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498d" w14:paraId="3fb498d" w:rsidRDefault="000064F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FC79F5">
        <w:rPr>
          <w:rFonts w:cs="Times New Roman" w:eastAsia="Times New Roman"/>
          <w:lang w:eastAsia="hr-HR"/>
        </w:rPr>
        <w:t>STIROPOL FASADE j.d.o.o., Podgora Krapinska, Podgora Krapinska 81, OIB: 24893625785</w:t>
      </w:r>
      <w:r w:rsidR="00E029FB">
        <w:rPr>
          <w:rFonts w:cs="Times New Roman" w:eastAsia="Times New Roman"/>
          <w:lang w:eastAsia="hr-HR"/>
        </w:rPr>
        <w:t xml:space="preserve">, </w:t>
      </w:r>
      <w:r w:rsidR="00FC79F5">
        <w:rPr>
          <w:rFonts w:cs="Times New Roman" w:eastAsia="Times New Roman"/>
          <w:lang w:eastAsia="hr-HR"/>
        </w:rPr>
        <w:t>26. veljače 2019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47A93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C79F5">
        <w:rPr>
          <w:rFonts w:cs="Times New Roman" w:eastAsia="Times New Roman"/>
          <w:lang w:eastAsia="hr-HR"/>
        </w:rPr>
        <w:t>STIROPOL FASADE j.d.o.o., Podgora Krapinska, Podgora Krapinska 81, OIB: 24893625785,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C79F5">
        <w:rPr>
          <w:rFonts w:cs="Times New Roman" w:eastAsia="Times New Roman"/>
          <w:color w:val="000000"/>
          <w:lang w:eastAsia="hr-HR"/>
        </w:rPr>
        <w:t>2375-2018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FC79F5">
        <w:rPr>
          <w:rFonts w:cs="Times New Roman" w:eastAsia="Times New Roman"/>
          <w:lang w:eastAsia="hr-HR"/>
        </w:rPr>
        <w:t>STIROPOL FASADE j.d.o.o., Podgora Krapinska, Podgora Krapinska 81, OIB: 24893625785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FC79F5">
        <w:rPr>
          <w:rFonts w:cs="Times New Roman" w:eastAsia="Times New Roman"/>
          <w:lang w:eastAsia="hr-HR"/>
        </w:rPr>
        <w:t>potvrde</w:t>
      </w:r>
      <w:r>
        <w:rPr>
          <w:rFonts w:cs="Times New Roman" w:eastAsia="Times New Roman"/>
          <w:lang w:eastAsia="hr-HR"/>
        </w:rPr>
        <w:t xml:space="preserve"> FINA-e od </w:t>
      </w:r>
      <w:r w:rsidR="00FC79F5">
        <w:rPr>
          <w:rFonts w:cs="Times New Roman" w:eastAsia="Times New Roman"/>
          <w:lang w:eastAsia="hr-HR"/>
        </w:rPr>
        <w:t>31. siječnja 2019</w:t>
      </w:r>
      <w:r>
        <w:rPr>
          <w:rFonts w:cs="Times New Roman" w:eastAsia="Times New Roman"/>
          <w:lang w:eastAsia="hr-HR"/>
        </w:rPr>
        <w:t>. proizlazi da</w:t>
      </w:r>
      <w:r w:rsidR="00E029FB">
        <w:rPr>
          <w:rFonts w:cs="Times New Roman" w:eastAsia="Times New Roman"/>
          <w:lang w:eastAsia="hr-HR"/>
        </w:rPr>
        <w:t xml:space="preserve"> </w:t>
      </w:r>
      <w:r w:rsidR="00FC79F5">
        <w:rPr>
          <w:rFonts w:cs="Times New Roman" w:eastAsia="Times New Roman"/>
          <w:lang w:eastAsia="hr-HR"/>
        </w:rPr>
        <w:t>je na dan 30. siječnja 2019. evidentirano na računima i novčanim sredstvima dužnika 255 dana neprekidne blokade, a nepodmirene obveze po neizvršenim osnovama za plaćanje iznose 10.453,54 kn (list 22 spisa).</w:t>
      </w:r>
    </w:p>
    <w:p w:rsidRDefault="00E029FB" w:rsidP="008550F1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FC79F5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FC79F5" w:rsidP="006A5C9A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E029FB">
        <w:rPr>
          <w:rFonts w:cs="Times New Roman" w:eastAsia="Times New Roman"/>
          <w:lang w:eastAsia="hr-HR"/>
        </w:rPr>
        <w:t xml:space="preserve">Policijske uprave </w:t>
      </w:r>
      <w:r w:rsidR="00FC79F5">
        <w:rPr>
          <w:rFonts w:cs="Times New Roman" w:eastAsia="Times New Roman"/>
          <w:lang w:eastAsia="hr-HR"/>
        </w:rPr>
        <w:t>krapinsko-zagorske, Policijska postaja Krapina</w:t>
      </w:r>
      <w:r>
        <w:rPr>
          <w:rFonts w:cs="Times New Roman" w:eastAsia="Times New Roman"/>
          <w:lang w:eastAsia="hr-HR"/>
        </w:rPr>
        <w:t xml:space="preserve"> od </w:t>
      </w:r>
      <w:r w:rsidR="00FC79F5">
        <w:rPr>
          <w:rFonts w:cs="Times New Roman" w:eastAsia="Times New Roman"/>
          <w:lang w:eastAsia="hr-HR"/>
        </w:rPr>
        <w:t>31. siječnja 2019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FC79F5">
        <w:rPr>
          <w:rFonts w:cs="Times New Roman" w:eastAsia="Times New Roman"/>
          <w:lang w:eastAsia="hr-HR"/>
        </w:rPr>
        <w:t>2</w:t>
      </w:r>
      <w:r w:rsidR="004A25EB">
        <w:rPr>
          <w:rFonts w:cs="Times New Roman" w:eastAsia="Times New Roman"/>
          <w:lang w:eastAsia="hr-HR"/>
        </w:rPr>
        <w:t>0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767078" w:rsidP="006A5C9A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C79F5">
        <w:rPr>
          <w:rFonts w:cs="Times New Roman" w:eastAsia="Times New Roman"/>
          <w:lang w:eastAsia="hr-HR"/>
        </w:rPr>
        <w:t>26. veljače 2019.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6D1880" w:rsidP="00F642C3" w:rsidR="00F642C3" w:rsidRPr="00F642C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dužnik</w:t>
      </w:r>
      <w:r w:rsidR="00F642C3">
        <w:rPr>
          <w:rFonts w:cs="Times New Roman"/>
        </w:rPr>
        <w:t>u</w:t>
      </w:r>
      <w:r w:rsidR="0009780C">
        <w:rPr>
          <w:rFonts w:cs="Times New Roman"/>
        </w:rPr>
        <w:t xml:space="preserve"> po punomoćniku</w:t>
      </w:r>
    </w:p>
    <w:p w:rsidRDefault="006D1880" w:rsidP="00924FF2" w:rsidR="006D1880">
      <w:pPr>
        <w:pStyle w:val="ListaeSPIS"/>
        <w:numPr>
          <w:ilvl w:val="0"/>
          <w:numId w:val="49"/>
        </w:numPr>
        <w:spacing w:after="0"/>
      </w:pPr>
      <w:r>
        <w:t>predlagatelju</w:t>
      </w:r>
    </w:p>
    <w:p w:rsidRDefault="00F642C3" w:rsidP="00924FF2" w:rsidR="00F642C3">
      <w:pPr>
        <w:pStyle w:val="ListaeSPIS"/>
        <w:numPr>
          <w:ilvl w:val="0"/>
          <w:numId w:val="49"/>
        </w:numPr>
        <w:spacing w:before="240"/>
      </w:pPr>
      <w:r>
        <w:t>zakonskom zastupniku dužnika</w:t>
      </w:r>
    </w:p>
    <w:p w:rsidRDefault="006D1880" w:rsidP="006D1880" w:rsidR="006D1880">
      <w:pPr>
        <w:pStyle w:val="ListaeSPIS"/>
        <w:numPr>
          <w:ilvl w:val="0"/>
          <w:numId w:val="49"/>
        </w:numPr>
        <w:spacing w:after="0" w:before="240"/>
      </w:pPr>
      <w:r>
        <w:t>e-oglasna ploča suda</w:t>
      </w:r>
    </w:p>
    <w:p w:rsidRDefault="006D1880" w:rsidP="006D1880" w:rsidR="006D1880" w:rsidRPr="006D1880">
      <w:pPr>
        <w:pStyle w:val="ListaeSPIS"/>
        <w:numPr>
          <w:ilvl w:val="0"/>
          <w:numId w:val="49"/>
        </w:numPr>
      </w:pPr>
      <w:r>
        <w:t>spis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CC5" w:rsidP="00537B78" w:rsidR="003C2CC5">
      <w:r>
        <w:separator/>
      </w:r>
    </w:p>
  </w:endnote>
  <w:endnote w:id="0" w:type="continuationSeparator">
    <w:p w:rsidRDefault="003C2CC5" w:rsidP="00537B78" w:rsidR="003C2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CC5" w:rsidP="00537B78" w:rsidR="003C2CC5">
      <w:r>
        <w:separator/>
      </w:r>
    </w:p>
  </w:footnote>
  <w:footnote w:id="0" w:type="continuationSeparator">
    <w:p w:rsidRDefault="003C2CC5" w:rsidP="00537B78" w:rsidR="003C2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4F3">
          <w:t>3</w:t>
        </w:r>
        <w:r>
          <w:fldChar w:fldCharType="end"/>
        </w:r>
      </w:p>
    </w:sdtContent>
  </w:sdt>
  <w:p w:rsidRDefault="000064F3" w:rsidR="000064F3">
    <w:pPr>
      <w:pStyle w:val="Zaglavlje"/>
    </w:pPr>
  </w:p>
  <w:p w:rsidRDefault="00905680" w:rsidR="008333A9">
    <w:pPr>
      <w:pStyle w:val="Zaglavlje"/>
    </w:pPr>
    <w:r>
      <w:t>1 St-</w:t>
    </w:r>
    <w:r w:rsidR="00FC79F5">
      <w:t>2375/2018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4F3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CC5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5EB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88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A9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B8C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29FB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9F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St-2375/2018</izvorni_sadrzaj>
    <derivirana_varijabla naziv="DomainObject.Predmet.OznakaBroj_1">St-2375/2018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STIROPOL FASADE jednostavno društvo s ograničenom odgovornošću za građenje, trgovinu i usluge zastupanog po punomoćniku Damir Mladić</izvorni_sadrzaj>
    <derivirana_varijabla naziv="DomainObject.Predmet.ProtustrankaFormated_1">  STIROPOL FASADE jednostavno društvo s ograničenom odgovornošću za građenje, trgovinu i usluge zastupanog po punomoćniku Damir Mladić</derivirana_varijabla>
  </DomainObject.Predmet.ProtustrankaFormated>
  <DomainObject.Predmet.ProtustrankaFormatedOIB>
    <izvorni_sadrzaj>  STIROPOL FASADE jednostavno društvo s ograničenom odgovornošću za građenje, trgovinu i usluge, OIB 24893625785 zastupanog po punomoćniku Damir Mladić</izvorni_sadrzaj>
    <derivirana_varijabla naziv="DomainObject.Predmet.ProtustrankaFormatedOIB_1">  STIROPOL FASADE jednostavno društvo s ograničenom odgovornošću za građenje, trgovinu i usluge, OIB 24893625785 zastupanog po punomoćniku Damir Mladić</derivirana_varijabla>
  </DomainObject.Predmet.ProtustrankaFormatedOIB>
  <DomainObject.Predmet.ProtustrankaFormatedWithAdress>
    <izvorni_sadrzaj> STIROPOL FASADE jednostavno društvo s ograničenom odgovornošću za građenje, trgovinu i usluge, Podgora Krapinska 81, 49000 Podgora Krapinska zastupanog po punomoćniku Damir Mladić</izvorni_sadrzaj>
    <derivirana_varijabla naziv="DomainObject.Predmet.ProtustrankaFormatedWithAdress_1"> STIROPOL FASADE jednostavno društvo s ograničenom odgovornošću za građenje, trgovinu i usluge, Podgora Krapinska 81, 49000 Podgora Krapinska zastupanog po punomoćniku Damir Mladić</derivirana_varijabla>
  </DomainObject.Predmet.ProtustrankaFormatedWithAdress>
  <DomainObject.Predmet.ProtustrankaFormatedWithAdressOIB>
    <izvorni_sadrzaj> STIROPOL FASADE jednostavno društvo s ograničenom odgovornošću za građenje, trgovinu i usluge, OIB 24893625785, Podgora Krapinska 81, 49000 Podgora Krapinska zastupanog po punomoćniku Damir Mladić</izvorni_sadrzaj>
    <derivirana_varijabla naziv="DomainObject.Predmet.ProtustrankaFormatedWithAdressOIB_1"> STIROPOL FASADE jednostavno društvo s ograničenom odgovornošću za građenje, trgovinu i usluge, OIB 24893625785, Podgora Krapinska 81, 49000 Podgora Krapinska zastupanog po punomoćniku Damir Mladić</derivirana_varijabla>
  </DomainObject.Predmet.ProtustrankaFormatedWithAdressOIB>
  <DomainObject.Predmet.ProtustrankaWithAdress>
    <izvorni_sadrzaj>STIROPOL FASADE jednostavno društvo s ograničenom odgovornošću za građenje, trgovinu i usluge Podgora Krapinska 81, 49000 Podgora Krapinska</izvorni_sadrzaj>
    <derivirana_varijabla naziv="DomainObject.Predmet.ProtustrankaWithAdress_1">STIROPOL FASADE jednostavno društvo s ograničenom odgovornošću za građenje, trgovinu i usluge Podgora Krapinska 81, 49000 Podgora Krapinska</derivirana_varijabla>
  </DomainObject.Predmet.ProtustrankaWithAdress>
  <DomainObject.Predmet.ProtustrankaWithAdressOIB>
    <izvorni_sadrzaj>STIROPOL FASADE jednostavno društvo s ograničenom odgovornošću za građenje, trgovinu i usluge, OIB 24893625785, Podgora Krapinska 81, 49000 Podgora Krapinska</izvorni_sadrzaj>
    <derivirana_varijabla naziv="DomainObject.Predmet.ProtustrankaWithAdressOIB_1">STIROPOL FASADE jednostavno društvo s ograničenom odgovornošću za građenje, trgovinu i usluge, OIB 24893625785, Podgora Krapinska 81, 49000 Podgora Krapinska</derivirana_varijabla>
  </DomainObject.Predmet.ProtustrankaWithAdressOIB>
  <DomainObject.Predmet.ProtustrankaNazivFormated>
    <izvorni_sadrzaj>STIROPOL FASADE jednostavno društvo s ograničenom odgovornošću za građenje, trgovinu i usluge</izvorni_sadrzaj>
    <derivirana_varijabla naziv="DomainObject.Predmet.ProtustrankaNazivFormated_1">STIROPOL FASADE jednostavno društvo s ograničenom odgovornošću za građenje, trgovinu i usluge</derivirana_varijabla>
  </DomainObject.Predmet.ProtustrankaNazivFormated>
  <DomainObject.Predmet.ProtustrankaNazivFormatedOIB>
    <izvorni_sadrzaj>STIROPOL FASADE jednostavno društvo s ograničenom odgovornošću za građenje, trgovinu i usluge, OIB 24893625785</izvorni_sadrzaj>
    <derivirana_varijabla naziv="DomainObject.Predmet.ProtustrankaNazivFormatedOIB_1">STIROPOL FASADE jednostavno društvo s ograničenom odgovornošću za građenje, trgovinu i usluge, OIB 24893625785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STIROPOL FASADE jednostavno društvo s ograničenom odgovornošću za građenje, trgovinu i usluge zastupanog po punomoćniku Damir Mladić</item>
    </izvorni_sadrzaj>
    <derivirana_varijabla naziv="DomainObject.Predmet.ProtuStrankaListFormated_1">
      <item>STIROPOL FASADE jednostavno društvo s ograničenom odgovornošću za građenje, trgovinu i usluge zastupanog po punomoćniku Damir Mladić</item>
    </derivirana_varijabla>
  </DomainObject.Predmet.ProtuStrankaListFormated>
  <DomainObject.Predmet.ProtuStrankaListFormatedOIB>
    <izvorni_sadrzaj>
      <item>STIROPOL FASADE jednostavno društvo s ograničenom odgovornošću za građenje, trgovinu i usluge, OIB 24893625785 zastupanog po punomoćniku Damir Mladić</item>
    </izvorni_sadrzaj>
    <derivirana_varijabla naziv="DomainObject.Predmet.ProtuStrankaListFormatedOIB_1">
      <item>STIROPOL FASADE jednostavno društvo s ograničenom odgovornošću za građenje, trgovinu i usluge, OIB 24893625785 zastupanog po punomoćniku Damir Mladić</item>
    </derivirana_varijabla>
  </DomainObject.Predmet.ProtuStrankaListFormatedOIB>
  <DomainObject.Predmet.ProtuStrankaListFormatedWithAdress>
    <izvorni_sadrzaj>
      <item>STIROPOL FASADE jednostavno društvo s ograničenom odgovornošću za građenje, trgovinu i usluge, Podgora Krapinska 81, 49000 Podgora Krapinska zastupanog po punomoćniku Damir Mladić</item>
    </izvorni_sadrzaj>
    <derivirana_varijabla naziv="DomainObject.Predmet.ProtuStrankaListFormatedWithAdress_1">
      <item>STIROPOL FASADE jednostavno društvo s ograničenom odgovornošću za građenje, trgovinu i usluge, Podgora Krapinska 81, 49000 Podgora Krapinska zastupanog po punomoćniku Damir Mladić</item>
    </derivirana_varijabla>
  </DomainObject.Predmet.ProtuStrankaListFormatedWithAdress>
  <DomainObject.Predmet.ProtuStrankaListFormatedWithAdressOIB>
    <izvorni_sadrzaj>
      <item>STIROPOL FASADE jednostavno društvo s ograničenom odgovornošću za građenje, trgovinu i usluge, OIB 24893625785, Podgora Krapinska 81, 49000 Podgora Krapinska zastupanog po punomoćniku Damir Mladić</item>
    </izvorni_sadrzaj>
    <derivirana_varijabla naziv="DomainObject.Predmet.ProtuStrankaListFormatedWithAdressOIB_1">
      <item>STIROPOL FASADE jednostavno društvo s ograničenom odgovornošću za građenje, trgovinu i usluge, OIB 24893625785, Podgora Krapinska 81, 49000 Podgora Krapinska zastupanog po punomoćniku Damir Mladić</item>
    </derivirana_varijabla>
  </DomainObject.Predmet.ProtuStrankaListFormatedWithAdressOIB>
  <DomainObject.Predmet.ProtuStrankaListNazivFormated>
    <izvorni_sadrzaj>
      <item>STIROPOL FASADE jednostavno društvo s ograničenom odgovornošću za građenje, trgovinu i usluge</item>
    </izvorni_sadrzaj>
    <derivirana_varijabla naziv="DomainObject.Predmet.ProtuStrankaListNazivFormated_1">
      <item>STIROPOL FASADE jednostavno društvo s ograničenom odgovornošću za građenje, trgovinu i usluge</item>
    </derivirana_varijabla>
  </DomainObject.Predmet.ProtuStrankaListNazivFormated>
  <DomainObject.Predmet.ProtuStrankaListNazivFormatedOIB>
    <izvorni_sadrzaj>
      <item>STIROPOL FASADE jednostavno društvo s ograničenom odgovornošću za građenje, trgovinu i usluge, OIB 24893625785</item>
    </izvorni_sadrzaj>
    <derivirana_varijabla naziv="DomainObject.Predmet.ProtuStrankaListNazivFormatedOIB_1">
      <item>STIROPOL FASADE jednostavno društvo s ograničenom odgovornošću za građenje, trgovinu i usluge, OIB 24893625785</item>
    </derivirana_varijabla>
  </DomainObject.Predmet.ProtuStrankaListNazivFormatedOIB>
  <DomainObject.Predmet.OstaliListFormated>
    <izvorni_sadrzaj>
      <item>Damir Mladić punomoćnik sudionika u postupku STIROPOL FASADE jednostavno društvo s ograničenom odgovornošću za građenje, trgovinu i usluge</item>
    </izvorni_sadrzaj>
    <derivirana_varijabla naziv="DomainObject.Predmet.OstaliListFormated_1">
      <item>Damir Mladić punomoćnik sudionika u postupku STIROPOL FASADE jednostavno društvo s ograničenom odgovornošću za građenje, trgovinu i usluge</item>
    </derivirana_varijabla>
  </DomainObject.Predmet.OstaliListFormated>
  <DomainObject.Predmet.OstaliListFormatedOIB>
    <izvorni_sadrzaj>
      <item>Damir Mladić, OIB 63078189245 punomoćnik sudionika u postupku STIROPOL FASADE jednostavno društvo s ograničenom odgovornošću za građenje, trgovinu i usluge</item>
    </izvorni_sadrzaj>
    <derivirana_varijabla naziv="DomainObject.Predmet.OstaliListFormatedOIB_1">
      <item>Damir Mladić, OIB 63078189245 punomoćnik sudionika u postupku STIROPOL FASADE jednostavno društvo s ograničenom odgovornošću za građenje, trgovinu i usluge</item>
    </derivirana_varijabla>
  </DomainObject.Predmet.OstaliListFormatedOIB>
  <DomainObject.Predmet.OstaliListFormatedWithAdress>
    <izvorni_sadrzaj>
      <item>Damir Mladić, Podgora Krapinska 81, 49000 Podgora Krapinska punomoćnik sudionika u postupku STIROPOL FASADE jednostavno društvo s ograničenom odgovornošću za građenje, trgovinu i usluge</item>
    </izvorni_sadrzaj>
    <derivirana_varijabla naziv="DomainObject.Predmet.OstaliListFormatedWithAdress_1">
      <item>Damir Mladić, Podgora Krapinska 81, 49000 Podgora Krapinska punomoćnik sudionika u postupku STIROPOL FASADE jednostavno društvo s ograničenom odgovornošću za građenje, trgovinu i usluge</item>
    </derivirana_varijabla>
  </DomainObject.Predmet.OstaliListFormatedWithAdress>
  <DomainObject.Predmet.OstaliListFormatedWithAdressOIB>
    <izvorni_sadrzaj>
      <item>Damir Mladić, OIB 63078189245, Podgora Krapinska 81, 49000 Podgora Krapinska punomoćnik sudionika u postupku STIROPOL FASADE jednostavno društvo s ograničenom odgovornošću za građenje, trgovinu i usluge</item>
    </izvorni_sadrzaj>
    <derivirana_varijabla naziv="DomainObject.Predmet.OstaliListFormatedWithAdressOIB_1">
      <item>Damir Mladić, OIB 63078189245, Podgora Krapinska 81, 49000 Podgora Krapinska punomoćnik sudionika u postupku STIROPOL FASADE jednostavno društvo s ograničenom odgovornošću za građenje, trgovinu i usluge</item>
    </derivirana_varijabla>
  </DomainObject.Predmet.OstaliListFormatedWithAdressOIB>
  <DomainObject.Predmet.OstaliListNazivFormated>
    <izvorni_sadrzaj>
      <item>Damir Mladić</item>
    </izvorni_sadrzaj>
    <derivirana_varijabla naziv="DomainObject.Predmet.OstaliListNazivFormated_1">
      <item>Damir Mladić</item>
    </derivirana_varijabla>
  </DomainObject.Predmet.OstaliListNazivFormated>
  <DomainObject.Predmet.OstaliListNazivFormatedOIB>
    <izvorni_sadrzaj>
      <item>Damir Mladić, OIB 63078189245</item>
    </izvorni_sadrzaj>
    <derivirana_varijabla naziv="DomainObject.Predmet.OstaliListNazivFormatedOIB_1">
      <item>Damir Mladić, OIB 63078189245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STIROPOL FASADE jednostavno društvo s ograničenom odgovornošću za građenje, trgovinu i usluge</izvorni_sadrzaj>
    <derivirana_varijabla naziv="DomainObject.Predmet.ProtustrankaIDrugi_1">STIROPOL FASADE jednostavno društvo s ograničenom odgovornošću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STIROPOL FASADE jednostavno društvo s ograničenom odgovornošću za građenje, trgovinu i usluge, OIB 24893625785, Podgora Krapinska 81, 49000 Podgora Krapinska</izvorni_sadrzaj>
    <derivirana_varijabla naziv="DomainObject.Predmet.ProtustrankaIDrugiAdressOIB_1">STIROPOL FASADE jednostavno društvo s ograničenom odgovornošću za građenje, trgovinu i usluge, OIB 24893625785, Podgora Krapinska 81, 49000 Podgora Krapinska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STIROPOL FASADE jednostavno društvo s ograničenom odgovornošću za građenje, trgovinu i usluge</item>
      <item>Damir Mladić</item>
    </izvorni_sadrzaj>
    <derivirana_varijabla naziv="DomainObject.Predmet.SudioniciListNaziv_1">
      <item>FINA Regionalni centar Zagreb</item>
      <item>STIROPOL FASADE jednostavno društvo s ograničenom odgovornošću za građenje, trgovinu i usluge</item>
      <item>Damir Mladić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STIROPOL FASADE jednostavno društvo s ograničenom odgovornošću za građenje, trgovinu i usluge, OIB 24893625785, Podgora Krapinska 81,49000 Podgora Krapinska</item>
      <item>Damir Mladić, OIB 63078189245, Podgora Krapinska 81,49000 Podgora Krapinska</item>
    </izvorni_sadrzaj>
    <derivirana_varijabla naziv="DomainObject.Predmet.SudioniciListAdressOIB_1">
      <item>FINA Regionalni centar Zagreb, OIB 85821130368, Trg svibanjskih žrtava 1995. 1,10000 Zagreb</item>
      <item>STIROPOL FASADE jednostavno društvo s ograničenom odgovornošću za građenje, trgovinu i usluge, OIB 24893625785, Podgora Krapinska 81,49000 Podgora Krapinska</item>
      <item>Damir Mladić, OIB 63078189245, Podgora Krapinska 81,49000 Podgora Krapinska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96425-9C8A-4F94-AD71-96C05B727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508</properties:Words>
  <properties:Characters>2735</properties:Characters>
  <properties:Lines>80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2019-02-26T11:25:00Z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2019-02-26T11:26:00Z</cp:lastPrinted>
  <dcterms:modified xmlns:xsi="http://www.w3.org/2001/XMLSchema-instance" xsi:type="dcterms:W3CDTF">2019-02-26T11:28:00Z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(POZIV VJEROVNICIMA NA UPLATU PREDUJMA-St-2375-18.docx)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