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5567" w14:paraId="3075567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1345F4">
        <w:rPr>
          <w:rFonts w:cs="Times New Roman" w:eastAsia="MS Mincho" w:hAnsi="Times New Roman" w:ascii="Times New Roman"/>
          <w:sz w:val="24"/>
        </w:rPr>
        <w:t>17</w:t>
      </w:r>
      <w:r w:rsidR="00E375F4">
        <w:rPr>
          <w:rFonts w:cs="Times New Roman" w:eastAsia="MS Mincho" w:hAnsi="Times New Roman" w:ascii="Times New Roman"/>
          <w:sz w:val="24"/>
        </w:rPr>
        <w:t>. siječnja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155FA0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1345F4">
        <w:rPr>
          <w:bCs/>
        </w:rPr>
        <w:t>INITIUM</w:t>
      </w:r>
      <w:r w:rsidR="001345F4">
        <w:t xml:space="preserve"> jednostavno društvo s ograničenom odgovornošću za trgovinu  Rijeka, Pletenci 46/A (MBS </w:t>
      </w:r>
      <w:hyperlink r:id="rId9" w:history="true">
        <w:r w:rsidR="001345F4" w:rsidRPr="001345F4">
          <w:rPr>
            <w:rStyle w:val="Hiperveza"/>
            <w:u w:val="none"/>
          </w:rPr>
          <w:t>040382332</w:t>
        </w:r>
      </w:hyperlink>
      <w:r w:rsidR="001345F4">
        <w:t xml:space="preserve"> - OIB  70507514135)</w:t>
      </w:r>
    </w:p>
    <w:p w:rsidRDefault="00115C22" w:rsidP="00BD433E" w:rsidR="00115C22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1345F4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115C22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1345F4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1345F4" w:rsidP="00CC4315" w:rsidR="00CC4315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Dubravka Stašić, stečajna upraviteljica</w:t>
      </w:r>
    </w:p>
    <w:p w:rsidRDefault="001345F4" w:rsidP="001345F4" w:rsidR="001345F4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E375F4">
        <w:t>30. studenog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1345F4">
        <w:t>31</w:t>
      </w:r>
      <w:r w:rsidR="00CC4315">
        <w:t>. listopada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1345F4">
        <w:t>197</w:t>
      </w:r>
      <w:r>
        <w:t xml:space="preserve"> dana u ukupnom iznosu od </w:t>
      </w:r>
      <w:r w:rsidR="001345F4">
        <w:t xml:space="preserve">161.852,82 </w:t>
      </w:r>
      <w:r>
        <w:t>kn.</w:t>
      </w:r>
    </w:p>
    <w:p w:rsidRDefault="001345F4" w:rsidP="00BD433E" w:rsidR="001345F4">
      <w:pPr>
        <w:ind w:firstLine="360"/>
        <w:jc w:val="both"/>
      </w:pPr>
    </w:p>
    <w:p w:rsidRDefault="001345F4" w:rsidP="001345F4" w:rsidR="001345F4">
      <w:pPr>
        <w:ind w:firstLine="360"/>
        <w:jc w:val="both"/>
      </w:pPr>
      <w:r>
        <w:t xml:space="preserve">Utvrđuje se da je privremena stečajna upraviteljica dana 21. prosinca 2018. dostavila Izvješće koje je dana 24. prosinca 2018. objavljeno na e-Oglasnoj ploči sudova. Privremena stečajna upraviteljica izlaže kao u Izvješću. </w:t>
      </w:r>
      <w:r w:rsidR="00275F03">
        <w:t>Posebno dodaje da je zatražila dokumentaciju o zaposlenicima dužnika, ali da istu još uvijek nije primila.</w:t>
      </w:r>
    </w:p>
    <w:p w:rsidRDefault="00BD433E" w:rsidP="00BD433E" w:rsidR="00BD433E">
      <w:pPr>
        <w:ind w:firstLine="360"/>
        <w:jc w:val="both"/>
      </w:pPr>
    </w:p>
    <w:p w:rsidRDefault="001345F4" w:rsidP="001345F4" w:rsidR="001345F4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CC4315" w:rsidP="00CC4315" w:rsidR="00CC4315">
      <w:pPr>
        <w:jc w:val="both"/>
      </w:pPr>
    </w:p>
    <w:p w:rsidRDefault="0008465B" w:rsidP="0008465B" w:rsidR="0008465B">
      <w:pPr>
        <w:jc w:val="both"/>
      </w:pPr>
    </w:p>
    <w:p w:rsidRDefault="0008465B" w:rsidP="0008465B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ind w:firstLine="348" w:left="360"/>
        <w:jc w:val="both"/>
      </w:pP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275F03" w:rsidP="0008465B" w:rsidR="0008465B" w:rsidRPr="00155FA0">
      <w:pPr>
        <w:jc w:val="center"/>
      </w:pPr>
      <w:r>
        <w:t>26. veljače 2019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10,</w:t>
      </w:r>
      <w:r>
        <w:t>30</w:t>
      </w:r>
      <w:r w:rsidR="0008465B" w:rsidRPr="00155FA0">
        <w:t xml:space="preserve"> sati</w:t>
      </w:r>
    </w:p>
    <w:p w:rsidRDefault="00822DE2" w:rsidP="0008465B" w:rsidR="0008465B" w:rsidRPr="00155FA0">
      <w:pPr>
        <w:jc w:val="both"/>
      </w:pPr>
      <w:r>
        <w:t>što privremena stečajna upraviteljica prima na znanje te se odriče pisanog poziva, dok će se</w:t>
      </w:r>
      <w:r w:rsidR="00C60D7A">
        <w:t xml:space="preserve"> </w:t>
      </w:r>
      <w:r w:rsidR="0008465B" w:rsidRPr="00155FA0">
        <w:t>predlagatelj, dužnik i zastupnik dužnika po zakonu pozvat</w:t>
      </w:r>
      <w:r w:rsidR="00AC78FB">
        <w:t>i</w:t>
      </w:r>
      <w:r w:rsidR="00C60D7A">
        <w:t xml:space="preserve"> </w:t>
      </w:r>
      <w:r w:rsidR="0008465B" w:rsidRPr="00155FA0">
        <w:t>kopijom 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1345F4" w:rsidP="001345F4" w:rsidR="001345F4" w:rsidRPr="0008465B">
      <w:pPr>
        <w:jc w:val="both"/>
      </w:pPr>
      <w:r w:rsidRPr="0008465B">
        <w:lastRenderedPageBreak/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>
        <w:t>619</w:t>
      </w:r>
      <w:r w:rsidRPr="0008465B">
        <w:t>/2018 predaju sudu pisano izvješće o financijsko-gospodarskom stanju dužnika.</w:t>
      </w:r>
    </w:p>
    <w:p w:rsidRDefault="005B62F7" w:rsidP="005B62F7" w:rsidR="005B62F7">
      <w:pPr>
        <w:ind w:firstLine="348" w:left="360"/>
        <w:jc w:val="both"/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1345F4">
        <w:t>9</w:t>
      </w:r>
      <w:r>
        <w:t>,</w:t>
      </w:r>
      <w:r w:rsidR="00275F03">
        <w:t>38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BD433E" w:rsidR="00BD433E">
      <w:pPr>
        <w:jc w:val="center"/>
      </w:pPr>
    </w:p>
    <w:p w:rsidRDefault="00BD433E" w:rsidP="00C60D7A" w:rsidR="00BD433E">
      <w:pPr>
        <w:ind w:firstLine="708" w:left="3540"/>
      </w:pPr>
      <w:r>
        <w:t>Sudac</w:t>
      </w:r>
      <w:r w:rsidR="00C60D7A">
        <w:tab/>
      </w:r>
      <w:r w:rsidR="00C60D7A">
        <w:tab/>
      </w:r>
      <w:r w:rsidR="001345F4">
        <w:t>Privremena stečajna upraviteljica</w:t>
      </w:r>
    </w:p>
    <w:p w:rsidRDefault="00BD433E" w:rsidP="00E375F4" w:rsidR="00BD433E">
      <w:pPr>
        <w:jc w:val="center"/>
      </w:pPr>
    </w:p>
    <w:p w:rsidRDefault="00BD433E" w:rsidP="00E375F4" w:rsidR="00BD433E">
      <w:pPr>
        <w:jc w:val="center"/>
      </w:pPr>
    </w:p>
    <w:p w:rsidRDefault="00BD433E" w:rsidP="00E375F4" w:rsidR="00BD433E">
      <w:pPr>
        <w:jc w:val="center"/>
        <w:rPr>
          <w:rFonts w:cs="Arial" w:hAnsi="Arial" w:ascii="Arial"/>
        </w:rPr>
      </w:pPr>
      <w:r>
        <w:t>Zapisničar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DA1E99" w:rsidP="00DA1E99" w:rsidR="00DA1E99" w:rsidRPr="00155FA0">
      <w:pPr>
        <w:ind w:firstLine="360"/>
        <w:jc w:val="both"/>
      </w:pPr>
    </w:p>
    <w:p w:rsidRDefault="00DA1E99" w:rsidP="00DA1E99" w:rsidR="00DA1E99" w:rsidRPr="00DA1E99">
      <w:pPr>
        <w:pStyle w:val="Obinitekst"/>
        <w:ind w:left="720"/>
        <w:rPr>
          <w:rFonts w:cs="Times New Roman" w:eastAsia="MS Mincho" w:hAnsi="Times New Roman" w:ascii="Times New Roman"/>
          <w:b/>
          <w:sz w:val="24"/>
        </w:rPr>
      </w:pPr>
    </w:p>
    <w:p w:rsidRDefault="00DA1E99" w:rsidP="00DA1E99" w:rsidR="00DA1E99" w:rsidRPr="00DA1E99">
      <w:pPr>
        <w:pStyle w:val="Obinitekst"/>
        <w:ind w:left="720"/>
        <w:rPr>
          <w:rFonts w:cs="Times New Roman" w:eastAsia="MS Mincho" w:hAnsi="Times New Roman" w:ascii="Times New Roman"/>
          <w:b/>
          <w:sz w:val="24"/>
        </w:rPr>
      </w:pPr>
    </w:p>
    <w:sectPr w:rsidSect="004624D4" w:rsidR="00DA1E99" w:rsidRP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7BE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F64A44">
      <w:t>619/2018-11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15C22"/>
    <w:rsid w:val="00125838"/>
    <w:rsid w:val="001345F4"/>
    <w:rsid w:val="00155FA0"/>
    <w:rsid w:val="001D5535"/>
    <w:rsid w:val="00244003"/>
    <w:rsid w:val="00275F03"/>
    <w:rsid w:val="002E1FF6"/>
    <w:rsid w:val="00312ADD"/>
    <w:rsid w:val="00395650"/>
    <w:rsid w:val="003B5246"/>
    <w:rsid w:val="003F37BE"/>
    <w:rsid w:val="004233E4"/>
    <w:rsid w:val="004467DE"/>
    <w:rsid w:val="004624D4"/>
    <w:rsid w:val="004645C5"/>
    <w:rsid w:val="004B6DF4"/>
    <w:rsid w:val="004C403B"/>
    <w:rsid w:val="004F4131"/>
    <w:rsid w:val="004F4F54"/>
    <w:rsid w:val="005B62F7"/>
    <w:rsid w:val="005C683A"/>
    <w:rsid w:val="00637E33"/>
    <w:rsid w:val="006B3EE3"/>
    <w:rsid w:val="007033BD"/>
    <w:rsid w:val="00722721"/>
    <w:rsid w:val="00822DE2"/>
    <w:rsid w:val="0083778F"/>
    <w:rsid w:val="0085095B"/>
    <w:rsid w:val="008B00A9"/>
    <w:rsid w:val="008C3BD4"/>
    <w:rsid w:val="00911955"/>
    <w:rsid w:val="00912035"/>
    <w:rsid w:val="009440F8"/>
    <w:rsid w:val="00962833"/>
    <w:rsid w:val="00A009B9"/>
    <w:rsid w:val="00A303DB"/>
    <w:rsid w:val="00A5479F"/>
    <w:rsid w:val="00A6654D"/>
    <w:rsid w:val="00AC78FB"/>
    <w:rsid w:val="00B5386D"/>
    <w:rsid w:val="00B62570"/>
    <w:rsid w:val="00BD433E"/>
    <w:rsid w:val="00C21785"/>
    <w:rsid w:val="00C60D7A"/>
    <w:rsid w:val="00CC4315"/>
    <w:rsid w:val="00D318E8"/>
    <w:rsid w:val="00DA1E99"/>
    <w:rsid w:val="00E375F4"/>
    <w:rsid w:val="00E41FD0"/>
    <w:rsid w:val="00E77647"/>
    <w:rsid w:val="00F5173B"/>
    <w:rsid w:val="00F64A44"/>
    <w:rsid w:val="00F6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8233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2019.</izvorni_sadrzaj>
    <derivirana_varijabla naziv="DomainObject.StvarniPocetakDatum_1">17. siječnja 2019.</derivirana_varijabla>
  </DomainObject.StvarniPocetakDatum>
  <DomainObject.StvarniZavrsetakDatum>
    <izvorni_sadrzaj>17. siječnja 2019.</izvorni_sadrzaj>
    <derivirana_varijabla naziv="DomainObject.StvarniZavrsetakDatum_1">17. siječnja 2019.</derivirana_varijabla>
  </DomainObject.StvarniZavrsetakDatum>
  <DomainObject.PlaniraniZavrsetakDatum>
    <izvorni_sadrzaj>17. siječnja 2019.</izvorni_sadrzaj>
    <derivirana_varijabla naziv="DomainObject.PlaniraniZavrsetakDatum_1">17. siječnja 2019.</derivirana_varijabla>
  </DomainObject.PlaniraniZavrsetakDatum>
  <DomainObject.PlaniraniPocetakDatum>
    <izvorni_sadrzaj>17. siječnja 2019.</izvorni_sadrzaj>
    <derivirana_varijabla naziv="DomainObject.PlaniraniPocetakDatum_1">17. siječnja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09:38</izvorni_sadrzaj>
    <derivirana_varijabla naziv="DomainObject.StvarniZavrsetakVrijeme_1">09:38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2019.</izvorni_sadrzaj>
    <derivirana_varijabla naziv="DomainObject.Zapisnik.DatumKreiranja_1">17.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St-619/2018-11</izvorni_sadrzaj>
    <derivirana_varijabla naziv="DomainObject.Zapisnik.Oznaka_1">St-619/2018-11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St-619/2018</izvorni_sadrzaj>
    <derivirana_varijabla naziv="DomainObject.Predmet.OznakaBroj_1">St-619/2018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INITIUM j.d.o.o. zastupanog po punomoćniku Iris Stepčić Dundara</izvorni_sadrzaj>
    <derivirana_varijabla naziv="DomainObject.Predmet.ProtustrankaFormated_1">  INITIUM j.d.o.o. zastupanog po punomoćniku Iris Stepčić Dundara</derivirana_varijabla>
  </DomainObject.Predmet.ProtustrankaFormated>
  <DomainObject.Predmet.ProtustrankaFormatedOIB>
    <izvorni_sadrzaj>  INITIUM j.d.o.o., OIB 70507514135 zastupanog po punomoćniku Iris Stepčić Dundara</izvorni_sadrzaj>
    <derivirana_varijabla naziv="DomainObject.Predmet.ProtustrankaFormatedOIB_1">  INITIUM j.d.o.o., OIB 70507514135 zastupanog po punomoćniku Iris Stepčić Dundara</derivirana_varijabla>
  </DomainObject.Predmet.ProtustrankaFormatedOIB>
  <DomainObject.Predmet.ProtustrankaFormatedWithAdress>
    <izvorni_sadrzaj> INITIUM j.d.o.o., Pletenci 46a, 51000 Rijeka zastupanog po punomoćniku Iris Stepčić Dundara</izvorni_sadrzaj>
    <derivirana_varijabla naziv="DomainObject.Predmet.ProtustrankaFormatedWithAdress_1"> INITIUM j.d.o.o., Pletenci 46a, 51000 Rijeka zastupanog po punomoćniku Iris Stepčić Dundara</derivirana_varijabla>
  </DomainObject.Predmet.ProtustrankaFormatedWithAdress>
  <DomainObject.Predmet.ProtustrankaFormatedWithAdressOIB>
    <izvorni_sadrzaj> INITIUM j.d.o.o., OIB 70507514135, Pletenci 46a, 51000 Rijeka zastupanog po punomoćniku Iris Stepčić Dundara</izvorni_sadrzaj>
    <derivirana_varijabla naziv="DomainObject.Predmet.ProtustrankaFormatedWithAdressOIB_1"> INITIUM j.d.o.o., OIB 70507514135, Pletenci 46a, 51000 Rijeka zastupanog po punomoćniku Iris Stepčić Dundara</derivirana_varijabla>
  </DomainObject.Predmet.ProtustrankaFormatedWithAdressOIB>
  <DomainObject.Predmet.ProtustrankaWithAdress>
    <izvorni_sadrzaj>INITIUM j.d.o.o. Pletenci 46a, 51000 Rijeka</izvorni_sadrzaj>
    <derivirana_varijabla naziv="DomainObject.Predmet.ProtustrankaWithAdress_1">INITIUM j.d.o.o. Pletenci 46a, 51000 Rijeka</derivirana_varijabla>
  </DomainObject.Predmet.ProtustrankaWithAdress>
  <DomainObject.Predmet.ProtustrankaWithAdressOIB>
    <izvorni_sadrzaj>INITIUM j.d.o.o., OIB 70507514135, Pletenci 46a, 51000 Rijeka</izvorni_sadrzaj>
    <derivirana_varijabla naziv="DomainObject.Predmet.ProtustrankaWithAdressOIB_1">INITIUM j.d.o.o., OIB 70507514135, Pletenci 46a, 51000 Rijeka</derivirana_varijabla>
  </DomainObject.Predmet.ProtustrankaWithAdressOIB>
  <DomainObject.Predmet.ProtustrankaNazivFormated>
    <izvorni_sadrzaj>INITIUM j.d.o.o.</izvorni_sadrzaj>
    <derivirana_varijabla naziv="DomainObject.Predmet.ProtustrankaNazivFormated_1">INITIUM j.d.o.o.</derivirana_varijabla>
  </DomainObject.Predmet.ProtustrankaNazivFormated>
  <DomainObject.Predmet.ProtustrankaNazivFormatedOIB>
    <izvorni_sadrzaj>INITIUM j.d.o.o., OIB 70507514135</izvorni_sadrzaj>
    <derivirana_varijabla naziv="DomainObject.Predmet.ProtustrankaNazivFormatedOIB_1">INITIUM j.d.o.o., OIB 70507514135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INITIUM j.d.o.o. zastupanog po punomoćniku Iris Stepčić Dundara</item>
    </izvorni_sadrzaj>
    <derivirana_varijabla naziv="DomainObject.Predmet.ProtuStrankaListFormated_1">
      <item>INITIUM j.d.o.o. zastupanog po punomoćniku Iris Stepčić Dundara</item>
    </derivirana_varijabla>
  </DomainObject.Predmet.ProtuStrankaListFormated>
  <DomainObject.Predmet.ProtuStrankaListFormatedOIB>
    <izvorni_sadrzaj>
      <item>INITIUM j.d.o.o., OIB 70507514135 zastupanog po punomoćniku Iris Stepčić Dundara</item>
    </izvorni_sadrzaj>
    <derivirana_varijabla naziv="DomainObject.Predmet.ProtuStrankaListFormatedOIB_1">
      <item>INITIUM j.d.o.o., OIB 70507514135 zastupanog po punomoćniku Iris Stepčić Dundara</item>
    </derivirana_varijabla>
  </DomainObject.Predmet.ProtuStrankaListFormatedOIB>
  <DomainObject.Predmet.ProtuStrankaListFormatedWithAdress>
    <izvorni_sadrzaj>
      <item>INITIUM j.d.o.o., Pletenci 46a, 51000 Rijeka zastupanog po punomoćniku Iris Stepčić Dundara</item>
    </izvorni_sadrzaj>
    <derivirana_varijabla naziv="DomainObject.Predmet.ProtuStrankaListFormatedWithAdress_1">
      <item>INITIUM j.d.o.o., Pletenci 46a, 51000 Rijeka zastupanog po punomoćniku Iris Stepčić Dundara</item>
    </derivirana_varijabla>
  </DomainObject.Predmet.ProtuStrankaListFormatedWithAdress>
  <DomainObject.Predmet.ProtuStrankaListFormatedWithAdressOIB>
    <izvorni_sadrzaj>
      <item>INITIUM j.d.o.o., OIB 70507514135, Pletenci 46a, 51000 Rijeka zastupanog po punomoćniku Iris Stepčić Dundara</item>
    </izvorni_sadrzaj>
    <derivirana_varijabla naziv="DomainObject.Predmet.ProtuStrankaListFormatedWithAdressOIB_1">
      <item>INITIUM j.d.o.o., OIB 70507514135, Pletenci 46a, 51000 Rijeka zastupanog po punomoćniku Iris Stepčić Dundara</item>
    </derivirana_varijabla>
  </DomainObject.Predmet.ProtuStrankaListFormatedWithAdressOIB>
  <DomainObject.Predmet.ProtuStrankaListNazivFormated>
    <izvorni_sadrzaj>
      <item>INITIUM j.d.o.o.</item>
    </izvorni_sadrzaj>
    <derivirana_varijabla naziv="DomainObject.Predmet.ProtuStrankaListNazivFormated_1">
      <item>INITIUM j.d.o.o.</item>
    </derivirana_varijabla>
  </DomainObject.Predmet.ProtuStrankaListNazivFormated>
  <DomainObject.Predmet.ProtuStrankaListNazivFormatedOIB>
    <izvorni_sadrzaj>
      <item>INITIUM j.d.o.o., OIB 70507514135</item>
    </izvorni_sadrzaj>
    <derivirana_varijabla naziv="DomainObject.Predmet.ProtuStrankaListNazivFormatedOIB_1">
      <item>INITIUM j.d.o.o., OIB 70507514135</item>
    </derivirana_varijabla>
  </DomainObject.Predmet.ProtuStrankaListNazivFormatedOIB>
  <DomainObject.Predmet.OstaliListFormated>
    <izvorni_sadrzaj>
      <item>Iris Stepčić Dundara punomoćnik sudionika u postupku INITIUM j.d.o.o.</item>
    </izvorni_sadrzaj>
    <derivirana_varijabla naziv="DomainObject.Predmet.OstaliListFormated_1">
      <item>Iris Stepčić Dundara punomoćnik sudionika u postupku INITIUM j.d.o.o.</item>
    </derivirana_varijabla>
  </DomainObject.Predmet.OstaliListFormated>
  <DomainObject.Predmet.OstaliListFormatedOIB>
    <izvorni_sadrzaj>
      <item>Iris Stepčić Dundara, OIB 02832202461 punomoćnik sudionika u postupku INITIUM j.d.o.o.</item>
    </izvorni_sadrzaj>
    <derivirana_varijabla naziv="DomainObject.Predmet.OstaliListFormatedOIB_1">
      <item>Iris Stepčić Dundara, OIB 02832202461 punomoćnik sudionika u postupku INITIUM j.d.o.o.</item>
    </derivirana_varijabla>
  </DomainObject.Predmet.OstaliListFormatedOIB>
  <DomainObject.Predmet.OstaliListFormatedWithAdress>
    <izvorni_sadrzaj>
      <item>Iris Stepčić Dundara, Pletenci 46/A, 51000 Rijeka punomoćnik sudionika u postupku INITIUM j.d.o.o.</item>
    </izvorni_sadrzaj>
    <derivirana_varijabla naziv="DomainObject.Predmet.OstaliListFormatedWithAdress_1">
      <item>Iris Stepčić Dundara, Pletenci 46/A, 51000 Rijeka punomoćnik sudionika u postupku INITIUM j.d.o.o.</item>
    </derivirana_varijabla>
  </DomainObject.Predmet.OstaliListFormatedWithAdress>
  <DomainObject.Predmet.OstaliListFormatedWithAdressOIB>
    <izvorni_sadrzaj>
      <item>Iris Stepčić Dundara, OIB 02832202461, Pletenci 46/A, 51000 Rijeka punomoćnik sudionika u postupku INITIUM j.d.o.o.</item>
    </izvorni_sadrzaj>
    <derivirana_varijabla naziv="DomainObject.Predmet.OstaliListFormatedWithAdressOIB_1">
      <item>Iris Stepčić Dundara, OIB 02832202461, Pletenci 46/A, 51000 Rijeka punomoćnik sudionika u postupku INITIUM j.d.o.o.</item>
    </derivirana_varijabla>
  </DomainObject.Predmet.OstaliListFormatedWithAdressOIB>
  <DomainObject.Predmet.OstaliListNazivFormated>
    <izvorni_sadrzaj>
      <item>Iris Stepčić Dundara</item>
    </izvorni_sadrzaj>
    <derivirana_varijabla naziv="DomainObject.Predmet.OstaliListNazivFormated_1">
      <item>Iris Stepčić Dundara</item>
    </derivirana_varijabla>
  </DomainObject.Predmet.OstaliListNazivFormated>
  <DomainObject.Predmet.OstaliListNazivFormatedOIB>
    <izvorni_sadrzaj>
      <item>Iris Stepčić Dundara, OIB 02832202461</item>
    </izvorni_sadrzaj>
    <derivirana_varijabla naziv="DomainObject.Predmet.OstaliListNazivFormatedOIB_1">
      <item>Iris Stepčić Dundara, OIB 02832202461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St-619/2018-11</izvorni_sadrzaj>
    <derivirana_varijabla naziv="DomainObject.PoslovniBrojDokumenta_1">St-619/2018-11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INITIUM j.d.o.o.</izvorni_sadrzaj>
    <derivirana_varijabla naziv="DomainObject.Predmet.ProtustrankaIDrugi_1">INITIUM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INITIUM j.d.o.o., OIB 70507514135, Pletenci 46a, 51000 Rijeka</izvorni_sadrzaj>
    <derivirana_varijabla naziv="DomainObject.Predmet.ProtustrankaIDrugiAdressOIB_1">INITIUM j.d.o.o., OIB 70507514135, Pletenci 46a,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INITIUM j.d.o.o.</item>
      <item>Iris Stepčić Dundara</item>
    </izvorni_sadrzaj>
    <derivirana_varijabla naziv="DomainObject.Predmet.SudioniciListNaziv_1">
      <item>FINA  Rijeka</item>
      <item>INITIUM j.d.o.o.</item>
      <item>Iris Stepčić Dundara</item>
    </derivirana_varijabla>
  </DomainObject.Predmet.SudioniciListNaziv>
  <DomainObject.Predmet.SudioniciListAdressOIB>
    <izvorni_sadrzaj>
      <item>FINA  Rijeka, OIB 85821130368, Frana Kurelca 8,51000 Rijeka</item>
      <item>INITIUM j.d.o.o., OIB 70507514135, Pletenci 46a,51000 Rijeka</item>
      <item>Iris Stepčić Dundara, OIB 02832202461, Pletenci 46/A,51000 Rijeka</item>
    </izvorni_sadrzaj>
    <derivirana_varijabla naziv="DomainObject.Predmet.SudioniciListAdressOIB_1">
      <item>FINA  Rijeka, OIB 85821130368, Frana Kurelca 8,51000 Rijeka</item>
      <item>INITIUM j.d.o.o., OIB 70507514135, Pletenci 46a,51000 Rijeka</item>
      <item>Iris Stepčić Dundara, OIB 02832202461, Pletenci 46/A,51000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70507514135</item>
      <item>, OIB 02832202461</item>
    </izvorni_sadrzaj>
    <derivirana_varijabla naziv="DomainObject.Predmet.SudioniciListNazivOIB_1">
      <item>, OIB 85821130368</item>
      <item>, OIB 70507514135</item>
      <item>, OIB 02832202461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1783</properties:Characters>
  <properties:Lines>66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2019-01-14T08:45:00Z</dcterms:created>
  <dc:creator>Liljana Ugrin</dc:creator>
  <cp:lastModifiedBy>Elizabet Jovanović</cp:lastModifiedBy>
  <cp:lastPrinted>2019-01-17T08:38:00Z</cp:lastPrinted>
  <dcterms:modified xmlns:xsi="http://www.w3.org/2001/XMLSchema-instance" xsi:type="dcterms:W3CDTF">2019-01-17T08:45:00Z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St-619/2018-11 / Zapisnik - Ročište radi izjašnjenja o prijedlogu za otvaranje steč.post (619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