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fa73" w14:paraId="493fa73" w:rsidRDefault="008431AB" w:rsidP="008431AB" w:rsidR="008431A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1AB" w:rsidP="008431AB" w:rsidR="008431A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431AB" w:rsidP="008431AB" w:rsidR="008431A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431AB" w:rsidP="008431AB" w:rsidR="008431A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431AB" w:rsidP="008431AB" w:rsidR="008431AB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431AB" w:rsidP="008431AB" w:rsidR="008431A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8431AB" w:rsidP="008431AB" w:rsidR="008431AB">
      <w:pPr>
        <w:jc w:val="center"/>
        <w:rPr>
          <w:rFonts w:cs="Times New Roman" w:eastAsia="Times New Roman"/>
          <w:szCs w:val="24"/>
        </w:rPr>
      </w:pPr>
    </w:p>
    <w:p w:rsidRDefault="008431AB" w:rsidP="008431AB" w:rsidR="008431A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8431AB" w:rsidP="008431AB" w:rsidR="008431AB">
      <w:pPr>
        <w:rPr>
          <w:rFonts w:cs="Times New Roman" w:eastAsia="Times New Roman"/>
          <w:szCs w:val="24"/>
        </w:rPr>
      </w:pPr>
    </w:p>
    <w:p w:rsidRDefault="008431AB" w:rsidP="00E71A65" w:rsidR="008431AB" w:rsidRPr="008431A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TIMOTI j.d.o.o. Pula, Zadarska ulica 61, OIB </w:t>
      </w:r>
      <w:r w:rsidRPr="008431AB">
        <w:rPr>
          <w:rFonts w:cs="Times New Roman" w:eastAsia="Times New Roman"/>
          <w:szCs w:val="24"/>
        </w:rPr>
        <w:t>51392750541</w:t>
      </w:r>
      <w:r>
        <w:rPr>
          <w:rFonts w:cs="Times New Roman" w:eastAsia="Times New Roman"/>
          <w:szCs w:val="24"/>
        </w:rPr>
        <w:t xml:space="preserve">, MBS </w:t>
      </w:r>
      <w:r w:rsidRPr="008431AB">
        <w:rPr>
          <w:rFonts w:cs="Times New Roman" w:eastAsia="Times New Roman"/>
          <w:szCs w:val="24"/>
        </w:rPr>
        <w:t>130070457</w:t>
      </w:r>
      <w:r>
        <w:rPr>
          <w:rFonts w:cs="Times New Roman" w:eastAsia="Times New Roman"/>
          <w:szCs w:val="24"/>
        </w:rPr>
        <w:t xml:space="preserve">, </w:t>
      </w:r>
      <w:r w:rsidR="00ED4A55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</w:t>
      </w:r>
      <w:r w:rsidR="00ED4A55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2018.</w:t>
      </w:r>
    </w:p>
    <w:p w:rsidRDefault="008431AB" w:rsidP="008431AB" w:rsidR="008431AB">
      <w:pPr>
        <w:rPr>
          <w:rFonts w:cs="Times New Roman" w:eastAsia="Times New Roman"/>
          <w:szCs w:val="24"/>
        </w:rPr>
      </w:pPr>
    </w:p>
    <w:p w:rsidRDefault="008431AB" w:rsidP="008431AB" w:rsidR="008431A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8431AB" w:rsidP="008431AB" w:rsidR="008431AB">
      <w:pPr>
        <w:rPr>
          <w:rFonts w:cs="Times New Roman" w:eastAsia="Times New Roman"/>
          <w:szCs w:val="24"/>
        </w:rPr>
      </w:pPr>
    </w:p>
    <w:p w:rsidRDefault="008431AB" w:rsidP="008431AB" w:rsidR="008431A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TIMOTI j.d.o.o. Pula, Zadarska ulica 61, OIB </w:t>
      </w:r>
      <w:r w:rsidRPr="008431AB">
        <w:rPr>
          <w:rFonts w:cs="Times New Roman" w:eastAsia="Times New Roman"/>
          <w:szCs w:val="24"/>
        </w:rPr>
        <w:t>51392750541</w:t>
      </w:r>
      <w:r>
        <w:rPr>
          <w:rFonts w:cs="Times New Roman" w:eastAsia="Times New Roman"/>
          <w:szCs w:val="24"/>
        </w:rPr>
        <w:t xml:space="preserve">, MBS </w:t>
      </w:r>
      <w:r w:rsidRPr="008431AB">
        <w:rPr>
          <w:rFonts w:cs="Times New Roman" w:eastAsia="Times New Roman"/>
          <w:szCs w:val="24"/>
        </w:rPr>
        <w:t>130070457</w:t>
      </w:r>
      <w:r>
        <w:rPr>
          <w:rFonts w:cs="Times New Roman" w:eastAsia="Times New Roman"/>
          <w:szCs w:val="24"/>
        </w:rPr>
        <w:t>.</w:t>
      </w:r>
    </w:p>
    <w:p w:rsidRDefault="008431AB" w:rsidP="008431AB" w:rsidR="008431AB">
      <w:pPr>
        <w:ind w:firstLine="709"/>
        <w:rPr>
          <w:rFonts w:cs="Times New Roman" w:eastAsia="Times New Roman"/>
          <w:szCs w:val="24"/>
        </w:rPr>
      </w:pPr>
    </w:p>
    <w:p w:rsidRDefault="008431AB" w:rsidP="008431AB" w:rsidR="008431AB" w:rsidRPr="00377245">
      <w:pPr>
        <w:ind w:firstLine="708"/>
        <w:rPr>
          <w:rFonts w:cs="Times New Roman" w:eastAsia="Times New Roman"/>
          <w:szCs w:val="20"/>
        </w:rPr>
      </w:pPr>
      <w:r w:rsidRPr="005C7E90">
        <w:rPr>
          <w:rFonts w:cs="Times New Roman" w:eastAsia="Times New Roman"/>
          <w:szCs w:val="24"/>
        </w:rPr>
        <w:t xml:space="preserve">II. </w:t>
      </w:r>
      <w:r w:rsidRPr="005C7E90">
        <w:rPr>
          <w:rFonts w:cs="Times New Roman" w:eastAsia="Times New Roman"/>
          <w:szCs w:val="20"/>
        </w:rPr>
        <w:t xml:space="preserve">Za stečajnog upravitelja imenuje se </w:t>
      </w:r>
      <w:r w:rsidR="00626DB6" w:rsidRPr="005C7E90">
        <w:t>Petra Gjurašić</w:t>
      </w:r>
      <w:r w:rsidRPr="005C7E90">
        <w:t xml:space="preserve"> iz </w:t>
      </w:r>
      <w:r w:rsidR="00626DB6" w:rsidRPr="005C7E90">
        <w:t>Zagreba</w:t>
      </w:r>
      <w:r w:rsidRPr="005C7E90">
        <w:t xml:space="preserve">, </w:t>
      </w:r>
      <w:r w:rsidR="00AF6480" w:rsidRPr="005C7E90">
        <w:t>Petrinjska 28</w:t>
      </w:r>
      <w:r w:rsidRPr="005C7E90">
        <w:t xml:space="preserve">, OIB </w:t>
      </w:r>
      <w:r w:rsidR="005C7E90" w:rsidRPr="005C7E90">
        <w:t>42344632101</w:t>
      </w:r>
      <w:r w:rsidRPr="005C7E90">
        <w:t>.</w:t>
      </w:r>
    </w:p>
    <w:p w:rsidRDefault="008431AB" w:rsidP="008431AB" w:rsidR="008431AB" w:rsidRPr="00377245">
      <w:pPr>
        <w:rPr>
          <w:rFonts w:cs="Times New Roman" w:eastAsia="Times New Roman"/>
          <w:szCs w:val="20"/>
        </w:rPr>
      </w:pPr>
    </w:p>
    <w:p w:rsidRDefault="008431AB" w:rsidP="008431AB" w:rsidR="008431AB">
      <w:pPr>
        <w:ind w:firstLine="709"/>
        <w:rPr>
          <w:rFonts w:cs="Times New Roman" w:eastAsia="Times New Roman"/>
          <w:szCs w:val="24"/>
        </w:rPr>
      </w:pPr>
      <w:r w:rsidRPr="00377245">
        <w:rPr>
          <w:rFonts w:cs="Times New Roman" w:eastAsia="Times New Roman"/>
          <w:szCs w:val="24"/>
        </w:rPr>
        <w:t>III. Zaključuje se skraćeni stečajni postupak</w:t>
      </w:r>
      <w:r>
        <w:rPr>
          <w:rFonts w:cs="Times New Roman" w:eastAsia="Times New Roman"/>
          <w:szCs w:val="24"/>
        </w:rPr>
        <w:t xml:space="preserve"> nad dužnikom TIMOTI j.d.o.o. Pula, Zadarska ulica 61, OIB </w:t>
      </w:r>
      <w:r w:rsidRPr="008431AB">
        <w:rPr>
          <w:rFonts w:cs="Times New Roman" w:eastAsia="Times New Roman"/>
          <w:szCs w:val="24"/>
        </w:rPr>
        <w:t>51392750541</w:t>
      </w:r>
      <w:r>
        <w:rPr>
          <w:rFonts w:cs="Times New Roman" w:eastAsia="Times New Roman"/>
          <w:szCs w:val="24"/>
        </w:rPr>
        <w:t xml:space="preserve">, MBS </w:t>
      </w:r>
      <w:r w:rsidRPr="008431AB">
        <w:rPr>
          <w:rFonts w:cs="Times New Roman" w:eastAsia="Times New Roman"/>
          <w:szCs w:val="24"/>
        </w:rPr>
        <w:t>130070457</w:t>
      </w:r>
      <w:r>
        <w:rPr>
          <w:rFonts w:cs="Times New Roman" w:eastAsia="Times New Roman"/>
          <w:szCs w:val="24"/>
        </w:rPr>
        <w:t>.</w:t>
      </w:r>
    </w:p>
    <w:p w:rsidRDefault="008431AB" w:rsidP="008431AB" w:rsidR="008431AB">
      <w:pPr>
        <w:ind w:firstLine="709"/>
        <w:rPr>
          <w:rFonts w:cs="Times New Roman" w:eastAsia="Times New Roman"/>
          <w:szCs w:val="24"/>
        </w:rPr>
      </w:pPr>
    </w:p>
    <w:p w:rsidRDefault="008431AB" w:rsidP="008431AB" w:rsidR="008431A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TIMOTI j.d.o.o. Pula, Zadarska ulica 61, OIB </w:t>
      </w:r>
      <w:r w:rsidRPr="008431AB">
        <w:rPr>
          <w:rFonts w:cs="Times New Roman" w:eastAsia="Times New Roman"/>
          <w:szCs w:val="24"/>
        </w:rPr>
        <w:t>51392750541</w:t>
      </w:r>
      <w:r>
        <w:rPr>
          <w:rFonts w:cs="Times New Roman" w:eastAsia="Times New Roman"/>
          <w:szCs w:val="24"/>
        </w:rPr>
        <w:t xml:space="preserve">, MBS </w:t>
      </w:r>
      <w:r w:rsidRPr="008431AB">
        <w:rPr>
          <w:rFonts w:cs="Times New Roman" w:eastAsia="Times New Roman"/>
          <w:szCs w:val="24"/>
        </w:rPr>
        <w:t>130070457</w:t>
      </w:r>
      <w:r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ab/>
      </w:r>
    </w:p>
    <w:p w:rsidRDefault="008431AB" w:rsidP="008431AB" w:rsidR="008431AB">
      <w:pPr>
        <w:rPr>
          <w:rFonts w:cs="Times New Roman" w:eastAsia="Times New Roman"/>
          <w:szCs w:val="24"/>
        </w:rPr>
      </w:pPr>
    </w:p>
    <w:p w:rsidRDefault="008431AB" w:rsidP="008431AB" w:rsidR="008431AB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8431AB" w:rsidP="008431AB" w:rsidR="008431AB">
      <w:pPr>
        <w:ind w:firstLine="708"/>
        <w:rPr>
          <w:rFonts w:cs="Times New Roman" w:eastAsia="Times New Roman"/>
          <w:szCs w:val="24"/>
        </w:rPr>
      </w:pPr>
    </w:p>
    <w:p w:rsidRDefault="008431AB" w:rsidP="008431AB" w:rsidR="008431A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26. srpnja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TIMOTI j.d.o.o. Pula, Zadarska ulica 61.</w:t>
      </w:r>
    </w:p>
    <w:p w:rsidRDefault="008431AB" w:rsidP="008431AB" w:rsidR="008431AB">
      <w:pPr>
        <w:ind w:firstLine="708"/>
      </w:pPr>
      <w:r>
        <w:rPr>
          <w:rFonts w:cs="Times New Roman" w:eastAsia="Times New Roman"/>
          <w:szCs w:val="24"/>
        </w:rPr>
        <w:t>Kako</w:t>
      </w:r>
      <w:r>
        <w:rPr>
          <w:rFonts w:eastAsiaTheme="minorHAnsi"/>
          <w:lang w:eastAsia="en-US"/>
        </w:rPr>
        <w:t xml:space="preserve">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24. srpnja 2018. imao neizvršene osnove za plaćanje u neprekinutom razdoblju od 120 dana u ukupnom iznosu 56.550,00</w:t>
      </w:r>
      <w:r w:rsidRPr="00195EBE">
        <w:t xml:space="preserve"> kn) i da za dužnika </w:t>
      </w:r>
      <w:r>
        <w:t>nisu ispunjene pretpostavke za pokretanje drugog postupka radi brisanja iz sudskog registra, što je utvrđeno uvidom u zahtjev Financijske agencije i izvadak iz sudskog registra za dužnika (listovi 1-4 spisa)</w:t>
      </w:r>
      <w:r>
        <w:rPr>
          <w:rFonts w:eastAsiaTheme="minorHAnsi"/>
          <w:lang w:eastAsia="en-US"/>
        </w:rPr>
        <w:t>, sud je, sukladno čl. 430. SZ-a, 7. rujna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St-277/2018-3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8431AB" w:rsidP="008431AB" w:rsidR="008431A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8431AB" w:rsidP="008431AB" w:rsidR="008431A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8431AB" w:rsidP="008431AB" w:rsidR="008431AB">
      <w:pPr>
        <w:rPr>
          <w:rFonts w:cs="Times New Roman" w:eastAsia="Times New Roman"/>
          <w:szCs w:val="24"/>
        </w:rPr>
      </w:pPr>
    </w:p>
    <w:p w:rsidRDefault="008431AB" w:rsidP="008431AB" w:rsidR="008431A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564EF1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</w:t>
      </w:r>
      <w:r w:rsidR="00564EF1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2018. </w:t>
      </w:r>
    </w:p>
    <w:p w:rsidRDefault="008431AB" w:rsidP="008431AB" w:rsidR="008431AB">
      <w:pPr>
        <w:rPr>
          <w:rFonts w:cs="Times New Roman" w:eastAsia="Times New Roman"/>
          <w:szCs w:val="24"/>
        </w:rPr>
      </w:pPr>
    </w:p>
    <w:p w:rsidRDefault="008431AB" w:rsidP="008431AB" w:rsidR="008431A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431AB" w:rsidP="008431AB" w:rsidR="008431AB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8431AB" w:rsidP="008431AB" w:rsidR="008431A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DD143F">
        <w:rPr>
          <w:rFonts w:cs="Times New Roman" w:eastAsia="Times New Roman"/>
          <w:szCs w:val="24"/>
        </w:rPr>
        <w:t>, v.r.</w:t>
      </w:r>
    </w:p>
    <w:p w:rsidRDefault="008431AB" w:rsidP="008431AB" w:rsidR="008431AB">
      <w:pPr>
        <w:jc w:val="left"/>
        <w:rPr>
          <w:rFonts w:cs="Times New Roman" w:eastAsia="Times New Roman"/>
          <w:szCs w:val="24"/>
        </w:rPr>
      </w:pPr>
    </w:p>
    <w:p w:rsidRDefault="008431AB" w:rsidP="008431AB" w:rsidR="008431A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8431AB" w:rsidP="008431AB" w:rsidR="008431AB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8431AB" w:rsidP="008431AB" w:rsidR="008431A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8431AB" w:rsidP="008431AB" w:rsidR="008431AB">
      <w:pPr>
        <w:rPr>
          <w:rFonts w:cs="Times New Roman" w:eastAsia="Times New Roman"/>
          <w:szCs w:val="24"/>
        </w:rPr>
      </w:pPr>
    </w:p>
    <w:p w:rsidRDefault="008431AB" w:rsidP="008431AB" w:rsidR="008431A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8431AB" w:rsidP="008431AB" w:rsidR="008431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8431AB" w:rsidP="008431AB" w:rsidR="008431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TIMOTI j.d.o.o. Pula, Zadarska ulica 61, </w:t>
      </w:r>
    </w:p>
    <w:p w:rsidRDefault="008431AB" w:rsidP="008431AB" w:rsidR="008431A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Pr="00441349">
        <w:rPr>
          <w:rFonts w:cs="Times New Roman" w:eastAsia="Times New Roman"/>
          <w:szCs w:val="24"/>
        </w:rPr>
        <w:t xml:space="preserve">RH, Ministarstvo financija, Porezna uprava, </w:t>
      </w:r>
      <w:r w:rsidRPr="00441349">
        <w:rPr>
          <w:rFonts w:cs="Times New Roman" w:eastAsia="Times New Roman"/>
          <w:szCs w:val="20"/>
        </w:rPr>
        <w:t>Područni ured Pazin, Pazin, M. B. Rašana 2/4,</w:t>
      </w:r>
      <w:r>
        <w:rPr>
          <w:rFonts w:cs="Times New Roman" w:eastAsia="Times New Roman"/>
          <w:szCs w:val="20"/>
        </w:rPr>
        <w:t xml:space="preserve"> </w:t>
      </w:r>
    </w:p>
    <w:p w:rsidRDefault="008431AB" w:rsidP="008431AB" w:rsidR="008431AB" w:rsidRPr="00FF13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Županijsko državno odvjetništvo u Puli – Pola, Pula, </w:t>
      </w:r>
      <w:r w:rsidRPr="00FF13A0">
        <w:rPr>
          <w:rFonts w:cs="Times New Roman" w:eastAsia="Times New Roman"/>
          <w:szCs w:val="24"/>
        </w:rPr>
        <w:t>Rovinjska 2a,</w:t>
      </w:r>
    </w:p>
    <w:p w:rsidRDefault="008431AB" w:rsidP="008431AB" w:rsidR="008431AB">
      <w:pPr>
        <w:rPr>
          <w:rFonts w:cs="Times New Roman" w:eastAsia="Times New Roman"/>
          <w:szCs w:val="20"/>
        </w:rPr>
      </w:pPr>
      <w:r w:rsidRPr="00FF13A0">
        <w:rPr>
          <w:rFonts w:cs="Times New Roman" w:eastAsia="Times New Roman"/>
          <w:szCs w:val="24"/>
        </w:rPr>
        <w:t xml:space="preserve">5. Stečajni </w:t>
      </w:r>
      <w:r w:rsidRPr="00377245">
        <w:rPr>
          <w:rFonts w:cs="Times New Roman" w:eastAsia="Times New Roman"/>
          <w:szCs w:val="24"/>
        </w:rPr>
        <w:t xml:space="preserve">upravitelj </w:t>
      </w:r>
      <w:r w:rsidR="005C7E90" w:rsidRPr="005C7E90">
        <w:t>Petra Gjurašić</w:t>
      </w:r>
      <w:r w:rsidR="005C7E90">
        <w:t xml:space="preserve">, </w:t>
      </w:r>
      <w:r w:rsidR="005C7E90" w:rsidRPr="005C7E90">
        <w:t>Zagreb, Petrinjska 28</w:t>
      </w:r>
      <w:r w:rsidRPr="00377245">
        <w:rPr>
          <w:rFonts w:cs="Times New Roman" w:eastAsia="Times New Roman"/>
          <w:szCs w:val="20"/>
        </w:rPr>
        <w:t>,</w:t>
      </w:r>
      <w:r w:rsidRPr="00FF13A0">
        <w:rPr>
          <w:rFonts w:cs="Times New Roman" w:eastAsia="Times New Roman"/>
          <w:szCs w:val="20"/>
        </w:rPr>
        <w:t xml:space="preserve"> </w:t>
      </w:r>
    </w:p>
    <w:p w:rsidRDefault="008431AB" w:rsidP="008431AB" w:rsidR="008431AB">
      <w:pPr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>6. Mrežna stranica e-Oglasna ploča sudova (8 dana),</w:t>
      </w:r>
      <w:r>
        <w:rPr>
          <w:rFonts w:cs="Times New Roman" w:eastAsia="Times New Roman"/>
          <w:szCs w:val="24"/>
        </w:rPr>
        <w:t xml:space="preserve"> </w:t>
      </w:r>
    </w:p>
    <w:p w:rsidRDefault="008431AB" w:rsidP="008431AB" w:rsidR="008431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8431AB" w:rsidP="008431AB" w:rsidR="008431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8431AB" w:rsidP="008431AB" w:rsidR="008431AB"/>
    <w:p w:rsidRDefault="008431AB" w:rsidP="008431AB" w:rsidR="008431AB"/>
    <w:p w:rsidRDefault="008431AB" w:rsidP="008431AB" w:rsidR="008431AB"/>
    <w:p w:rsidRDefault="008431AB" w:rsidP="008431AB" w:rsidR="008431AB"/>
    <w:p w:rsidRDefault="008431AB" w:rsidP="008431AB" w:rsidR="008431AB"/>
    <w:p w:rsidRDefault="008431AB" w:rsidP="008431AB" w:rsidR="008431AB"/>
    <w:p w:rsidRDefault="008431AB" w:rsidP="008431AB" w:rsidR="008431AB"/>
    <w:p w:rsidRDefault="001D68F7" w:rsidR="001D68F7"/>
    <w:sectPr w:rsidSect="00077D5C" w:rsidR="001D68F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1AB" w:rsidP="008431AB" w:rsidR="008431AB">
      <w:r>
        <w:separator/>
      </w:r>
    </w:p>
  </w:endnote>
  <w:endnote w:id="0" w:type="continuationSeparator">
    <w:p w:rsidRDefault="008431AB" w:rsidP="008431AB" w:rsidR="008431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1AB" w:rsidP="008431AB" w:rsidR="008431AB">
      <w:r>
        <w:separator/>
      </w:r>
    </w:p>
  </w:footnote>
  <w:footnote w:id="0" w:type="continuationSeparator">
    <w:p w:rsidRDefault="008431AB" w:rsidP="008431AB" w:rsidR="008431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1AB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D143F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-1774542535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id w:val="-38754391"/>
                <w:docPartObj>
                  <w:docPartGallery w:val="Page Numbers (Top of Page)"/>
                  <w:docPartUnique/>
                </w:docPartObj>
              </w:sdtPr>
              <w:sdtEndPr/>
              <w:sdtContent>
                <w:r>
                  <w:t>9 St-277/2018</w:t>
                </w:r>
              </w:sdtContent>
            </w:sdt>
            <w:r w:rsidR="00ED4A55">
              <w:t>-4</w:t>
            </w:r>
            <w:r>
              <w:t xml:space="preserve"> </w:t>
            </w:r>
          </w:sdtContent>
        </w:sdt>
        <w:r>
          <w:t xml:space="preserve">  </w:t>
        </w:r>
      </w:sdtContent>
    </w:sdt>
  </w:p>
  <w:p w:rsidRDefault="00DD143F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8431AB" w:rsidP="00077D5C" w:rsidR="00077D5C">
        <w:pPr>
          <w:pStyle w:val="Zaglavlje"/>
          <w:jc w:val="right"/>
        </w:pPr>
        <w:r>
          <w:t>9 St-277/2018</w:t>
        </w:r>
        <w:r w:rsidR="00ED4A55">
          <w:t>-4</w:t>
        </w:r>
      </w:p>
    </w:sdtContent>
  </w:sdt>
  <w:p w:rsidRDefault="00DD143F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31AB"/>
    <w:rsid w:val="00127CF9"/>
    <w:rsid w:val="001D68F7"/>
    <w:rsid w:val="00564EF1"/>
    <w:rsid w:val="005C7E90"/>
    <w:rsid w:val="00626DB6"/>
    <w:rsid w:val="008431AB"/>
    <w:rsid w:val="00AF6480"/>
    <w:rsid w:val="00DD143F"/>
    <w:rsid w:val="00E71A65"/>
    <w:rsid w:val="00ED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31A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31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31A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31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31A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31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31A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14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43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D143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D143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D143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31A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31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31A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31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31A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31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31A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14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43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D143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D143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D143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5866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St-277/2018</izvorni_sadrzaj>
    <derivirana_varijabla naziv="DomainObject.Predmet.OznakaBroj_1">St-277/2018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TIMOTI j.d.o.o. PULA</izvorni_sadrzaj>
    <derivirana_varijabla naziv="DomainObject.Predmet.ProtustrankaFormated_1">  TIMOTI j.d.o.o. PULA</derivirana_varijabla>
  </DomainObject.Predmet.ProtustrankaFormated>
  <DomainObject.Predmet.ProtustrankaFormatedOIB>
    <izvorni_sadrzaj>  TIMOTI j.d.o.o. PULA, OIB 51392750541</izvorni_sadrzaj>
    <derivirana_varijabla naziv="DomainObject.Predmet.ProtustrankaFormatedOIB_1">  TIMOTI j.d.o.o. PULA, OIB 51392750541</derivirana_varijabla>
  </DomainObject.Predmet.ProtustrankaFormatedOIB>
  <DomainObject.Predmet.ProtustrankaFormatedWithAdress>
    <izvorni_sadrzaj> TIMOTI j.d.o.o. PULA, Zadarska ulica 61, 52100 Pula</izvorni_sadrzaj>
    <derivirana_varijabla naziv="DomainObject.Predmet.ProtustrankaFormatedWithAdress_1"> TIMOTI j.d.o.o. PULA, Zadarska ulica 61, 52100 Pula</derivirana_varijabla>
  </DomainObject.Predmet.ProtustrankaFormatedWithAdress>
  <DomainObject.Predmet.ProtustrankaFormatedWithAdressOIB>
    <izvorni_sadrzaj> TIMOTI j.d.o.o. PULA, OIB 51392750541, Zadarska ulica 61, 52100 Pula</izvorni_sadrzaj>
    <derivirana_varijabla naziv="DomainObject.Predmet.ProtustrankaFormatedWithAdressOIB_1"> TIMOTI j.d.o.o. PULA, OIB 51392750541, Zadarska ulica 61, 52100 Pula</derivirana_varijabla>
  </DomainObject.Predmet.ProtustrankaFormatedWithAdressOIB>
  <DomainObject.Predmet.ProtustrankaWithAdress>
    <izvorni_sadrzaj>TIMOTI j.d.o.o. PULA Zadarska ulica 61, 52100 Pula</izvorni_sadrzaj>
    <derivirana_varijabla naziv="DomainObject.Predmet.ProtustrankaWithAdress_1">TIMOTI j.d.o.o. PULA Zadarska ulica 61, 52100 Pula</derivirana_varijabla>
  </DomainObject.Predmet.ProtustrankaWithAdress>
  <DomainObject.Predmet.ProtustrankaWithAdressOIB>
    <izvorni_sadrzaj>TIMOTI j.d.o.o. PULA, OIB 51392750541, Zadarska ulica 61, 52100 Pula</izvorni_sadrzaj>
    <derivirana_varijabla naziv="DomainObject.Predmet.ProtustrankaWithAdressOIB_1">TIMOTI j.d.o.o. PULA, OIB 51392750541, Zadarska ulica 61, 52100 Pula</derivirana_varijabla>
  </DomainObject.Predmet.ProtustrankaWithAdressOIB>
  <DomainObject.Predmet.ProtustrankaNazivFormated>
    <izvorni_sadrzaj>TIMOTI j.d.o.o. PULA</izvorni_sadrzaj>
    <derivirana_varijabla naziv="DomainObject.Predmet.ProtustrankaNazivFormated_1">TIMOTI j.d.o.o. PULA</derivirana_varijabla>
  </DomainObject.Predmet.ProtustrankaNazivFormated>
  <DomainObject.Predmet.ProtustrankaNazivFormatedOIB>
    <izvorni_sadrzaj>TIMOTI j.d.o.o. PULA, OIB 51392750541</izvorni_sadrzaj>
    <derivirana_varijabla naziv="DomainObject.Predmet.ProtustrankaNazivFormatedOIB_1">TIMOTI j.d.o.o. PULA, OIB 51392750541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56550.00</izvorni_sadrzaj>
    <derivirana_varijabla naziv="DomainObject.Predmet.TrenutnaVrijednost_1">56550.00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TIMOTI j.d.o.o. PULA</item>
    </izvorni_sadrzaj>
    <derivirana_varijabla naziv="DomainObject.Predmet.ProtuStrankaListFormated_1">
      <item>TIMOTI j.d.o.o. PULA</item>
    </derivirana_varijabla>
  </DomainObject.Predmet.ProtuStrankaListFormated>
  <DomainObject.Predmet.ProtuStrankaListFormatedOIB>
    <izvorni_sadrzaj>
      <item>TIMOTI j.d.o.o. PULA, OIB 51392750541</item>
    </izvorni_sadrzaj>
    <derivirana_varijabla naziv="DomainObject.Predmet.ProtuStrankaListFormatedOIB_1">
      <item>TIMOTI j.d.o.o. PULA, OIB 51392750541</item>
    </derivirana_varijabla>
  </DomainObject.Predmet.ProtuStrankaListFormatedOIB>
  <DomainObject.Predmet.ProtuStrankaListFormatedWithAdress>
    <izvorni_sadrzaj>
      <item>TIMOTI j.d.o.o. PULA, Zadarska ulica 61, 52100 Pula</item>
    </izvorni_sadrzaj>
    <derivirana_varijabla naziv="DomainObject.Predmet.ProtuStrankaListFormatedWithAdress_1">
      <item>TIMOTI j.d.o.o. PULA, Zadarska ulica 61, 52100 Pula</item>
    </derivirana_varijabla>
  </DomainObject.Predmet.ProtuStrankaListFormatedWithAdress>
  <DomainObject.Predmet.ProtuStrankaListFormatedWithAdressOIB>
    <izvorni_sadrzaj>
      <item>TIMOTI j.d.o.o. PULA, OIB 51392750541, Zadarska ulica 61, 52100 Pula</item>
    </izvorni_sadrzaj>
    <derivirana_varijabla naziv="DomainObject.Predmet.ProtuStrankaListFormatedWithAdressOIB_1">
      <item>TIMOTI j.d.o.o. PULA, OIB 51392750541, Zadarska ulica 61, 52100 Pula</item>
    </derivirana_varijabla>
  </DomainObject.Predmet.ProtuStrankaListFormatedWithAdressOIB>
  <DomainObject.Predmet.ProtuStrankaListNazivFormated>
    <izvorni_sadrzaj>
      <item>TIMOTI j.d.o.o. PULA</item>
    </izvorni_sadrzaj>
    <derivirana_varijabla naziv="DomainObject.Predmet.ProtuStrankaListNazivFormated_1">
      <item>TIMOTI j.d.o.o. PULA</item>
    </derivirana_varijabla>
  </DomainObject.Predmet.ProtuStrankaListNazivFormated>
  <DomainObject.Predmet.ProtuStrankaListNazivFormatedOIB>
    <izvorni_sadrzaj>
      <item>TIMOTI j.d.o.o. PULA, OIB 51392750541</item>
    </izvorni_sadrzaj>
    <derivirana_varijabla naziv="DomainObject.Predmet.ProtuStrankaListNazivFormatedOIB_1">
      <item>TIMOTI j.d.o.o. PULA, OIB 51392750541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TIMOTI j.d.o.o. PULA</izvorni_sadrzaj>
    <derivirana_varijabla naziv="DomainObject.Predmet.ProtustrankaIDrugi_1">TIMOTI j.d.o.o. PULA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TIMOTI j.d.o.o. PULA, OIB 51392750541, Zadarska ulica 61, 52100 Pula</izvorni_sadrzaj>
    <derivirana_varijabla naziv="DomainObject.Predmet.ProtustrankaIDrugiAdressOIB_1">TIMOTI j.d.o.o. PULA, OIB 51392750541, Zadarska ulica 61,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TIMOTI j.d.o.o. PULA</item>
    </izvorni_sadrzaj>
    <derivirana_varijabla naziv="DomainObject.Predmet.SudioniciListNaziv_1">
      <item>FINANCIJSKA AGENCIJA, RC RIJEKA, PODRUŽNICA PULA, PULA</item>
      <item>TIMOTI j.d.o.o. PULA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TIMOTI j.d.o.o. PULA, OIB 51392750541, Zadarska ulica 61,52100 Pula</item>
    </izvorni_sadrzaj>
    <derivirana_varijabla naziv="DomainObject.Predmet.SudioniciListAdressOIB_1">
      <item>FINANCIJSKA AGENCIJA, RC RIJEKA, PODRUŽNICA PULA, PULA, OIB 85821130368, F.KURELCA 8,51000 Rijeka</item>
      <item>TIMOTI j.d.o.o. PULA, OIB 51392750541, Zadarska ulica 61,52100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51392750541</item>
    </izvorni_sadrzaj>
    <derivirana_varijabla naziv="DomainObject.Predmet.SudioniciListNazivOIB_1">
      <item>, OIB 85821130368</item>
      <item>, OIB 51392750541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3583</properties:Characters>
  <properties:Lines>90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2018-11-15T12:55:00Z</dcterms:created>
  <dc:creator>Ela Sošić</dc:creator>
  <cp:lastModifiedBy>Ana Jeromela</cp:lastModifiedBy>
  <cp:lastPrinted>2018-12-31T11:09:00Z</cp:lastPrinted>
  <dcterms:modified xmlns:xsi="http://www.w3.org/2001/XMLSchema-instance" xsi:type="dcterms:W3CDTF">2018-12-31T11:09:00Z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(St-277-18 TIMOTI j.d.o.o.docx)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