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5ce5" w14:paraId="8355ce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27F5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627F5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627F54">
        <w:rPr>
          <w:rFonts w:cs="Times New Roman" w:eastAsia="Times New Roman"/>
          <w:lang w:eastAsia="hr-HR"/>
        </w:rPr>
        <w:t xml:space="preserve">               6. St-287/2015-3.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27F54">
        <w:rPr>
          <w:rFonts w:cs="Times New Roman" w:eastAsia="Times New Roman"/>
          <w:lang w:eastAsia="hr-HR"/>
        </w:rPr>
        <w:t>U  I M E   R E P U B L I K E   H R V A T S K E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27F54">
        <w:rPr>
          <w:rFonts w:cs="Times New Roman" w:eastAsia="Times New Roman"/>
          <w:lang w:eastAsia="hr-HR"/>
        </w:rPr>
        <w:t>R J E Š E N J E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27F54">
        <w:rPr>
          <w:rFonts w:cs="Times New Roman" w:eastAsia="Times New Roman"/>
          <w:lang w:eastAsia="hr-HR"/>
        </w:rPr>
        <w:t>TRGOVAČKI SUD U BJELOVARU, po višem sudskom savjetniku Siniši Rajnoviću, u skraćenom stečajnom postupku nad dužnikom UDRU</w:t>
      </w:r>
      <w:r>
        <w:rPr>
          <w:rFonts w:cs="Times New Roman" w:eastAsia="Times New Roman"/>
          <w:lang w:eastAsia="hr-HR"/>
        </w:rPr>
        <w:t>G</w:t>
      </w:r>
      <w:r w:rsidRPr="00627F54">
        <w:rPr>
          <w:rFonts w:cs="Times New Roman" w:eastAsia="Times New Roman"/>
          <w:lang w:eastAsia="hr-HR"/>
        </w:rPr>
        <w:t>A ZA POMOĆ NAJUGROŽENIJIM OBITELJIMA SIROMAH POMAŽE SIROMASIMA, Bjelovar, M. Krleže 26, Registarski broj: 07001207</w:t>
      </w:r>
      <w:r w:rsidRPr="00627F54">
        <w:rPr>
          <w:rFonts w:cs="Times New Roman" w:eastAsia="Times New Roman"/>
          <w:szCs w:val="20"/>
          <w:lang w:eastAsia="hr-HR"/>
        </w:rPr>
        <w:t>, OIB: 07206705967, 3. veljače 2016.</w:t>
      </w:r>
      <w:r w:rsidRPr="00627F54">
        <w:rPr>
          <w:rFonts w:cs="Times New Roman" w:eastAsia="Times New Roman"/>
          <w:lang w:eastAsia="hr-HR"/>
        </w:rPr>
        <w:t xml:space="preserve"> 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27F54">
        <w:rPr>
          <w:rFonts w:cs="Times New Roman" w:eastAsia="Times New Roman"/>
          <w:lang w:eastAsia="hr-HR"/>
        </w:rPr>
        <w:t>r i j e š i o   j e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27F54">
        <w:rPr>
          <w:rFonts w:cs="Times New Roman" w:eastAsia="Times New Roman"/>
          <w:lang w:eastAsia="hr-HR"/>
        </w:rPr>
        <w:t>I. Otvara se stečajni postupak nad dužnikom UDRU</w:t>
      </w:r>
      <w:r>
        <w:rPr>
          <w:rFonts w:cs="Times New Roman" w:eastAsia="Times New Roman"/>
          <w:lang w:eastAsia="hr-HR"/>
        </w:rPr>
        <w:t>G</w:t>
      </w:r>
      <w:r w:rsidRPr="00627F54">
        <w:rPr>
          <w:rFonts w:cs="Times New Roman" w:eastAsia="Times New Roman"/>
          <w:lang w:eastAsia="hr-HR"/>
        </w:rPr>
        <w:t>A ZA POMOĆ NAJUGROŽENIJIM OBITELJIMA SIROMAH POMAŽE SIROMASIMA, Bjelovar, M. Krleže 26, Registarski broj: 07001207</w:t>
      </w:r>
      <w:r w:rsidRPr="00627F54">
        <w:rPr>
          <w:rFonts w:cs="Times New Roman" w:eastAsia="Times New Roman"/>
          <w:szCs w:val="20"/>
          <w:lang w:eastAsia="hr-HR"/>
        </w:rPr>
        <w:t>, OIB: 07206705967.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27F54">
        <w:rPr>
          <w:rFonts w:cs="Times New Roman" w:eastAsia="Times New Roman"/>
          <w:lang w:eastAsia="hr-HR"/>
        </w:rPr>
        <w:t xml:space="preserve">II. Za stečajnog upravitelja imenuje se DAVID JAKOVLJEVIĆ, Sesvete, Kašinska 7,  OIB: 63014812654. 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27F54">
        <w:rPr>
          <w:rFonts w:cs="Times New Roman" w:eastAsia="Times New Roman"/>
          <w:lang w:eastAsia="hr-HR"/>
        </w:rPr>
        <w:t>III. Zaključuje se stečajni postupak nad dužnikom UDRU</w:t>
      </w:r>
      <w:r>
        <w:rPr>
          <w:rFonts w:cs="Times New Roman" w:eastAsia="Times New Roman"/>
          <w:lang w:eastAsia="hr-HR"/>
        </w:rPr>
        <w:t>G</w:t>
      </w:r>
      <w:r w:rsidRPr="00627F54">
        <w:rPr>
          <w:rFonts w:cs="Times New Roman" w:eastAsia="Times New Roman"/>
          <w:lang w:eastAsia="hr-HR"/>
        </w:rPr>
        <w:t>A ZA POMOĆ NAJUGROŽENIJIM OBITELJIMA SIROMAH POMAŽE SIROMASIMA, Bjelovar, M. Krleže 26, Registarski broj: 07001207</w:t>
      </w:r>
      <w:r w:rsidRPr="00627F54">
        <w:rPr>
          <w:rFonts w:cs="Times New Roman" w:eastAsia="Times New Roman"/>
          <w:szCs w:val="20"/>
          <w:lang w:eastAsia="hr-HR"/>
        </w:rPr>
        <w:t>, OIB: 07206705967.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27F54">
        <w:rPr>
          <w:rFonts w:cs="Times New Roman" w:eastAsia="Calibri"/>
        </w:rPr>
        <w:t xml:space="preserve">IV. </w:t>
      </w:r>
      <w:r w:rsidRPr="00627F54">
        <w:rPr>
          <w:rFonts w:cs="Times New Roman" w:eastAsia="Times New Roman"/>
          <w:lang w:eastAsia="hr-HR"/>
        </w:rPr>
        <w:t>Stečajni postupak je otvoren i zaključen s danom 3. veljače 2016. u 12,30 sati, kada je ovo rješenje objavljeno na e-oglasnoj ploči ovoga suda.</w:t>
      </w:r>
    </w:p>
    <w:p w:rsidRDefault="00627F54" w:rsidP="00627F54" w:rsidR="00627F54" w:rsidRPr="00627F54">
      <w:pPr>
        <w:spacing w:after="0"/>
        <w:ind w:firstLine="851"/>
        <w:jc w:val="both"/>
        <w:rPr>
          <w:rFonts w:cs="Times New Roman" w:eastAsia="Calibri"/>
        </w:rPr>
      </w:pPr>
    </w:p>
    <w:p w:rsidRDefault="00627F54" w:rsidP="00627F54" w:rsidR="00627F54" w:rsidRPr="00627F54">
      <w:pPr>
        <w:spacing w:after="0"/>
        <w:ind w:firstLine="851"/>
        <w:jc w:val="both"/>
        <w:rPr>
          <w:rFonts w:cs="Times New Roman" w:eastAsia="Calibri"/>
        </w:rPr>
      </w:pPr>
      <w:r w:rsidRPr="00627F54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27F54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27F54">
        <w:rPr>
          <w:rFonts w:cs="Times New Roman" w:eastAsia="Times New Roman"/>
          <w:lang w:eastAsia="hr-HR"/>
        </w:rPr>
        <w:lastRenderedPageBreak/>
        <w:t>Obrazloženje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27F54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St-287/2015-2., koji je objavljen na mrežnoj stranici e-oglasna ploča Trgovačkog suda u Bjelovaru 27.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27F54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27F54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27F54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spacing w:after="0"/>
        <w:ind w:firstLine="851"/>
        <w:jc w:val="both"/>
        <w:rPr>
          <w:rFonts w:cs="Times New Roman" w:eastAsia="Calibri"/>
        </w:rPr>
      </w:pPr>
      <w:r w:rsidRPr="00627F54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27F54" w:rsidP="00627F54" w:rsidR="00627F54" w:rsidRPr="00627F54">
      <w:pPr>
        <w:spacing w:after="0"/>
        <w:ind w:firstLine="851"/>
        <w:jc w:val="both"/>
        <w:rPr>
          <w:rFonts w:cs="Times New Roman" w:eastAsia="Calibri"/>
        </w:rPr>
      </w:pP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27F54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27F54">
        <w:rPr>
          <w:rFonts w:cs="Times New Roman" w:eastAsia="Times New Roman"/>
          <w:lang w:eastAsia="hr-HR"/>
        </w:rPr>
        <w:t>U Bjelovaru 3. veljače 2016.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627F54">
        <w:rPr>
          <w:rFonts w:cs="Times New Roman" w:eastAsia="Times New Roman"/>
          <w:lang w:eastAsia="hr-HR"/>
        </w:rPr>
        <w:t>VIŠI SUDSKI SAVJETNIK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627F54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27F54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627F54">
        <w:rPr>
          <w:rFonts w:cs="Times New Roman" w:eastAsia="Times New Roman"/>
          <w:lang w:eastAsia="hr-HR"/>
        </w:rPr>
        <w:tab/>
      </w:r>
      <w:r w:rsidRPr="00627F54">
        <w:rPr>
          <w:rFonts w:cs="Times New Roman" w:eastAsia="Times New Roman"/>
          <w:lang w:eastAsia="hr-HR"/>
        </w:rPr>
        <w:tab/>
        <w:t xml:space="preserve">         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27F54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27F54">
        <w:rPr>
          <w:rFonts w:cs="Times New Roman" w:eastAsia="Times New Roman"/>
          <w:lang w:eastAsia="hr-HR"/>
        </w:rPr>
        <w:lastRenderedPageBreak/>
        <w:t>Rj.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27F54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27F54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27F54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27F54">
        <w:rPr>
          <w:rFonts w:cs="Times New Roman" w:eastAsia="Times New Roman"/>
          <w:lang w:eastAsia="hr-HR"/>
        </w:rPr>
        <w:t xml:space="preserve">               Bjelovar,  Porezna uprava, Ispostava Bjelovar – veza na dužnika    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27F54">
        <w:rPr>
          <w:rFonts w:cs="Times New Roman" w:eastAsia="Times New Roman"/>
          <w:lang w:eastAsia="hr-HR"/>
        </w:rPr>
        <w:tab/>
        <w:t xml:space="preserve"> - nakon pravomoćnosti- FINI  s klauzulom – putem pošte               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27F54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27F54">
        <w:rPr>
          <w:rFonts w:cs="Times New Roman" w:eastAsia="Times New Roman"/>
          <w:lang w:eastAsia="hr-HR"/>
        </w:rPr>
        <w:t>II. Kal. pravomoćnost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27F54">
        <w:rPr>
          <w:rFonts w:cs="Times New Roman" w:eastAsia="Times New Roman"/>
          <w:lang w:eastAsia="hr-HR"/>
        </w:rPr>
        <w:t>Bjelovar 3.2.2016.</w:t>
      </w:r>
    </w:p>
    <w:p w:rsidRDefault="00627F54" w:rsidP="00627F54" w:rsidR="00627F54" w:rsidRPr="00627F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27F54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538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St-287/2015-3</izvorni_sadrzaj>
    <derivirana_varijabla naziv="DomainObject.Oznaka_1">St-287/2015-3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St-287/2015</izvorni_sadrzaj>
    <derivirana_varijabla naziv="DomainObject.Predmet.OznakaBroj_1">St-287/2015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POMOĆ NAJUGROŽENIJIM OBITELJIMA SIROMAH POMAŽE SIROMASIMA, Bjelovar</izvorni_sadrzaj>
    <derivirana_varijabla naziv="DomainObject.Predmet.ProtustrankaFormated_1">  UDRUGA ZA POMOĆ NAJUGROŽENIJIM OBITELJIMA SIROMAH POMAŽE SIROMASIMA, Bjelovar</derivirana_varijabla>
  </DomainObject.Predmet.ProtustrankaFormated>
  <DomainObject.Predmet.ProtustrankaFormatedOIB>
    <izvorni_sadrzaj>  UDRUGA ZA POMOĆ NAJUGROŽENIJIM OBITELJIMA SIROMAH POMAŽE SIROMASIMA, Bjelovar, OIB 07206705967</izvorni_sadrzaj>
    <derivirana_varijabla naziv="DomainObject.Predmet.ProtustrankaFormatedOIB_1">  UDRUGA ZA POMOĆ NAJUGROŽENIJIM OBITELJIMA SIROMAH POMAŽE SIROMASIMA, Bjelovar, OIB 07206705967</derivirana_varijabla>
  </DomainObject.Predmet.ProtustrankaFormatedOIB>
  <DomainObject.Predmet.ProtustrankaFormatedWithAdress>
    <izvorni_sadrzaj> UDRUGA ZA POMOĆ NAJUGROŽENIJIM OBITELJIMA SIROMAH POMAŽE SIROMASIMA, Bjelovar, M. Krleže 26, 43000 Bjelovar</izvorni_sadrzaj>
    <derivirana_varijabla naziv="DomainObject.Predmet.ProtustrankaFormatedWithAdress_1"> UDRUGA ZA POMOĆ NAJUGROŽENIJIM OBITELJIMA SIROMAH POMAŽE SIROMASIMA, Bjelovar, M. Krleže 26, 43000 Bjelovar</derivirana_varijabla>
  </DomainObject.Predmet.ProtustrankaFormatedWithAdress>
  <DomainObject.Predmet.ProtustrankaFormatedWithAdressOIB>
    <izvorni_sadrzaj> UDRUGA ZA POMOĆ NAJUGROŽENIJIM OBITELJIMA SIROMAH POMAŽE SIROMASIMA, Bjelovar, OIB 07206705967, M. Krleže 26, 43000 Bjelovar</izvorni_sadrzaj>
    <derivirana_varijabla naziv="DomainObject.Predmet.ProtustrankaFormatedWithAdressOIB_1"> UDRUGA ZA POMOĆ NAJUGROŽENIJIM OBITELJIMA SIROMAH POMAŽE SIROMASIMA, Bjelovar, OIB 07206705967, M. Krleže 26, 43000 Bjelovar</derivirana_varijabla>
  </DomainObject.Predmet.ProtustrankaFormatedWithAdressOIB>
  <DomainObject.Predmet.ProtustrankaWithAdress>
    <izvorni_sadrzaj>UDRUGA ZA POMOĆ NAJUGROŽENIJIM OBITELJIMA SIROMAH POMAŽE SIROMASIMA, Bjelovar M. Krleže 26, 43000 Bjelovar</izvorni_sadrzaj>
    <derivirana_varijabla naziv="DomainObject.Predmet.ProtustrankaWithAdress_1">UDRUGA ZA POMOĆ NAJUGROŽENIJIM OBITELJIMA SIROMAH POMAŽE SIROMASIMA, Bjelovar M. Krleže 26, 43000 Bjelovar</derivirana_varijabla>
  </DomainObject.Predmet.ProtustrankaWithAdress>
  <DomainObject.Predmet.ProtustrankaWithAdressOIB>
    <izvorni_sadrzaj>UDRUGA ZA POMOĆ NAJUGROŽENIJIM OBITELJIMA SIROMAH POMAŽE SIROMASIMA, Bjelovar, OIB 07206705967, M. Krleže 26, 43000 Bjelovar</izvorni_sadrzaj>
    <derivirana_varijabla naziv="DomainObject.Predmet.ProtustrankaWithAdressOIB_1">UDRUGA ZA POMOĆ NAJUGROŽENIJIM OBITELJIMA SIROMAH POMAŽE SIROMASIMA, Bjelovar, OIB 07206705967, M. Krleže 26, 43000 Bjelovar</derivirana_varijabla>
  </DomainObject.Predmet.ProtustrankaWithAdressOIB>
  <DomainObject.Predmet.ProtustrankaNazivFormated>
    <izvorni_sadrzaj>UDRUGA ZA POMOĆ NAJUGROŽENIJIM OBITELJIMA SIROMAH POMAŽE SIROMASIMA, Bjelovar</izvorni_sadrzaj>
    <derivirana_varijabla naziv="DomainObject.Predmet.ProtustrankaNazivFormated_1">UDRUGA ZA POMOĆ NAJUGROŽENIJIM OBITELJIMA SIROMAH POMAŽE SIROMASIMA, Bjelovar</derivirana_varijabla>
  </DomainObject.Predmet.ProtustrankaNazivFormated>
  <DomainObject.Predmet.ProtustrankaNazivFormatedOIB>
    <izvorni_sadrzaj>UDRUGA ZA POMOĆ NAJUGROŽENIJIM OBITELJIMA SIROMAH POMAŽE SIROMASIMA, Bjelovar, OIB 07206705967</izvorni_sadrzaj>
    <derivirana_varijabla naziv="DomainObject.Predmet.ProtustrankaNazivFormatedOIB_1">UDRUGA ZA POMOĆ NAJUGROŽENIJIM OBITELJIMA SIROMAH POMAŽE SIROMASIMA, Bjelovar, OIB 07206705967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UDRUGA ZA POMOĆ NAJUGROŽENIJIM OBITELJIMA SIROMAH POMAŽE SIROMASIMA, Bjelovar</item>
    </izvorni_sadrzaj>
    <derivirana_varijabla naziv="DomainObject.Predmet.ProtuStrankaListFormated_1">
      <item>UDRUGA ZA POMOĆ NAJUGROŽENIJIM OBITELJIMA SIROMAH POMAŽE SIROMASIMA, Bjelovar</item>
    </derivirana_varijabla>
  </DomainObject.Predmet.ProtuStrankaListFormated>
  <DomainObject.Predmet.ProtuStrankaListFormatedOIB>
    <izvorni_sadrzaj>
      <item>UDRUGA ZA POMOĆ NAJUGROŽENIJIM OBITELJIMA SIROMAH POMAŽE SIROMASIMA, Bjelovar, OIB 07206705967</item>
    </izvorni_sadrzaj>
    <derivirana_varijabla naziv="DomainObject.Predmet.ProtuStrankaListFormatedOIB_1">
      <item>UDRUGA ZA POMOĆ NAJUGROŽENIJIM OBITELJIMA SIROMAH POMAŽE SIROMASIMA, Bjelovar, OIB 07206705967</item>
    </derivirana_varijabla>
  </DomainObject.Predmet.ProtuStrankaListFormatedOIB>
  <DomainObject.Predmet.ProtuStrankaListFormatedWithAdress>
    <izvorni_sadrzaj>
      <item>UDRUGA ZA POMOĆ NAJUGROŽENIJIM OBITELJIMA SIROMAH POMAŽE SIROMASIMA, Bjelovar, M. Krleže 26, 43000 Bjelovar</item>
    </izvorni_sadrzaj>
    <derivirana_varijabla naziv="DomainObject.Predmet.ProtuStrankaListFormatedWithAdress_1">
      <item>UDRUGA ZA POMOĆ NAJUGROŽENIJIM OBITELJIMA SIROMAH POMAŽE SIROMASIMA, Bjelovar, M. Krleže 26, 43000 Bjelovar</item>
    </derivirana_varijabla>
  </DomainObject.Predmet.ProtuStrankaListFormatedWithAdress>
  <DomainObject.Predmet.ProtuStrankaListFormatedWithAdressOIB>
    <izvorni_sadrzaj>
      <item>UDRUGA ZA POMOĆ NAJUGROŽENIJIM OBITELJIMA SIROMAH POMAŽE SIROMASIMA, Bjelovar, OIB 07206705967, M. Krleže 26, 43000 Bjelovar</item>
    </izvorni_sadrzaj>
    <derivirana_varijabla naziv="DomainObject.Predmet.ProtuStrankaListFormatedWithAdressOIB_1">
      <item>UDRUGA ZA POMOĆ NAJUGROŽENIJIM OBITELJIMA SIROMAH POMAŽE SIROMASIMA, Bjelovar, OIB 07206705967, M. Krleže 26, 43000 Bjelovar</item>
    </derivirana_varijabla>
  </DomainObject.Predmet.ProtuStrankaListFormatedWithAdressOIB>
  <DomainObject.Predmet.ProtuStrankaListNazivFormated>
    <izvorni_sadrzaj>
      <item>UDRUGA ZA POMOĆ NAJUGROŽENIJIM OBITELJIMA SIROMAH POMAŽE SIROMASIMA, Bjelovar</item>
    </izvorni_sadrzaj>
    <derivirana_varijabla naziv="DomainObject.Predmet.ProtuStrankaListNazivFormated_1">
      <item>UDRUGA ZA POMOĆ NAJUGROŽENIJIM OBITELJIMA SIROMAH POMAŽE SIROMASIMA, Bjelovar</item>
    </derivirana_varijabla>
  </DomainObject.Predmet.ProtuStrankaListNazivFormated>
  <DomainObject.Predmet.ProtuStrankaListNazivFormatedOIB>
    <izvorni_sadrzaj>
      <item>UDRUGA ZA POMOĆ NAJUGROŽENIJIM OBITELJIMA SIROMAH POMAŽE SIROMASIMA, Bjelovar, OIB 07206705967</item>
    </izvorni_sadrzaj>
    <derivirana_varijabla naziv="DomainObject.Predmet.ProtuStrankaListNazivFormatedOIB_1">
      <item>UDRUGA ZA POMOĆ NAJUGROŽENIJIM OBITELJIMA SIROMAH POMAŽE SIROMASIMA, Bjelovar, OIB 07206705967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St-287/2015-3</izvorni_sadrzaj>
    <derivirana_varijabla naziv="DomainObject.PoslovniBrojDokumenta_1">St-287/2015-3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UDRUGA ZA POMOĆ NAJUGROŽENIJIM OBITELJIMA SIROMAH POMAŽE SIROMASIMA, Bjelovar</izvorni_sadrzaj>
    <derivirana_varijabla naziv="DomainObject.Predmet.ProtustrankaIDrugi_1">UDRUGA ZA POMOĆ NAJUGROŽENIJIM OBITELJIMA SIROMAH POMAŽE SIROMASIMA,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UDRUGA ZA POMOĆ NAJUGROŽENIJIM OBITELJIMA SIROMAH POMAŽE SIROMASIMA, Bjelovar, OIB 07206705967, M. Krleže 26, 43000 Bjelovar</izvorni_sadrzaj>
    <derivirana_varijabla naziv="DomainObject.Predmet.ProtustrankaIDrugiAdressOIB_1">UDRUGA ZA POMOĆ NAJUGROŽENIJIM OBITELJIMA SIROMAH POMAŽE SIROMASIMA, Bjelovar, OIB 07206705967, M. Krleže 26,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UDRUGA ZA POMOĆ NAJUGROŽENIJIM OBITELJIMA SIROMAH POMAŽE SIROMASIMA, Bjelovar</item>
    </izvorni_sadrzaj>
    <derivirana_varijabla naziv="DomainObject.Predmet.SudioniciListNaziv_1">
      <item>FINA, RC ZAGREB, Podružnica Bjelovar</item>
      <item>UDRUGA ZA POMOĆ NAJUGROŽENIJIM OBITELJIMA SIROMAH POMAŽE SIROMASIMA, Bjelovar</item>
    </derivirana_varijabla>
  </DomainObject.Predmet.SudioniciListNaziv>
  <DomainObject.Predmet.SudioniciListAdressOIB>
    <izvorni_sadrzaj>
      <item>FINA, RC ZAGREB, Podružnica Bjelovar, OIB 85821130368, F. Supila 4,43000 Bjelovar</item>
      <item>UDRUGA ZA POMOĆ NAJUGROŽENIJIM OBITELJIMA SIROMAH POMAŽE SIROMASIMA, Bjelovar, OIB 07206705967, M. Krleže 26,43000 Bjelovar</item>
    </izvorni_sadrzaj>
    <derivirana_varijabla naziv="DomainObject.Predmet.SudioniciListAdressOIB_1">
      <item>FINA, RC ZAGREB, Podružnica Bjelovar, OIB 85821130368, F. Supila 4,43000 Bjelovar</item>
      <item>UDRUGA ZA POMOĆ NAJUGROŽENIJIM OBITELJIMA SIROMAH POMAŽE SIROMASIMA, Bjelovar, OIB 07206705967, M. Krleže 26,43000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88B861-1CAC-4FF8-B6BA-6758C7B36D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697</properties:Words>
  <properties:Characters>3782</properties:Characters>
  <properties:Lines>109</properties:Lines>
  <properties:Paragraphs>32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2016-02-03T11:22:00Z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St-287/2015-3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