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f19b" w14:paraId="9d8f19b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A4" w:rsidRPr="00182CA4">
        <w:rPr>
          <w:b/>
        </w:rPr>
        <w:t xml:space="preserve"> </w:t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  <w:t xml:space="preserve">      </w:t>
      </w:r>
      <w:r w:rsidR="00182CA4" w:rsidRPr="00182CA4">
        <w:rPr>
          <w:b/>
        </w:rPr>
        <w:t>Broj: 7/St-1546/2016-24</w:t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E71524" w:rsidP="00103E03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103E03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182CA4" w:rsidP="00054AFD" w:rsidR="00182CA4">
      <w:pPr>
        <w:jc w:val="both"/>
      </w:pPr>
    </w:p>
    <w:p w:rsidRDefault="00054AFD" w:rsidP="00054AFD" w:rsidR="00FF5397" w:rsidRPr="00054AF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FF5397" w:rsidRPr="00661316">
        <w:rPr>
          <w:b/>
        </w:rPr>
        <w:t xml:space="preserve">TRGOVAČKI SUD U </w:t>
      </w:r>
      <w:r w:rsidR="00FF5397"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 w:rsidR="00FF5397">
        <w:rPr>
          <w:b/>
        </w:rPr>
        <w:t>,</w:t>
      </w:r>
      <w:r w:rsidR="00FF5397">
        <w:t xml:space="preserve"> po</w:t>
      </w:r>
      <w:r w:rsidR="00C44096">
        <w:t xml:space="preserve"> stečajnoj </w:t>
      </w:r>
      <w:r w:rsidR="00FF5397"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Pr="00182CA4">
        <w:t>BORIS NEKRETNINE d.o.o. za graditeljstvo, trgovinu i usluge "u stečaju", skraćena tvrtka: BORIS NEKRETNINE d.o.o. "u stečaju", Staro Topolje, Dalmatinska 15, OIB: 93319102292</w:t>
      </w:r>
      <w:r w:rsidR="00C44096" w:rsidRPr="00FA6A11">
        <w:t>,</w:t>
      </w:r>
      <w:r w:rsidR="00C44096" w:rsidRPr="00C44096">
        <w:rPr>
          <w:b/>
        </w:rPr>
        <w:t xml:space="preserve"> </w:t>
      </w:r>
      <w:r w:rsidR="00FF5397">
        <w:t>nakon o</w:t>
      </w:r>
      <w:r w:rsidR="00C44096">
        <w:t>držanog ispitnog ročišta da</w:t>
      </w:r>
      <w:r w:rsidR="004D2BE8">
        <w:t xml:space="preserve">na </w:t>
      </w:r>
      <w:r>
        <w:t>16. prosinca</w:t>
      </w:r>
      <w:r w:rsidR="002E79FB">
        <w:t xml:space="preserve"> 2016</w:t>
      </w:r>
      <w:r w:rsidR="00FF5397">
        <w:t>. godine i  na temelju Tablice</w:t>
      </w:r>
      <w:r w:rsidR="00FF5397">
        <w:rPr>
          <w:b/>
        </w:rPr>
        <w:t xml:space="preserve"> </w:t>
      </w:r>
      <w:r w:rsidR="00FB009E">
        <w:t xml:space="preserve">ispitanih tražbina, dana </w:t>
      </w:r>
      <w:r w:rsidR="00765A2A">
        <w:t>2</w:t>
      </w:r>
      <w:r w:rsidR="007237BC">
        <w:t>2</w:t>
      </w:r>
      <w:r>
        <w:t>. prosinca</w:t>
      </w:r>
      <w:r w:rsidR="00FB009E">
        <w:t xml:space="preserve"> 201</w:t>
      </w:r>
      <w:r w:rsidR="002E79FB">
        <w:t>6</w:t>
      </w:r>
      <w:r w:rsidR="00FF5397">
        <w:t>. godine</w:t>
      </w:r>
    </w:p>
    <w:p w:rsidRDefault="00CC75ED" w:rsidP="00CC75ED" w:rsidR="00CC75ED">
      <w:pPr>
        <w:jc w:val="both"/>
      </w:pPr>
    </w:p>
    <w:p w:rsidRDefault="00103E03" w:rsidP="00CC75ED" w:rsidR="00103E03">
      <w:pPr>
        <w:jc w:val="both"/>
      </w:pPr>
    </w:p>
    <w:p w:rsidRDefault="00FF5397" w:rsidP="00FF5397" w:rsidR="00FF5397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765A2A" w:rsidR="00765A2A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765A2A" w:rsidRPr="00765A2A">
        <w:rPr>
          <w:szCs w:val="22"/>
        </w:rPr>
        <w:t xml:space="preserve">BORIS KEKEZ, Staro Topolje, </w:t>
      </w:r>
    </w:p>
    <w:p w:rsidRDefault="00765A2A" w:rsidP="00765A2A" w:rsidR="00CF4B5F">
      <w:r w:rsidRPr="00765A2A">
        <w:rPr>
          <w:szCs w:val="22"/>
        </w:rPr>
        <w:t>Dalmatinska 15, OIB:  19236421264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</w:r>
      <w:r w:rsidR="0006366B"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 w:rsidR="0006366B">
        <w:rPr>
          <w:szCs w:val="22"/>
        </w:rPr>
        <w:t xml:space="preserve">      </w:t>
      </w:r>
      <w:r w:rsidR="004D2BE8">
        <w:t xml:space="preserve">u iznosu od   </w:t>
      </w:r>
      <w:r w:rsidR="004565ED">
        <w:t xml:space="preserve">   </w:t>
      </w:r>
      <w:r w:rsidR="00DD6969">
        <w:t xml:space="preserve"> </w:t>
      </w:r>
      <w:r w:rsidR="004D2BE8">
        <w:t xml:space="preserve"> </w:t>
      </w:r>
      <w:r w:rsidR="00FB1DA9">
        <w:t>10.189,04</w:t>
      </w:r>
      <w:r>
        <w:t xml:space="preserve"> </w:t>
      </w:r>
      <w:r w:rsidR="004565ED" w:rsidRPr="004565ED">
        <w:t xml:space="preserve">Kn </w:t>
      </w:r>
    </w:p>
    <w:p w:rsidRDefault="004565ED" w:rsidP="004D2BE8" w:rsidR="004565ED">
      <w:pPr>
        <w:tabs>
          <w:tab w:pos="5910" w:val="left"/>
        </w:tabs>
      </w:pPr>
    </w:p>
    <w:p w:rsidRDefault="004565ED" w:rsidP="00765A2A" w:rsidR="00765A2A">
      <w:pPr>
        <w:tabs>
          <w:tab w:pos="5910" w:val="left"/>
        </w:tabs>
      </w:pPr>
      <w:r>
        <w:t xml:space="preserve">2. </w:t>
      </w:r>
      <w:r w:rsidR="00765A2A" w:rsidRPr="00765A2A">
        <w:t xml:space="preserve">RADE GUBIĆ, Stari Perkovci, </w:t>
      </w:r>
    </w:p>
    <w:p w:rsidRDefault="00765A2A" w:rsidP="00765A2A" w:rsidR="00C44096">
      <w:pPr>
        <w:tabs>
          <w:tab w:pos="5910" w:val="left"/>
        </w:tabs>
      </w:pPr>
      <w:r w:rsidRPr="00765A2A">
        <w:t>M. Gupca 47, OIB:  87680830186</w:t>
      </w:r>
      <w:r w:rsidR="004565ED">
        <w:t xml:space="preserve">                            </w:t>
      </w:r>
      <w:r w:rsidR="0006366B">
        <w:t xml:space="preserve">       </w:t>
      </w:r>
      <w:r w:rsidR="008860B1">
        <w:t xml:space="preserve">  </w:t>
      </w:r>
      <w:r w:rsidR="004565ED">
        <w:t xml:space="preserve">  </w:t>
      </w:r>
      <w:r w:rsidR="004D2BE8">
        <w:t xml:space="preserve">u iznosu od     </w:t>
      </w:r>
      <w:r w:rsidR="00FD51F8">
        <w:t xml:space="preserve"> </w:t>
      </w:r>
      <w:r w:rsidR="005C2234">
        <w:t xml:space="preserve">   </w:t>
      </w:r>
      <w:r w:rsidRPr="00765A2A">
        <w:t>11.334,70</w:t>
      </w:r>
      <w:r>
        <w:t xml:space="preserve"> </w:t>
      </w:r>
      <w:r w:rsidR="004D2BE8" w:rsidRPr="00B16C22">
        <w:t>Kn</w:t>
      </w:r>
      <w:r w:rsidR="004D2BE8">
        <w:t xml:space="preserve"> </w:t>
      </w:r>
    </w:p>
    <w:p w:rsidRDefault="0006366B" w:rsidP="0006366B" w:rsidR="0006366B">
      <w:pPr>
        <w:tabs>
          <w:tab w:pos="5910" w:val="left"/>
        </w:tabs>
      </w:pPr>
    </w:p>
    <w:p w:rsidRDefault="0006366B" w:rsidP="00765A2A" w:rsidR="00765A2A">
      <w:pPr>
        <w:tabs>
          <w:tab w:pos="5910" w:val="left"/>
        </w:tabs>
      </w:pPr>
      <w:r>
        <w:t xml:space="preserve">3. </w:t>
      </w:r>
      <w:r w:rsidR="00765A2A" w:rsidRPr="00765A2A">
        <w:t xml:space="preserve">ILIJA ILINOVIĆ,  Gornji Daruvar, </w:t>
      </w:r>
    </w:p>
    <w:p w:rsidRDefault="00765A2A" w:rsidP="00765A2A" w:rsidR="0006366B">
      <w:pPr>
        <w:tabs>
          <w:tab w:pos="5910" w:val="left"/>
        </w:tabs>
      </w:pPr>
      <w:r w:rsidRPr="00765A2A">
        <w:t>Podborska 111, OIB:  73655369086</w:t>
      </w:r>
      <w:r w:rsidR="0006366B">
        <w:t xml:space="preserve">                        </w:t>
      </w:r>
      <w:r>
        <w:t xml:space="preserve">       </w:t>
      </w:r>
      <w:r w:rsidR="008860B1">
        <w:t xml:space="preserve"> </w:t>
      </w:r>
      <w:r w:rsidR="0006366B">
        <w:t xml:space="preserve">    u iznosu od         </w:t>
      </w:r>
      <w:r w:rsidRPr="00765A2A">
        <w:t>286,53</w:t>
      </w:r>
      <w:r>
        <w:t xml:space="preserve"> </w:t>
      </w:r>
      <w:r w:rsidR="0006366B" w:rsidRPr="00B16C22">
        <w:t>Kn</w:t>
      </w:r>
      <w:r w:rsidR="0006366B"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4. </w:t>
      </w:r>
      <w:r w:rsidRPr="00765A2A">
        <w:t xml:space="preserve">ZVONIMIR MARINIĆ,  Pleternica, </w:t>
      </w:r>
    </w:p>
    <w:p w:rsidRDefault="00765A2A" w:rsidP="00765A2A" w:rsidR="00765A2A">
      <w:pPr>
        <w:tabs>
          <w:tab w:pos="5910" w:val="left"/>
        </w:tabs>
      </w:pPr>
      <w:r w:rsidRPr="00765A2A">
        <w:t>Svilna 37 A, OIB:  55816171191</w:t>
      </w:r>
      <w:r>
        <w:t xml:space="preserve">                                          u iznosu od         </w:t>
      </w:r>
      <w:r w:rsidRPr="00765A2A">
        <w:t>2.243,85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5. </w:t>
      </w:r>
      <w:r w:rsidRPr="00765A2A">
        <w:t xml:space="preserve">STJEPAN KLASNIĆ,  Velika Gorica, </w:t>
      </w:r>
    </w:p>
    <w:p w:rsidRDefault="00765A2A" w:rsidP="00765A2A" w:rsidR="00765A2A">
      <w:pPr>
        <w:tabs>
          <w:tab w:pos="5910" w:val="left"/>
        </w:tabs>
      </w:pPr>
      <w:r w:rsidRPr="00765A2A">
        <w:t>Obrezina 80, OIB:  50232019082</w:t>
      </w:r>
      <w:r>
        <w:t xml:space="preserve">                                          u iznosu od         </w:t>
      </w:r>
      <w:r w:rsidRPr="00765A2A">
        <w:t>2.245,97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6. </w:t>
      </w:r>
      <w:r w:rsidRPr="00765A2A">
        <w:t xml:space="preserve">PAVO BILUŠIĆ, Stari Perkovci, </w:t>
      </w:r>
    </w:p>
    <w:p w:rsidRDefault="00765A2A" w:rsidP="00765A2A" w:rsidR="00765A2A">
      <w:pPr>
        <w:tabs>
          <w:tab w:pos="5910" w:val="left"/>
        </w:tabs>
      </w:pPr>
      <w:r w:rsidRPr="00765A2A">
        <w:t>M. Gupca 62, OIB:  55867757558</w:t>
      </w:r>
      <w:r>
        <w:t xml:space="preserve">                                         u iznosu od         </w:t>
      </w:r>
      <w:r w:rsidRPr="00765A2A">
        <w:t>2.825,81</w:t>
      </w:r>
      <w:r>
        <w:t xml:space="preserve"> </w:t>
      </w:r>
      <w:r w:rsidRPr="00B16C22">
        <w:t>Kn</w:t>
      </w:r>
      <w:r>
        <w:t xml:space="preserve"> </w:t>
      </w:r>
    </w:p>
    <w:p w:rsidRDefault="00182CA4" w:rsidP="00765A2A" w:rsidR="00182CA4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  <w:rPr>
          <w:sz w:val="22"/>
        </w:rPr>
      </w:pPr>
      <w:r>
        <w:t xml:space="preserve">7. </w:t>
      </w:r>
      <w:r w:rsidRPr="008D5610">
        <w:rPr>
          <w:sz w:val="22"/>
        </w:rPr>
        <w:t>STEVO BAKIN</w:t>
      </w:r>
      <w:r>
        <w:rPr>
          <w:sz w:val="22"/>
        </w:rPr>
        <w:t xml:space="preserve">, </w:t>
      </w:r>
      <w:r w:rsidRPr="008D5610">
        <w:t xml:space="preserve"> </w:t>
      </w:r>
      <w:r w:rsidRPr="008D5610">
        <w:rPr>
          <w:sz w:val="22"/>
        </w:rPr>
        <w:t xml:space="preserve">Ozalj, </w:t>
      </w:r>
    </w:p>
    <w:p w:rsidRDefault="00765A2A" w:rsidP="00765A2A" w:rsidR="00765A2A">
      <w:pPr>
        <w:tabs>
          <w:tab w:pos="5910" w:val="left"/>
        </w:tabs>
      </w:pPr>
      <w:r w:rsidRPr="008D5610">
        <w:rPr>
          <w:sz w:val="22"/>
        </w:rPr>
        <w:t>Trg 104</w:t>
      </w:r>
      <w:r>
        <w:rPr>
          <w:sz w:val="22"/>
        </w:rPr>
        <w:t xml:space="preserve">, OIB: </w:t>
      </w:r>
      <w:r w:rsidRPr="008D5610">
        <w:rPr>
          <w:rFonts w:cs="Arial" w:hAnsi="Arial" w:ascii="Arial"/>
          <w:sz w:val="20"/>
          <w:szCs w:val="20"/>
        </w:rPr>
        <w:t xml:space="preserve"> </w:t>
      </w:r>
      <w:r w:rsidRPr="008D5610">
        <w:rPr>
          <w:sz w:val="22"/>
        </w:rPr>
        <w:t>64744695103</w:t>
      </w:r>
      <w:r>
        <w:t xml:space="preserve">                                                      u iznosu od           </w:t>
      </w:r>
      <w:r w:rsidRPr="00765A2A">
        <w:t>374,21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8. </w:t>
      </w:r>
      <w:r w:rsidRPr="00765A2A">
        <w:t xml:space="preserve">ZORAN IMENJAK,   Lipovljani, </w:t>
      </w:r>
    </w:p>
    <w:p w:rsidRDefault="00765A2A" w:rsidP="00765A2A" w:rsidR="00765A2A">
      <w:pPr>
        <w:tabs>
          <w:tab w:pos="5910" w:val="left"/>
        </w:tabs>
      </w:pPr>
      <w:r w:rsidRPr="00765A2A">
        <w:t>Kraljeva Velika 126, OIB:  42930398818</w:t>
      </w:r>
      <w:r>
        <w:t xml:space="preserve">                              u iznosu od         </w:t>
      </w:r>
      <w:r w:rsidRPr="00765A2A">
        <w:t>1.513,00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9.   </w:t>
      </w:r>
      <w:r w:rsidRPr="00765A2A">
        <w:t xml:space="preserve">IVICA VLADOVIĆ,  Đakovo, </w:t>
      </w:r>
    </w:p>
    <w:p w:rsidRDefault="00765A2A" w:rsidP="00765A2A" w:rsidR="00765A2A">
      <w:pPr>
        <w:tabs>
          <w:tab w:pos="5910" w:val="left"/>
        </w:tabs>
      </w:pPr>
      <w:r w:rsidRPr="00765A2A">
        <w:t>Savska 14, OIB:  37107955326</w:t>
      </w:r>
      <w:r>
        <w:t xml:space="preserve">                                               u iznosu od        </w:t>
      </w:r>
      <w:r w:rsidRPr="00765A2A">
        <w:t>1.512,99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10. </w:t>
      </w:r>
      <w:r w:rsidRPr="00765A2A">
        <w:t xml:space="preserve">KLAUDIO STRELEC,  </w:t>
      </w:r>
    </w:p>
    <w:p w:rsidRDefault="00765A2A" w:rsidP="00765A2A" w:rsidR="00765A2A">
      <w:pPr>
        <w:tabs>
          <w:tab w:pos="5910" w:val="left"/>
        </w:tabs>
      </w:pPr>
      <w:r w:rsidRPr="00765A2A">
        <w:t>Ližnjan 420, OIB:  66869558555</w:t>
      </w:r>
      <w:r>
        <w:t xml:space="preserve">                                             u iznosu od        </w:t>
      </w:r>
      <w:r w:rsidRPr="00765A2A">
        <w:t>747,62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11. </w:t>
      </w:r>
      <w:r w:rsidRPr="00765A2A">
        <w:t xml:space="preserve">GOLEČ DRAGAN,  Nova Gradiška, </w:t>
      </w:r>
    </w:p>
    <w:p w:rsidRDefault="00765A2A" w:rsidP="00765A2A" w:rsidR="00765A2A">
      <w:pPr>
        <w:tabs>
          <w:tab w:pos="5910" w:val="left"/>
        </w:tabs>
      </w:pPr>
      <w:r w:rsidRPr="00765A2A">
        <w:t>Sv. Vinka 18, OIB:  22396696736</w:t>
      </w:r>
      <w:r>
        <w:t xml:space="preserve">                              </w:t>
      </w:r>
      <w:r>
        <w:tab/>
        <w:t xml:space="preserve">u iznosu od         </w:t>
      </w:r>
      <w:r w:rsidRPr="00765A2A">
        <w:t>996,67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765A2A">
      <w:pPr>
        <w:tabs>
          <w:tab w:pos="5910" w:val="left"/>
        </w:tabs>
      </w:pPr>
      <w:r>
        <w:t xml:space="preserve">12. </w:t>
      </w:r>
      <w:r w:rsidRPr="00765A2A">
        <w:t xml:space="preserve">DAMJANOVIĆ BLAŽENKO,  Seona, </w:t>
      </w:r>
    </w:p>
    <w:p w:rsidRDefault="00765A2A" w:rsidP="00765A2A" w:rsidR="00765A2A">
      <w:pPr>
        <w:tabs>
          <w:tab w:pos="5910" w:val="left"/>
        </w:tabs>
      </w:pPr>
      <w:r w:rsidRPr="00765A2A">
        <w:t>Zrinskih Frankopana 121, OIB:  75759618832</w:t>
      </w:r>
      <w:r>
        <w:t xml:space="preserve">                        u iznosu od        </w:t>
      </w:r>
      <w:r w:rsidRPr="00765A2A">
        <w:t>824,42</w:t>
      </w:r>
      <w:r>
        <w:t xml:space="preserve"> </w:t>
      </w:r>
      <w:r w:rsidRPr="00B16C22">
        <w:t>Kn</w:t>
      </w:r>
      <w:r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556F1D">
      <w:pPr>
        <w:tabs>
          <w:tab w:pos="5910" w:val="left"/>
        </w:tabs>
      </w:pPr>
      <w:r>
        <w:t xml:space="preserve">13. </w:t>
      </w:r>
      <w:r w:rsidR="00556F1D" w:rsidRPr="00556F1D">
        <w:t xml:space="preserve">LEŠIĆ HRVOJE,  Slav. Brod, </w:t>
      </w:r>
    </w:p>
    <w:p w:rsidRDefault="00556F1D" w:rsidP="00765A2A" w:rsidR="00765A2A">
      <w:pPr>
        <w:tabs>
          <w:tab w:pos="5910" w:val="left"/>
        </w:tabs>
      </w:pPr>
      <w:r w:rsidRPr="00556F1D">
        <w:t>Naselje A. Hebranga  4/21, OIB:  86128919280</w:t>
      </w:r>
      <w:r w:rsidR="00765A2A">
        <w:t xml:space="preserve">                    </w:t>
      </w:r>
      <w:r>
        <w:t xml:space="preserve"> </w:t>
      </w:r>
      <w:r w:rsidR="00765A2A">
        <w:t xml:space="preserve"> u iznosu od        </w:t>
      </w:r>
      <w:r w:rsidRPr="00556F1D">
        <w:t>754,69</w:t>
      </w:r>
      <w:r w:rsidR="00765A2A">
        <w:t xml:space="preserve"> </w:t>
      </w:r>
      <w:r w:rsidR="00765A2A" w:rsidRPr="00B16C22">
        <w:t>Kn</w:t>
      </w:r>
      <w:r w:rsidR="00765A2A">
        <w:t xml:space="preserve"> </w:t>
      </w:r>
    </w:p>
    <w:p w:rsidRDefault="00765A2A" w:rsidP="00765A2A" w:rsidR="00765A2A">
      <w:pPr>
        <w:tabs>
          <w:tab w:pos="5910" w:val="left"/>
        </w:tabs>
      </w:pPr>
    </w:p>
    <w:p w:rsidRDefault="00765A2A" w:rsidP="00765A2A" w:rsidR="00556F1D">
      <w:pPr>
        <w:tabs>
          <w:tab w:pos="5910" w:val="left"/>
        </w:tabs>
      </w:pPr>
      <w:r>
        <w:t xml:space="preserve">14. </w:t>
      </w:r>
      <w:r w:rsidR="00556F1D" w:rsidRPr="00556F1D">
        <w:t xml:space="preserve">ODŽIĆ MIROSLAV, </w:t>
      </w:r>
    </w:p>
    <w:p w:rsidRDefault="00556F1D" w:rsidP="00765A2A" w:rsidR="00765A2A">
      <w:pPr>
        <w:tabs>
          <w:tab w:pos="5910" w:val="left"/>
        </w:tabs>
      </w:pPr>
      <w:r w:rsidRPr="00556F1D">
        <w:t>OIB:  70500796068</w:t>
      </w:r>
      <w:r w:rsidR="00765A2A">
        <w:t xml:space="preserve">                                  </w:t>
      </w:r>
      <w:r>
        <w:tab/>
      </w:r>
      <w:r w:rsidR="00765A2A">
        <w:t xml:space="preserve"> u iznosu od        </w:t>
      </w:r>
      <w:r w:rsidRPr="00556F1D">
        <w:t>824,42</w:t>
      </w:r>
      <w:r w:rsidR="00765A2A">
        <w:t xml:space="preserve"> </w:t>
      </w:r>
      <w:r w:rsidR="00765A2A" w:rsidRPr="00B16C22">
        <w:t>Kn</w:t>
      </w:r>
      <w:r w:rsidR="00765A2A">
        <w:t xml:space="preserve"> </w:t>
      </w:r>
    </w:p>
    <w:p w:rsidRDefault="00182CA4" w:rsidP="004D2BE8" w:rsidR="00182CA4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</w:t>
      </w:r>
      <w:r w:rsidR="00B36EBC">
        <w:rPr>
          <w:b/>
        </w:rPr>
        <w:t xml:space="preserve">   </w:t>
      </w:r>
      <w:r w:rsidR="005C2234">
        <w:rPr>
          <w:b/>
        </w:rPr>
        <w:t xml:space="preserve"> </w:t>
      </w:r>
      <w:r w:rsidR="00FB1DA9">
        <w:rPr>
          <w:b/>
        </w:rPr>
        <w:t>36.673,92</w:t>
      </w:r>
      <w:r w:rsidR="00182CA4" w:rsidRPr="00182CA4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182CA4" w:rsidP="00E54518" w:rsidR="00182CA4">
      <w:pPr>
        <w:jc w:val="both"/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556F1D" w:rsidP="00556F1D" w:rsidR="00556F1D" w:rsidRPr="00556F1D">
      <w:pPr>
        <w:tabs>
          <w:tab w:pos="5910" w:val="left"/>
        </w:tabs>
      </w:pPr>
      <w:r>
        <w:t xml:space="preserve">1. </w:t>
      </w:r>
      <w:r w:rsidRPr="00556F1D">
        <w:t>REPUBLIKA HRVATSKA</w:t>
      </w:r>
      <w:r>
        <w:t>,</w:t>
      </w:r>
    </w:p>
    <w:p w:rsidRDefault="00556F1D" w:rsidP="00556F1D" w:rsidR="00556F1D">
      <w:pPr>
        <w:tabs>
          <w:tab w:pos="5910" w:val="left"/>
        </w:tabs>
      </w:pPr>
      <w:r w:rsidRPr="00556F1D">
        <w:t>Ministarstvo financija, Porezna uprava,</w:t>
      </w:r>
      <w:r>
        <w:t xml:space="preserve"> </w:t>
      </w:r>
    </w:p>
    <w:p w:rsidRDefault="00556F1D" w:rsidP="00556F1D" w:rsidR="00556F1D">
      <w:pPr>
        <w:tabs>
          <w:tab w:pos="5910" w:val="left"/>
        </w:tabs>
      </w:pPr>
      <w:r w:rsidRPr="00556F1D">
        <w:t>Područni ured Slavonija i Baranja, Zagreb,</w:t>
      </w:r>
    </w:p>
    <w:p w:rsidRDefault="00556F1D" w:rsidP="00556F1D" w:rsidR="00556F1D">
      <w:pPr>
        <w:tabs>
          <w:tab w:pos="5910" w:val="left"/>
        </w:tabs>
      </w:pPr>
      <w:r w:rsidRPr="00556F1D">
        <w:t xml:space="preserve">Katačnićeva 5 A, OIB 18683136487, zastupana po </w:t>
      </w:r>
    </w:p>
    <w:p w:rsidRDefault="00556F1D" w:rsidP="00103E03" w:rsidR="00103E03">
      <w:pPr>
        <w:tabs>
          <w:tab w:pos="5910" w:val="left"/>
        </w:tabs>
      </w:pPr>
      <w:r w:rsidRPr="00556F1D">
        <w:t>Županijskom državnom odvjetništvu Slav. Brod</w:t>
      </w:r>
      <w:r>
        <w:t xml:space="preserve">                   u iznosu od     </w:t>
      </w:r>
      <w:r w:rsidRPr="00556F1D">
        <w:t xml:space="preserve">602.190,46 </w:t>
      </w:r>
      <w:r w:rsidRPr="00B16C22">
        <w:t>Kn</w:t>
      </w:r>
      <w:r>
        <w:t xml:space="preserve"> </w:t>
      </w:r>
    </w:p>
    <w:p w:rsidRDefault="00182CA4" w:rsidP="00A368D4" w:rsidR="00182CA4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</w:t>
      </w:r>
      <w:r w:rsidR="00556F1D">
        <w:rPr>
          <w:b/>
        </w:rPr>
        <w:t xml:space="preserve">  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556F1D" w:rsidRPr="00556F1D">
        <w:rPr>
          <w:b/>
        </w:rPr>
        <w:t xml:space="preserve">602.190,46 </w:t>
      </w:r>
      <w:r w:rsidR="00556F1D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77309D" w:rsidP="0077309D" w:rsidR="00103E03">
      <w:pPr>
        <w:jc w:val="both"/>
        <w:rPr>
          <w:b/>
        </w:rPr>
      </w:pPr>
      <w:r>
        <w:rPr>
          <w:b/>
        </w:rPr>
        <w:t xml:space="preserve">                  </w:t>
      </w:r>
      <w:r w:rsidR="00CF4B5F">
        <w:rPr>
          <w:b/>
        </w:rPr>
        <w:t xml:space="preserve">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a)</w:t>
      </w:r>
      <w:r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E54518">
        <w:t>prvog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556F1D" w:rsidP="00556F1D" w:rsidR="00556F1D" w:rsidRPr="00556F1D">
      <w:pPr>
        <w:tabs>
          <w:tab w:pos="5910" w:val="left"/>
        </w:tabs>
      </w:pPr>
      <w:r>
        <w:t xml:space="preserve">1. </w:t>
      </w:r>
      <w:r w:rsidRPr="00556F1D">
        <w:t>REPUBLIKA HRVATSKA</w:t>
      </w:r>
      <w:r>
        <w:t>,</w:t>
      </w:r>
    </w:p>
    <w:p w:rsidRDefault="00556F1D" w:rsidP="00556F1D" w:rsidR="00556F1D">
      <w:pPr>
        <w:tabs>
          <w:tab w:pos="5910" w:val="left"/>
        </w:tabs>
      </w:pPr>
      <w:r w:rsidRPr="00556F1D">
        <w:t>Ministarstvo financija, Porezna uprava,</w:t>
      </w:r>
      <w:r>
        <w:t xml:space="preserve"> </w:t>
      </w:r>
    </w:p>
    <w:p w:rsidRDefault="00556F1D" w:rsidP="00556F1D" w:rsidR="00556F1D">
      <w:pPr>
        <w:tabs>
          <w:tab w:pos="5910" w:val="left"/>
        </w:tabs>
      </w:pPr>
      <w:r w:rsidRPr="00556F1D">
        <w:t>Područni ured Slavonija i Baranja, Zagreb,</w:t>
      </w:r>
    </w:p>
    <w:p w:rsidRDefault="00556F1D" w:rsidP="00556F1D" w:rsidR="00556F1D">
      <w:pPr>
        <w:tabs>
          <w:tab w:pos="5910" w:val="left"/>
        </w:tabs>
      </w:pPr>
      <w:r w:rsidRPr="00556F1D">
        <w:t xml:space="preserve">Katačnićeva 5 A, OIB 18683136487, zastupana po </w:t>
      </w:r>
    </w:p>
    <w:p w:rsidRDefault="00556F1D" w:rsidP="00103E03" w:rsidR="00182CA4">
      <w:pPr>
        <w:tabs>
          <w:tab w:pos="5910" w:val="left"/>
        </w:tabs>
      </w:pPr>
      <w:r w:rsidRPr="00556F1D">
        <w:t>Županijskom državnom odvjetništvu Slav. Brod</w:t>
      </w:r>
      <w:r>
        <w:t xml:space="preserve">                       u iznosu od   </w:t>
      </w:r>
      <w:r w:rsidRPr="00556F1D">
        <w:t xml:space="preserve">21.797,19 </w:t>
      </w:r>
      <w:r w:rsidRPr="00B16C22">
        <w:t>Kn</w:t>
      </w:r>
      <w:r>
        <w:t xml:space="preserve"> </w:t>
      </w:r>
    </w:p>
    <w:p w:rsidRDefault="00103E03" w:rsidP="00103E03" w:rsidR="00103E03">
      <w:pPr>
        <w:tabs>
          <w:tab w:pos="5910" w:val="left"/>
        </w:tabs>
      </w:pP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 </w:t>
      </w:r>
      <w:r w:rsidR="00556F1D" w:rsidRPr="00556F1D">
        <w:rPr>
          <w:b/>
        </w:rPr>
        <w:t xml:space="preserve">21.797,19 </w:t>
      </w:r>
      <w:r w:rsidR="0057107F" w:rsidRPr="0057107F">
        <w:rPr>
          <w:b/>
        </w:rPr>
        <w:t>Kn</w:t>
      </w:r>
    </w:p>
    <w:p w:rsidRDefault="00CD56B6" w:rsidP="00A368D4" w:rsidR="00CD56B6">
      <w:pPr>
        <w:jc w:val="both"/>
        <w:rPr>
          <w:b/>
        </w:rPr>
      </w:pPr>
    </w:p>
    <w:p w:rsidRDefault="00FB1C7C" w:rsidP="00A368D4" w:rsidR="00FB1C7C">
      <w:pPr>
        <w:jc w:val="both"/>
        <w:rPr>
          <w:b/>
        </w:rPr>
      </w:pPr>
    </w:p>
    <w:p w:rsidRDefault="00E54518" w:rsidP="00FB1C7C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b) Osporene su</w:t>
      </w:r>
      <w:r>
        <w:t xml:space="preserve"> tražbine stečajnih vjerovnika drugog višeg isplatnog reda u iznosima kako slijedi:</w:t>
      </w:r>
    </w:p>
    <w:p w:rsidRDefault="00E54518" w:rsidP="00FB1C7C" w:rsidR="00E54518">
      <w:pPr>
        <w:jc w:val="both"/>
      </w:pPr>
    </w:p>
    <w:p w:rsidRDefault="00FB1C7C" w:rsidP="00556F1D" w:rsidR="00556F1D">
      <w:pPr>
        <w:jc w:val="both"/>
      </w:pPr>
      <w:r>
        <w:t xml:space="preserve">1. </w:t>
      </w:r>
      <w:r w:rsidR="00556F1D" w:rsidRPr="00556F1D">
        <w:t>CRODUX DERIVATI DVA d</w:t>
      </w:r>
      <w:r w:rsidR="00556F1D">
        <w:t>.</w:t>
      </w:r>
      <w:r w:rsidR="00556F1D" w:rsidRPr="00556F1D">
        <w:t>o</w:t>
      </w:r>
      <w:r w:rsidR="00556F1D">
        <w:t>.</w:t>
      </w:r>
      <w:r w:rsidR="00556F1D" w:rsidRPr="00556F1D">
        <w:t xml:space="preserve">o,  Zagreb, </w:t>
      </w:r>
    </w:p>
    <w:p w:rsidRDefault="00556F1D" w:rsidP="00FB1C7C" w:rsidR="00FB1C7C">
      <w:pPr>
        <w:jc w:val="both"/>
      </w:pPr>
      <w:r w:rsidRPr="00556F1D">
        <w:t>Savska opatovina 36, OIB:  00865396224</w:t>
      </w:r>
      <w:r w:rsidR="00FB1C7C">
        <w:tab/>
        <w:t xml:space="preserve"> </w:t>
      </w:r>
      <w:r w:rsidR="00FB1C7C">
        <w:tab/>
        <w:t xml:space="preserve"> </w:t>
      </w:r>
      <w:r>
        <w:t xml:space="preserve">        </w:t>
      </w:r>
      <w:r w:rsidR="00FB1C7C">
        <w:t xml:space="preserve">u iznosu od          </w:t>
      </w:r>
      <w:r w:rsidRPr="00556F1D">
        <w:t>35.023,33</w:t>
      </w:r>
      <w:r>
        <w:t xml:space="preserve"> </w:t>
      </w:r>
      <w:r w:rsidR="00FB1C7C" w:rsidRPr="0057107F">
        <w:t>Kn</w:t>
      </w:r>
    </w:p>
    <w:p w:rsidRDefault="00CD56B6" w:rsidP="00FB1C7C" w:rsidR="00CD56B6">
      <w:pPr>
        <w:jc w:val="both"/>
      </w:pPr>
    </w:p>
    <w:p w:rsidRDefault="00FB1C7C" w:rsidP="00FB1C7C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   </w:t>
      </w:r>
      <w:r w:rsidR="00556F1D">
        <w:rPr>
          <w:b/>
        </w:rPr>
        <w:t xml:space="preserve">     </w:t>
      </w:r>
      <w:r>
        <w:rPr>
          <w:b/>
        </w:rPr>
        <w:t xml:space="preserve">      u iznosu od      </w:t>
      </w:r>
      <w:r w:rsidR="00556F1D">
        <w:rPr>
          <w:b/>
        </w:rPr>
        <w:t xml:space="preserve"> </w:t>
      </w:r>
      <w:r>
        <w:rPr>
          <w:b/>
        </w:rPr>
        <w:t xml:space="preserve"> </w:t>
      </w:r>
      <w:r w:rsidR="00556F1D" w:rsidRPr="00556F1D">
        <w:rPr>
          <w:b/>
        </w:rPr>
        <w:t>35.023,33</w:t>
      </w:r>
      <w:r>
        <w:rPr>
          <w:b/>
        </w:rPr>
        <w:t xml:space="preserve"> </w:t>
      </w:r>
      <w:r w:rsidRPr="0057107F">
        <w:rPr>
          <w:b/>
        </w:rPr>
        <w:t>Kn</w:t>
      </w: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    </w:t>
      </w:r>
    </w:p>
    <w:p w:rsidRDefault="00C80AB6" w:rsidR="00C80AB6">
      <w:pPr>
        <w:rPr>
          <w:b/>
        </w:rPr>
      </w:pPr>
    </w:p>
    <w:p w:rsidRDefault="00C80AB6" w:rsidP="00E54518" w:rsidR="00C80AB6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182CA4" w:rsidRPr="00182CA4">
        <w:t xml:space="preserve">21.797,19 </w:t>
      </w:r>
      <w:r w:rsidR="009238B1">
        <w:t>Kn</w:t>
      </w:r>
      <w:r w:rsidR="009262EC">
        <w:t xml:space="preserve"> 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</w:p>
    <w:p w:rsidRDefault="00441221" w:rsidP="004F1773" w:rsidR="009730B2">
      <w:pPr>
        <w:jc w:val="both"/>
      </w:pPr>
      <w:r>
        <w:tab/>
      </w:r>
      <w:r>
        <w:tab/>
      </w:r>
    </w:p>
    <w:p w:rsidRDefault="00CC75ED" w:rsidP="004F1773" w:rsidR="00CC75ED">
      <w:pPr>
        <w:jc w:val="both"/>
      </w:pPr>
    </w:p>
    <w:p w:rsidRDefault="0069341B" w:rsidP="00182CA4" w:rsidR="00C80AB6">
      <w:pPr>
        <w:jc w:val="both"/>
      </w:pPr>
      <w:r>
        <w:t xml:space="preserve">                        </w:t>
      </w:r>
      <w:r w:rsidR="00C80AB6" w:rsidRPr="00A94F79">
        <w:rPr>
          <w:b/>
        </w:rPr>
        <w:t>IV</w:t>
      </w:r>
      <w:r w:rsidR="009730B2">
        <w:t xml:space="preserve">. </w:t>
      </w:r>
      <w:r w:rsidR="00FE503F">
        <w:t xml:space="preserve"> Za osporenu tražbinu drugog višeg isplatnog reda u iznosu od </w:t>
      </w:r>
      <w:r w:rsidR="00182CA4" w:rsidRPr="00182CA4">
        <w:t xml:space="preserve">35.023,33 </w:t>
      </w:r>
      <w:r w:rsidR="00FE503F">
        <w:t>Kn</w:t>
      </w:r>
      <w:r w:rsidR="00E025A0">
        <w:t xml:space="preserve"> stečajni vjerovnik </w:t>
      </w:r>
      <w:r w:rsidR="00182CA4" w:rsidRPr="00182CA4">
        <w:t>CRODUX DERIVATI DVA d.o.o,  Zagreb, Savska opatovina 36, OIB:  00865396224</w:t>
      </w:r>
      <w:r w:rsidR="00182CA4">
        <w:t xml:space="preserve"> </w:t>
      </w:r>
      <w:r w:rsidR="00E025A0" w:rsidRPr="00E025A0">
        <w:t>upućuj</w:t>
      </w:r>
      <w:r w:rsidR="00182CA4">
        <w:t>e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CC75ED">
      <w:pPr>
        <w:jc w:val="both"/>
      </w:pPr>
      <w:r>
        <w:t xml:space="preserve"> </w:t>
      </w:r>
    </w:p>
    <w:p w:rsidRDefault="00C80AB6" w:rsidP="004F1773" w:rsidR="00A41421">
      <w:pPr>
        <w:jc w:val="both"/>
      </w:pPr>
      <w:r>
        <w:tab/>
      </w:r>
      <w:r>
        <w:tab/>
      </w:r>
      <w:r w:rsidRPr="00A94F79">
        <w:rPr>
          <w:b/>
        </w:rPr>
        <w:t>V.</w:t>
      </w:r>
      <w:r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6261B8" w:rsidP="004F1773" w:rsidR="006261B8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 xml:space="preserve">Rješenjem poslovni broj </w:t>
      </w:r>
      <w:r w:rsidR="00B36EBC" w:rsidRPr="00B36EBC">
        <w:t>7/St-1546/2016-</w:t>
      </w:r>
      <w:r w:rsidR="00182CA4">
        <w:t>7</w:t>
      </w:r>
      <w:r w:rsidR="00B36EBC" w:rsidRPr="00B36EBC">
        <w:t xml:space="preserve"> od 2</w:t>
      </w:r>
      <w:r w:rsidR="00182CA4">
        <w:t>1</w:t>
      </w:r>
      <w:r w:rsidR="00B36EBC" w:rsidRPr="00B36EBC">
        <w:t>. rujna 2016. godine</w:t>
      </w:r>
      <w:r w:rsidRPr="00FA6A11">
        <w:t xml:space="preserve"> otvoren je stečajni postupak nad stečajnim dužnikom </w:t>
      </w:r>
      <w:r w:rsidR="00B36EBC" w:rsidRPr="00B36EBC">
        <w:t>BORIS NEKRETNINE d.o.o. za graditeljstvo, trgovinu i usluge "u stečaju", skraćena tvrtka: BORIS NEKRETNINE d.o.o. "u stečaju", Staro Topolje, Dalmatinska 15, OIB: 93319102292</w:t>
      </w:r>
      <w:r w:rsidR="00B36EBC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36EBC">
        <w:t>16. prosinca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>Tražbine stečajnih vjerovnika navedene u točkama II. a) i</w:t>
      </w:r>
      <w:r w:rsidR="00C77087">
        <w:t xml:space="preserve"> II.</w:t>
      </w:r>
      <w:r>
        <w:t xml:space="preserve"> b)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CF4B5F" w:rsidR="00590791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prvog </w:t>
      </w:r>
      <w:r w:rsidR="00F34F87">
        <w:t xml:space="preserve">višeg </w:t>
      </w:r>
      <w:r w:rsidR="00FC36EF">
        <w:t>isp</w:t>
      </w:r>
      <w:r w:rsidR="005B0BF4">
        <w:t xml:space="preserve">latnog reda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 u iznosu od </w:t>
      </w:r>
      <w:r w:rsidR="00182CA4" w:rsidRPr="00182CA4">
        <w:t xml:space="preserve">21.797,19 </w:t>
      </w:r>
      <w:r w:rsidR="007D6839" w:rsidRPr="007D6839">
        <w:t>Kn</w:t>
      </w:r>
      <w:r w:rsidR="00590791">
        <w:t xml:space="preserve"> upućen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>io tražbinu</w:t>
      </w:r>
      <w:r w:rsidR="007D6839">
        <w:t xml:space="preserve"> s obzirom da ju je priznao kroz bruto plaće radni</w:t>
      </w:r>
      <w:r w:rsidR="005E25DB">
        <w:t>ka u prvom višem isplatnom redu, a tražbina se temelji na vjerodostojnoj ispravi.</w:t>
      </w:r>
      <w:r w:rsidR="007D6839">
        <w:t xml:space="preserve"> </w:t>
      </w:r>
    </w:p>
    <w:p w:rsidRDefault="00231D19" w:rsidP="005369A3" w:rsidR="00231D19">
      <w:pPr>
        <w:jc w:val="both"/>
      </w:pPr>
      <w:r>
        <w:t xml:space="preserve"> </w:t>
      </w:r>
      <w:r>
        <w:tab/>
        <w:t xml:space="preserve"> </w:t>
      </w:r>
      <w:r>
        <w:tab/>
      </w:r>
      <w:r w:rsidR="00C50B5D">
        <w:t>Stečajni v</w:t>
      </w:r>
      <w:r>
        <w:t>jerovni</w:t>
      </w:r>
      <w:r w:rsidR="00182CA4">
        <w:t xml:space="preserve">k </w:t>
      </w:r>
      <w:r>
        <w:t xml:space="preserve">drugog višeg isplatnog reda </w:t>
      </w:r>
      <w:r w:rsidR="00182CA4" w:rsidRPr="00182CA4">
        <w:t xml:space="preserve">CRODUX DERIVATI DVA d.o.o,  Zagreb, Savska opatovina 36, OIB:  00865396224 </w:t>
      </w:r>
      <w:r>
        <w:t xml:space="preserve"> za osporenu tražbinu u iznosu od </w:t>
      </w:r>
      <w:r w:rsidR="00182CA4" w:rsidRPr="00182CA4">
        <w:t xml:space="preserve">35.023,33 </w:t>
      </w:r>
      <w:r>
        <w:t xml:space="preserve">Kn koja se </w:t>
      </w:r>
      <w:r w:rsidR="00182CA4">
        <w:t>temelji na vjerodostojnoj ispravi – rješenju o ovrsi javnog bilježnika u odnosu na koje je uložen prigovor te se postupak vodi pod posl.br. Povrv-252/2016</w:t>
      </w:r>
      <w:r>
        <w:t xml:space="preserve"> </w:t>
      </w:r>
      <w:r w:rsidR="00182CA4">
        <w:t>upućen je</w:t>
      </w:r>
      <w:r>
        <w:t xml:space="preserve"> na parnicu</w:t>
      </w:r>
      <w:r w:rsidR="00DD5128">
        <w:t xml:space="preserve"> odnosno nastaviti parnicu</w:t>
      </w:r>
      <w:r>
        <w:t xml:space="preserve"> </w:t>
      </w:r>
      <w:r w:rsidRPr="00231D19">
        <w:t>protiv stečajnog dužnika radi utvrđivanja osporene tražbine sukladno odredbi čl. 266. st. 1</w:t>
      </w:r>
      <w:r>
        <w:t>.</w:t>
      </w:r>
      <w:r w:rsidRPr="00231D19">
        <w:t xml:space="preserve"> SZ-a jer je stečajni upravitelj osporio tražbinu</w:t>
      </w:r>
      <w:r w:rsidR="008860B1">
        <w:t xml:space="preserve">, a osporavanje nije otklonjeno. </w:t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B36EBC">
        <w:t>2</w:t>
      </w:r>
      <w:r w:rsidR="007237BC">
        <w:t>2</w:t>
      </w:r>
      <w:r w:rsidR="00B36EBC">
        <w:t>. prosinca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CD56B6" w:rsidRPr="007237BC">
      <w:r w:rsidRPr="007237BC">
        <w:t>DNA:</w:t>
      </w:r>
    </w:p>
    <w:p w:rsidRDefault="00AB54B9" w:rsidP="001D5104" w:rsidR="005B523C" w:rsidRPr="007237BC">
      <w:r w:rsidRPr="007237BC">
        <w:t>-</w:t>
      </w:r>
      <w:r w:rsidR="005B523C" w:rsidRPr="007237BC">
        <w:t>Objaviti na mrežnoj stranici e-Oglasna ploča sudova</w:t>
      </w:r>
    </w:p>
    <w:sectPr w:rsidSect="00203A23" w:rsidR="005B523C" w:rsidRPr="007237B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BA5" w:rsidR="000D1BA5">
      <w:r>
        <w:separator/>
      </w:r>
    </w:p>
  </w:endnote>
  <w:endnote w:id="0" w:type="continuationSeparator">
    <w:p w:rsidRDefault="000D1BA5" w:rsidR="000D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BA5" w:rsidR="000D1BA5">
      <w:r>
        <w:separator/>
      </w:r>
    </w:p>
  </w:footnote>
  <w:footnote w:id="0" w:type="continuationSeparator">
    <w:p w:rsidRDefault="000D1BA5" w:rsidR="000D1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85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182CA4" w:rsidP="00B07D34" w:rsidR="00E65647" w:rsidRPr="00760960">
    <w:pPr>
      <w:pStyle w:val="Zaglavlje"/>
      <w:jc w:val="right"/>
      <w:rPr>
        <w:b/>
      </w:rPr>
    </w:pPr>
    <w:r w:rsidRPr="00182CA4">
      <w:rPr>
        <w:b/>
      </w:rPr>
      <w:t>Broj: 7/St-1546/2016-24</w:t>
    </w:r>
    <w:r w:rsidR="00E65647" w:rsidRPr="00356088">
      <w:rPr>
        <w:b/>
      </w:rPr>
      <w:t xml:space="preserve">                                                                       </w:t>
    </w:r>
    <w:r w:rsidR="00E65647">
      <w:rPr>
        <w:b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0B19"/>
    <w:rsid w:val="00002FD1"/>
    <w:rsid w:val="00006780"/>
    <w:rsid w:val="00046955"/>
    <w:rsid w:val="00054AFD"/>
    <w:rsid w:val="000600E4"/>
    <w:rsid w:val="00061F36"/>
    <w:rsid w:val="000624D0"/>
    <w:rsid w:val="0006366B"/>
    <w:rsid w:val="00067870"/>
    <w:rsid w:val="0009249A"/>
    <w:rsid w:val="000A2F0D"/>
    <w:rsid w:val="000D1BA5"/>
    <w:rsid w:val="000F0FCD"/>
    <w:rsid w:val="00103E03"/>
    <w:rsid w:val="001112F6"/>
    <w:rsid w:val="001219BB"/>
    <w:rsid w:val="001373D4"/>
    <w:rsid w:val="00155CEB"/>
    <w:rsid w:val="001715D0"/>
    <w:rsid w:val="00182CA4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75F87"/>
    <w:rsid w:val="00492EA6"/>
    <w:rsid w:val="004B4134"/>
    <w:rsid w:val="004C6175"/>
    <w:rsid w:val="004D2BE8"/>
    <w:rsid w:val="004E0A5C"/>
    <w:rsid w:val="004E2867"/>
    <w:rsid w:val="004E4426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56F1D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16D5"/>
    <w:rsid w:val="005E25DB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237BC"/>
    <w:rsid w:val="007314A7"/>
    <w:rsid w:val="00760960"/>
    <w:rsid w:val="00765A2A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20A6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36EBC"/>
    <w:rsid w:val="00B43A5C"/>
    <w:rsid w:val="00B86E6E"/>
    <w:rsid w:val="00B92C83"/>
    <w:rsid w:val="00B960A2"/>
    <w:rsid w:val="00B97B92"/>
    <w:rsid w:val="00BA3561"/>
    <w:rsid w:val="00BB7793"/>
    <w:rsid w:val="00BD19CB"/>
    <w:rsid w:val="00C05676"/>
    <w:rsid w:val="00C0685D"/>
    <w:rsid w:val="00C0790C"/>
    <w:rsid w:val="00C23A65"/>
    <w:rsid w:val="00C33851"/>
    <w:rsid w:val="00C44096"/>
    <w:rsid w:val="00C50B5D"/>
    <w:rsid w:val="00C55738"/>
    <w:rsid w:val="00C5665D"/>
    <w:rsid w:val="00C660C6"/>
    <w:rsid w:val="00C77087"/>
    <w:rsid w:val="00C80AB6"/>
    <w:rsid w:val="00C82135"/>
    <w:rsid w:val="00C871ED"/>
    <w:rsid w:val="00C9703B"/>
    <w:rsid w:val="00CC6A20"/>
    <w:rsid w:val="00CC75ED"/>
    <w:rsid w:val="00CD56B6"/>
    <w:rsid w:val="00CD7BE2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D5128"/>
    <w:rsid w:val="00DD6969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470AB"/>
    <w:rsid w:val="00F50277"/>
    <w:rsid w:val="00F66DF2"/>
    <w:rsid w:val="00F93908"/>
    <w:rsid w:val="00F96CE1"/>
    <w:rsid w:val="00F97EBE"/>
    <w:rsid w:val="00FA6A11"/>
    <w:rsid w:val="00FB009E"/>
    <w:rsid w:val="00FB1C7C"/>
    <w:rsid w:val="00FB1DA9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8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8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8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8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8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8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8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8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0F2F2-79E4-4029-913A-5BFD8F42D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1005</properties:Words>
  <properties:Characters>5550</properties:Characters>
  <properties:Lines>167</properties:Lines>
  <properties:Paragraphs>81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2016-09-07T06:37:00Z</cp:lastPrinted>
  <dcterms:modified xmlns:xsi="http://www.w3.org/2001/XMLSchema-instance" xsi:type="dcterms:W3CDTF">2016-12-22T11:50:00Z</dcterms:modified>
  <cp:revision>19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