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31c2620" w14:paraId="31c2620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6055FA">
        <w:rPr>
          <w:rFonts w:eastAsia="Times New Roman"/>
          <w:szCs w:val="20"/>
          <w:lang w:eastAsia="hr-HR"/>
        </w:rPr>
        <w:t>6936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6055FA">
        <w:rPr>
          <w:rFonts w:eastAsia="Times New Roman"/>
          <w:szCs w:val="24"/>
          <w:lang w:eastAsia="hr-HR"/>
        </w:rPr>
        <w:t xml:space="preserve">UDRUGA DRAGOVOLJACA DOMOVINSKOG RATA DUGAVE-ZAGREB d.o.o. Sv. Mateja 93, </w:t>
      </w:r>
      <w:r w:rsidR="00500B99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6055FA">
        <w:rPr>
          <w:rFonts w:eastAsia="Times New Roman"/>
          <w:szCs w:val="24"/>
          <w:lang w:eastAsia="hr-HR"/>
        </w:rPr>
        <w:t>reg. broj: 21004395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6055FA">
        <w:rPr>
          <w:rFonts w:eastAsia="Times New Roman"/>
          <w:szCs w:val="24"/>
          <w:lang w:eastAsia="hr-HR"/>
        </w:rPr>
        <w:t>26158737524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30E0A">
        <w:rPr>
          <w:rFonts w:eastAsia="Times New Roman"/>
          <w:szCs w:val="24"/>
          <w:lang w:eastAsia="hr-HR"/>
        </w:rPr>
        <w:t>8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6055FA" w:rsidRPr="006055FA">
        <w:t xml:space="preserve"> UDRUGA DRAGOVOLJACA DOMOVINSKOG RATA DUGAVE-ZAGREB d.o.o. Sv. Mateja 93, Zagreb, reg. broj: 21004395, OIB:26158737524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430E0A">
        <w:t>8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6055FA" w:rsidRPr="006055FA">
        <w:t xml:space="preserve"> UDRUGA DRAGOVOLJACA DOMOVINSKOG RATA DUGAVE-ZAGREB d.o.o. Sv. Mateja 93, Zagreb, reg. broj: 21004395, OIB:26158737524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AC5B20">
      <w:pPr>
        <w:pStyle w:val="Bezproreda"/>
        <w:jc w:val="both"/>
      </w:pPr>
      <w:r>
        <w:t xml:space="preserve"> </w:t>
      </w:r>
    </w:p>
    <w:p w:rsidRDefault="006055FA" w:rsidP="009C4219" w:rsidR="006055FA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6055FA">
        <w:t>6936</w:t>
      </w:r>
      <w:r w:rsidRPr="00DC408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DD595F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>Zagrebu 8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5138CF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5138CF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138CF" w:rsidP="009C4219" w:rsidR="005138CF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307086"/>
    <w:rsid w:val="00430E0A"/>
    <w:rsid w:val="004439D8"/>
    <w:rsid w:val="00470517"/>
    <w:rsid w:val="004A254C"/>
    <w:rsid w:val="004D318E"/>
    <w:rsid w:val="00500B99"/>
    <w:rsid w:val="005138CF"/>
    <w:rsid w:val="006055FA"/>
    <w:rsid w:val="00625CA1"/>
    <w:rsid w:val="00664478"/>
    <w:rsid w:val="00756A5F"/>
    <w:rsid w:val="008C665D"/>
    <w:rsid w:val="00974536"/>
    <w:rsid w:val="009C4219"/>
    <w:rsid w:val="00A55785"/>
    <w:rsid w:val="00AC5B20"/>
    <w:rsid w:val="00B43EB3"/>
    <w:rsid w:val="00B82EC1"/>
    <w:rsid w:val="00C30EF8"/>
    <w:rsid w:val="00C32E72"/>
    <w:rsid w:val="00C464A2"/>
    <w:rsid w:val="00C72C52"/>
    <w:rsid w:val="00D40CCE"/>
    <w:rsid w:val="00DC408F"/>
    <w:rsid w:val="00DD369A"/>
    <w:rsid w:val="00DD595F"/>
    <w:rsid w:val="00E433EF"/>
    <w:rsid w:val="00E96BD4"/>
    <w:rsid w:val="00EE0BE8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0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BE8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BE8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BE8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0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BE8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BE8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BE8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6936</izvorni_sadrzaj>
    <derivirana_varijabla naziv="DomainObject.Predmet.Broj_1">6936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St-6936/2015</izvorni_sadrzaj>
    <derivirana_varijabla naziv="DomainObject.Predmet.OznakaBroj_1">St-6936/2015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DOMOVINSKOG RATA DUGAVE - ZAGREB</izvorni_sadrzaj>
    <derivirana_varijabla naziv="DomainObject.Predmet.ProtustrankaFormated_1">  UDRUGA DRAGOVOLJACA DOMOVINSKOG RATA DUGAVE - ZAGREB</derivirana_varijabla>
  </DomainObject.Predmet.ProtustrankaFormated>
  <DomainObject.Predmet.ProtustrankaFormatedOIB>
    <izvorni_sadrzaj>  UDRUGA DRAGOVOLJACA DOMOVINSKOG RATA DUGAVE - ZAGREB, OIB 26158737524</izvorni_sadrzaj>
    <derivirana_varijabla naziv="DomainObject.Predmet.ProtustrankaFormatedOIB_1">  UDRUGA DRAGOVOLJACA DOMOVINSKOG RATA DUGAVE - ZAGREB, OIB 26158737524</derivirana_varijabla>
  </DomainObject.Predmet.ProtustrankaFormatedOIB>
  <DomainObject.Predmet.ProtustrankaFormatedWithAdress>
    <izvorni_sadrzaj> UDRUGA DRAGOVOLJACA DOMOVINSKOG RATA DUGAVE - ZAGREB, SV.MATEJA 93, 10000 Zagreb</izvorni_sadrzaj>
    <derivirana_varijabla naziv="DomainObject.Predmet.ProtustrankaFormatedWithAdress_1"> UDRUGA DRAGOVOLJACA DOMOVINSKOG RATA DUGAVE - ZAGREB, SV.MATEJA 93, 10000 Zagreb</derivirana_varijabla>
  </DomainObject.Predmet.ProtustrankaFormatedWithAdress>
  <DomainObject.Predmet.ProtustrankaFormatedWithAdressOIB>
    <izvorni_sadrzaj> UDRUGA DRAGOVOLJACA DOMOVINSKOG RATA DUGAVE - ZAGREB, OIB 26158737524, SV.MATEJA 93, 10000 Zagreb</izvorni_sadrzaj>
    <derivirana_varijabla naziv="DomainObject.Predmet.ProtustrankaFormatedWithAdressOIB_1"> UDRUGA DRAGOVOLJACA DOMOVINSKOG RATA DUGAVE - ZAGREB, OIB 26158737524, SV.MATEJA 93, 10000 Zagreb</derivirana_varijabla>
  </DomainObject.Predmet.ProtustrankaFormatedWithAdressOIB>
  <DomainObject.Predmet.ProtustrankaWithAdress>
    <izvorni_sadrzaj>UDRUGA DRAGOVOLJACA DOMOVINSKOG RATA DUGAVE - ZAGREB SV.MATEJA 93, 10000 Zagreb</izvorni_sadrzaj>
    <derivirana_varijabla naziv="DomainObject.Predmet.ProtustrankaWithAdress_1">UDRUGA DRAGOVOLJACA DOMOVINSKOG RATA DUGAVE - ZAGREB SV.MATEJA 93, 10000 Zagreb</derivirana_varijabla>
  </DomainObject.Predmet.ProtustrankaWithAdress>
  <DomainObject.Predmet.ProtustrankaWithAdressOIB>
    <izvorni_sadrzaj>UDRUGA DRAGOVOLJACA DOMOVINSKOG RATA DUGAVE - ZAGREB, OIB 26158737524, SV.MATEJA 93, 10000 Zagreb</izvorni_sadrzaj>
    <derivirana_varijabla naziv="DomainObject.Predmet.ProtustrankaWithAdressOIB_1">UDRUGA DRAGOVOLJACA DOMOVINSKOG RATA DUGAVE - ZAGREB, OIB 26158737524, SV.MATEJA 93, 10000 Zagreb</derivirana_varijabla>
  </DomainObject.Predmet.ProtustrankaWithAdressOIB>
  <DomainObject.Predmet.ProtustrankaNazivFormated>
    <izvorni_sadrzaj>UDRUGA DRAGOVOLJACA DOMOVINSKOG RATA DUGAVE - ZAGREB</izvorni_sadrzaj>
    <derivirana_varijabla naziv="DomainObject.Predmet.ProtustrankaNazivFormated_1">UDRUGA DRAGOVOLJACA DOMOVINSKOG RATA DUGAVE - ZAGREB</derivirana_varijabla>
  </DomainObject.Predmet.ProtustrankaNazivFormated>
  <DomainObject.Predmet.ProtustrankaNazivFormatedOIB>
    <izvorni_sadrzaj>UDRUGA DRAGOVOLJACA DOMOVINSKOG RATA DUGAVE - ZAGREB, OIB 26158737524</izvorni_sadrzaj>
    <derivirana_varijabla naziv="DomainObject.Predmet.ProtustrankaNazivFormatedOIB_1">UDRUGA DRAGOVOLJACA DOMOVINSKOG RATA DUGAVE - ZAGREB, OIB 26158737524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DRAGOVOLJACA DOMOVINSKOG RATA DUGAVE - ZAGREB</item>
    </izvorni_sadrzaj>
    <derivirana_varijabla naziv="DomainObject.Predmet.ProtuStrankaListFormated_1">
      <item>UDRUGA DRAGOVOLJACA DOMOVINSKOG RATA DUGAVE - ZAGREB</item>
    </derivirana_varijabla>
  </DomainObject.Predmet.ProtuStrankaListFormated>
  <DomainObject.Predmet.ProtuStrankaListFormatedOIB>
    <izvorni_sadrzaj>
      <item>UDRUGA DRAGOVOLJACA DOMOVINSKOG RATA DUGAVE - ZAGREB, OIB 26158737524</item>
    </izvorni_sadrzaj>
    <derivirana_varijabla naziv="DomainObject.Predmet.ProtuStrankaListFormatedOIB_1">
      <item>UDRUGA DRAGOVOLJACA DOMOVINSKOG RATA DUGAVE - ZAGREB, OIB 26158737524</item>
    </derivirana_varijabla>
  </DomainObject.Predmet.ProtuStrankaListFormatedOIB>
  <DomainObject.Predmet.ProtuStrankaListFormatedWithAdress>
    <izvorni_sadrzaj>
      <item>UDRUGA DRAGOVOLJACA DOMOVINSKOG RATA DUGAVE - ZAGREB, SV.MATEJA 93, 10000 Zagreb</item>
    </izvorni_sadrzaj>
    <derivirana_varijabla naziv="DomainObject.Predmet.ProtuStrankaListFormatedWithAdress_1">
      <item>UDRUGA DRAGOVOLJACA DOMOVINSKOG RATA DUGAVE - ZAGREB, SV.MATEJA 93, 10000 Zagreb</item>
    </derivirana_varijabla>
  </DomainObject.Predmet.ProtuStrankaListFormatedWithAdress>
  <DomainObject.Predmet.ProtuStrankaListFormatedWithAdressOIB>
    <izvorni_sadrzaj>
      <item>UDRUGA DRAGOVOLJACA DOMOVINSKOG RATA DUGAVE - ZAGREB, OIB 26158737524, SV.MATEJA 93, 10000 Zagreb</item>
    </izvorni_sadrzaj>
    <derivirana_varijabla naziv="DomainObject.Predmet.ProtuStrankaListFormatedWithAdressOIB_1">
      <item>UDRUGA DRAGOVOLJACA DOMOVINSKOG RATA DUGAVE - ZAGREB, OIB 26158737524, SV.MATEJA 93, 10000 Zagreb</item>
    </derivirana_varijabla>
  </DomainObject.Predmet.ProtuStrankaListFormatedWithAdressOIB>
  <DomainObject.Predmet.ProtuStrankaListNazivFormated>
    <izvorni_sadrzaj>
      <item>UDRUGA DRAGOVOLJACA DOMOVINSKOG RATA DUGAVE - ZAGREB</item>
    </izvorni_sadrzaj>
    <derivirana_varijabla naziv="DomainObject.Predmet.ProtuStrankaListNazivFormated_1">
      <item>UDRUGA DRAGOVOLJACA DOMOVINSKOG RATA DUGAVE - ZAGREB</item>
    </derivirana_varijabla>
  </DomainObject.Predmet.ProtuStrankaListNazivFormated>
  <DomainObject.Predmet.ProtuStrankaListNazivFormatedOIB>
    <izvorni_sadrzaj>
      <item>UDRUGA DRAGOVOLJACA DOMOVINSKOG RATA DUGAVE - ZAGREB, OIB 26158737524</item>
    </izvorni_sadrzaj>
    <derivirana_varijabla naziv="DomainObject.Predmet.ProtuStrankaListNazivFormatedOIB_1">
      <item>UDRUGA DRAGOVOLJACA DOMOVINSKOG RATA DUGAVE - ZAGREB, OIB 26158737524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DRAGOVOLJACA DOMOVINSKOG RATA DUGAVE - ZAGREB</izvorni_sadrzaj>
    <derivirana_varijabla naziv="DomainObject.Predmet.ProtustrankaIDrugi_1">UDRUGA DRAGOVOLJACA DOMOVINSKOG RATA DUGAVE - ZAGREB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DRAGOVOLJACA DOMOVINSKOG RATA DUGAVE - ZAGREB, OIB 26158737524, SV.MATEJA 93, 10000 Zagreb</izvorni_sadrzaj>
    <derivirana_varijabla naziv="DomainObject.Predmet.ProtustrankaIDrugiAdressOIB_1">UDRUGA DRAGOVOLJACA DOMOVINSKOG RATA DUGAVE - ZAGREB, OIB 26158737524, SV.MATEJA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DRAGOVOLJACA DOMOVINSKOG RATA DUGAVE - ZAGREB</item>
    </izvorni_sadrzaj>
    <derivirana_varijabla naziv="DomainObject.Predmet.SudioniciListNaziv_1">
      <item>FINA Regionalni centar Zagreb</item>
      <item>UDRUGA DRAGOVOLJACA DOMOVINSKOG RATA DUGAVE - ZAGREB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DRAGOVOLJACA DOMOVINSKOG RATA DUGAVE - ZAGREB, OIB 26158737524, SV.MATEJA 93,10000 Zagreb</item>
    </izvorni_sadrzaj>
    <derivirana_varijabla naziv="DomainObject.Predmet.SudioniciListAdressOIB_1">
      <item>FINA Regionalni centar Zagreb, OIB 85821130368, Trg svibanjskih žrtava 1995.1,10000 Zagreb</item>
      <item>UDRUGA DRAGOVOLJACA DOMOVINSKOG RATA DUGAVE - ZAGREB, OIB 26158737524, SV.MATEJA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26158737524</item>
    </izvorni_sadrzaj>
    <derivirana_varijabla naziv="DomainObject.Predmet.SudioniciListNazivOIB_1">
      <item>, OIB 85821130368</item>
      <item>, OIB 26158737524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2371</properties:Characters>
  <properties:Lines>80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2016-09-07T13:04:00Z</dcterms:created>
  <dc:creator>Mario Žišković</dc:creator>
  <cp:lastModifiedBy>Lidija Klinčić</cp:lastModifiedBy>
  <cp:lastPrinted>2016-09-07T13:03:00Z</cp:lastPrinted>
  <dcterms:modified xmlns:xsi="http://www.w3.org/2001/XMLSchema-instance" xsi:type="dcterms:W3CDTF">2016-09-08T07:47:00Z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