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f48e" w14:paraId="129f48e" w:rsidRDefault="002D77B4" w:rsidP="00597F65" w:rsidR="00597F65">
      <w:pPr>
        <w:jc w:val="right"/>
        <w15:collapsed w:val="false"/>
      </w:pPr>
      <w:r>
        <w:t>Broj: St-</w:t>
      </w:r>
      <w:r w:rsidR="00CC43EB">
        <w:t>138/18-8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CC43EB" w:rsidRPr="00044F95">
        <w:rPr>
          <w:b/>
        </w:rPr>
        <w:t>APK jednostavno društvo s ograničenom odgovornošću za ugostiteljstvo, trgovinu i usluge, Osijek, Stjepana Radića 22/A, MBS: 030151211, OIB: 92137310408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26A6F">
        <w:t>16</w:t>
      </w:r>
      <w:r w:rsidR="00B72723">
        <w:t>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C43EB" w:rsidRPr="00044F95">
        <w:rPr>
          <w:b/>
        </w:rPr>
        <w:t>APK jednostavno društvo s ograničenom odgovornošću za ugostiteljstvo, trgovinu i usluge, Osijek, Stjepana Radića 22/A, MBS: 030151211, OIB: 92137310408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C43EB">
        <w:rPr>
          <w:b/>
        </w:rPr>
        <w:t>11</w:t>
      </w:r>
      <w:r w:rsidR="008564FF">
        <w:rPr>
          <w:b/>
        </w:rPr>
        <w:t>. travnja</w:t>
      </w:r>
      <w:r w:rsidRPr="00914EB4">
        <w:rPr>
          <w:b/>
        </w:rPr>
        <w:t xml:space="preserve"> 2018. u </w:t>
      </w:r>
      <w:r w:rsidR="00CC43EB">
        <w:rPr>
          <w:b/>
        </w:rPr>
        <w:t>11,00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43EB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CC43EB" w:rsidRPr="00CC43EB">
        <w:rPr>
          <w:b/>
        </w:rPr>
        <w:t>Jozo Perić, Velika, Dr. F. Tuđmana 28, OIB: 83577001032</w:t>
      </w:r>
      <w:r w:rsidR="00CC43E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 </w:t>
      </w:r>
      <w:r w:rsidR="00CC43EB">
        <w:t xml:space="preserve">14. prosinca </w:t>
      </w:r>
      <w:r w:rsidR="00B54A3E">
        <w:t>2017.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C43EB" w:rsidRPr="00044F95">
        <w:rPr>
          <w:b/>
        </w:rPr>
        <w:t>APK jednostavno društvo s ograničenom odgovornošću za ugostiteljstvo, trgovinu i usluge, Osijek, Stjepana Radića 22/A, MBS: 030151211, OIB: 92137310408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CC43EB" w:rsidP="00CC43EB" w:rsidR="00CC43EB">
      <w:pPr>
        <w:jc w:val="right"/>
      </w:pPr>
      <w:r>
        <w:t>Broj: St-138/18-8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na dan </w:t>
      </w:r>
      <w:r w:rsidR="00CC43EB">
        <w:t>7. prosinac</w:t>
      </w:r>
      <w:r w:rsidR="00C26A6F">
        <w:t xml:space="preserve"> </w:t>
      </w:r>
      <w:r w:rsidR="00B54A3E">
        <w:t>2017. g.</w:t>
      </w:r>
      <w:r w:rsidR="0031464B">
        <w:t xml:space="preserve"> ima tražbinu u iznosu od </w:t>
      </w:r>
      <w:r w:rsidR="00CC43EB">
        <w:t>13.106,68</w:t>
      </w:r>
      <w:r w:rsidR="0031464B">
        <w:t xml:space="preserve"> kn </w:t>
      </w:r>
      <w:r w:rsidR="00CC43EB">
        <w:t>po osnovi neplaćenih obveza poreza, doprinosa i drugih javnih davanja</w:t>
      </w:r>
      <w:r w:rsidR="0031464B">
        <w:t xml:space="preserve"> te da kod dužnika postoji stečajni razlog – nesposobnost za plaćanje – dužnik </w:t>
      </w:r>
      <w:r w:rsidR="00C26A6F">
        <w:t xml:space="preserve">u Očevidniku redoslijeda osnova za plaćanje </w:t>
      </w:r>
      <w:r w:rsidR="00CC43EB">
        <w:t xml:space="preserve">od 7.12.2017. g. </w:t>
      </w:r>
      <w:r w:rsidR="00C26A6F">
        <w:t xml:space="preserve"> ima više evidentiranih osnova za plaćanje </w:t>
      </w:r>
      <w:r w:rsidR="00CC43EB">
        <w:t>u ukupnom iznosu od 25.953,12 kn a u neprekidnoj blokadi je u trajanju od 232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CC43EB" w:rsidR="005173F9">
      <w:pPr>
        <w:jc w:val="both"/>
      </w:pPr>
      <w:r>
        <w:t xml:space="preserve"> </w:t>
      </w:r>
      <w:r w:rsidR="00CC43EB">
        <w:tab/>
      </w:r>
      <w:r>
        <w:t xml:space="preserve">Također, temeljem čl. 115. st. 2. citiranog zakona imenovan je privremeni stečajni upravitelj u osobi </w:t>
      </w:r>
      <w:r w:rsidR="00CC43EB">
        <w:rPr>
          <w:b/>
        </w:rPr>
        <w:t>Jozo Perić, Velika, Dr. F. Tuđmana 28, OIB: 83577001032</w:t>
      </w:r>
      <w:r w:rsidR="00CC43EB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26A6F">
        <w:t>16</w:t>
      </w:r>
      <w:r w:rsidR="00B72723">
        <w:t>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C43EB" w:rsidR="00CC43EB" w:rsidRPr="00CC43EB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CC43EB" w:rsidRPr="00CC43EB">
        <w:t>Jozo Perić, Velika, Dr. F. Tuđmana 28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CC43EB">
        <w:t>11</w:t>
      </w:r>
      <w:r w:rsidR="0031464B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3DD" w:rsidR="005233DD">
      <w:r>
        <w:separator/>
      </w:r>
    </w:p>
  </w:endnote>
  <w:endnote w:id="0" w:type="continuationSeparator">
    <w:p w:rsidRDefault="005233DD" w:rsidR="0052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3DD" w:rsidR="005233DD">
      <w:r>
        <w:separator/>
      </w:r>
    </w:p>
  </w:footnote>
  <w:footnote w:id="0" w:type="continuationSeparator">
    <w:p w:rsidRDefault="005233DD" w:rsidR="00523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10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D1034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233DD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C43EB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0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1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0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1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jednostavno društvo s ograničenom odgovornošću za ugostiteljstvo,trgovinu i usluge</izvorni_sadrzaj>
    <derivirana_varijabla naziv="DomainObject.Predmet.ProtustrankaFormated_1">  APK jednostavno društvo s ograničenom odgovornošću za ugostiteljstvo,trgovinu i usluge</derivirana_varijabla>
  </DomainObject.Predmet.ProtustrankaFormated>
  <DomainObject.Predmet.ProtustrankaFormatedOIB>
    <izvorni_sadrzaj>  APK jednostavno društvo s ograničenom odgovornošću za ugostiteljstvo,trgovinu i usluge, OIB 92137310408</izvorni_sadrzaj>
    <derivirana_varijabla naziv="DomainObject.Predmet.ProtustrankaFormatedOIB_1">  APK jednostavno društvo s ograničenom odgovornošću za ugostiteljstvo,trgovinu i usluge, OIB 92137310408</derivirana_varijabla>
  </DomainObject.Predmet.ProtustrankaFormatedOIB>
  <DomainObject.Predmet.ProtustrankaFormatedWithAdress>
    <izvorni_sadrzaj> APK jednostavno društvo s ograničenom odgovornošću za ugostiteljstvo,trgovinu i usluge, Stjepana Radića 22/A, 31000 Osijek</izvorni_sadrzaj>
    <derivirana_varijabla naziv="DomainObject.Predmet.ProtustrankaFormatedWithAdress_1"> APK jednostavno društvo s ograničenom odgovornošću za ugostiteljstvo,trgovinu i usluge, Stjepana Radića 22/A, 31000 Osijek</derivirana_varijabla>
  </DomainObject.Predmet.ProtustrankaFormatedWithAdress>
  <DomainObject.Predmet.ProtustrankaFormatedWithAdressOIB>
    <izvorni_sadrzaj> APK jednostavno društvo s ograničenom odgovornošću za ugostiteljstvo,trgovinu i usluge, OIB 92137310408, Stjepana Radića 22/A, 31000 Osijek</izvorni_sadrzaj>
    <derivirana_varijabla naziv="DomainObject.Predmet.ProtustrankaFormatedWithAdressOIB_1"> APK jednostavno društvo s ograničenom odgovornošću za ugostiteljstvo,trgovinu i usluge, OIB 92137310408, Stjepana Radića 22/A, 31000 Osijek</derivirana_varijabla>
  </DomainObject.Predmet.ProtustrankaFormatedWithAdressOIB>
  <DomainObject.Predmet.ProtustrankaWithAdress>
    <izvorni_sadrzaj>APK jednostavno društvo s ograničenom odgovornošću za ugostiteljstvo,trgovinu i usluge Stjepana Radića 22/A, 31000 Osijek</izvorni_sadrzaj>
    <derivirana_varijabla naziv="DomainObject.Predmet.ProtustrankaWithAdress_1">APK jednostavno društvo s ograničenom odgovornošću za ugostiteljstvo,trgovinu i usluge Stjepana Radića 22/A, 31000 Osijek</derivirana_varijabla>
  </DomainObject.Predmet.ProtustrankaWithAdress>
  <DomainObject.Predmet.ProtustrankaWithAdressOIB>
    <izvorni_sadrzaj>APK jednostavno društvo s ograničenom odgovornošću za ugostiteljstvo,trgovinu i usluge, OIB 92137310408, Stjepana Radića 22/A, 31000 Osijek</izvorni_sadrzaj>
    <derivirana_varijabla naziv="DomainObject.Predmet.ProtustrankaWithAdressOIB_1">APK jednostavno društvo s ograničenom odgovornošću za ugostiteljstvo,trgovinu i usluge, OIB 92137310408, Stjepana Radića 22/A, 31000 Osijek</derivirana_varijabla>
  </DomainObject.Predmet.ProtustrankaWithAdressOIB>
  <DomainObject.Predmet.ProtustrankaNazivFormated>
    <izvorni_sadrzaj>APK jednostavno društvo s ograničenom odgovornošću za ugostiteljstvo,trgovinu i usluge</izvorni_sadrzaj>
    <derivirana_varijabla naziv="DomainObject.Predmet.ProtustrankaNazivFormated_1">APK jednostavno društvo s ograničenom odgovornošću za ugostiteljstvo,trgovinu i usluge</derivirana_varijabla>
  </DomainObject.Predmet.ProtustrankaNazivFormated>
  <DomainObject.Predmet.ProtustrankaNazivFormatedOIB>
    <izvorni_sadrzaj>APK jednostavno društvo s ograničenom odgovornošću za ugostiteljstvo,trgovinu i usluge, OIB 92137310408</izvorni_sadrzaj>
    <derivirana_varijabla naziv="DomainObject.Predmet.ProtustrankaNazivFormatedOIB_1">APK jednostavno društvo s ograničenom odgovornošću za ugostiteljstvo,trgovinu i usluge, OIB 92137310408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APK jednostavno društvo s ograničenom odgovornošću za ugostiteljstvo,trgovinu i usluge</item>
    </izvorni_sadrzaj>
    <derivirana_varijabla naziv="DomainObject.Predmet.ProtuStrankaListFormated_1">
      <item>APK jednostavno društvo s ograničenom odgovornošću za ugostiteljstvo,trgovinu i usluge</item>
    </derivirana_varijabla>
  </DomainObject.Predmet.ProtuStrankaListFormated>
  <DomainObject.Predmet.ProtuStrankaListFormatedOIB>
    <izvorni_sadrzaj>
      <item>APK jednostavno društvo s ograničenom odgovornošću za ugostiteljstvo,trgovinu i usluge, OIB 92137310408</item>
    </izvorni_sadrzaj>
    <derivirana_varijabla naziv="DomainObject.Predmet.ProtuStrankaListFormatedOIB_1">
      <item>APK jednostavno društvo s ograničenom odgovornošću za ugostiteljstvo,trgovinu i usluge, OIB 92137310408</item>
    </derivirana_varijabla>
  </DomainObject.Predmet.ProtuStrankaListFormatedOIB>
  <DomainObject.Predmet.ProtuStrankaListFormatedWithAdress>
    <izvorni_sadrzaj>
      <item>APK jednostavno društvo s ograničenom odgovornošću za ugostiteljstvo,trgovinu i usluge, Stjepana Radića 22/A, 31000 Osijek</item>
    </izvorni_sadrzaj>
    <derivirana_varijabla naziv="DomainObject.Predmet.ProtuStrankaListFormatedWithAdress_1">
      <item>APK jednostavno društvo s ograničenom odgovornošću za ugostiteljstvo,trgovinu i usluge, Stjepana Radića 22/A, 31000 Osijek</item>
    </derivirana_varijabla>
  </DomainObject.Predmet.ProtuStrankaListFormatedWithAdress>
  <DomainObject.Predmet.ProtuStrankaListFormatedWithAdressOIB>
    <izvorni_sadrzaj>
      <item>APK jednostavno društvo s ograničenom odgovornošću za ugostiteljstvo,trgovinu i usluge, OIB 92137310408, Stjepana Radića 22/A, 31000 Osijek</item>
    </izvorni_sadrzaj>
    <derivirana_varijabla naziv="DomainObject.Predmet.ProtuStrankaListFormatedWithAdressOIB_1">
      <item>APK jednostavno društvo s ograničenom odgovornošću za ugostiteljstvo,trgovinu i usluge, OIB 92137310408, Stjepana Radića 22/A, 31000 Osijek</item>
    </derivirana_varijabla>
  </DomainObject.Predmet.ProtuStrankaListFormatedWithAdressOIB>
  <DomainObject.Predmet.ProtuStrankaListNazivFormated>
    <izvorni_sadrzaj>
      <item>APK jednostavno društvo s ograničenom odgovornošću za ugostiteljstvo,trgovinu i usluge</item>
    </izvorni_sadrzaj>
    <derivirana_varijabla naziv="DomainObject.Predmet.ProtuStrankaListNazivFormated_1">
      <item>APK jednostavno društvo s ograničenom odgovornošću za ugostiteljstvo,trgovinu i usluge</item>
    </derivirana_varijabla>
  </DomainObject.Predmet.ProtuStrankaListNazivFormated>
  <DomainObject.Predmet.ProtuStrankaListNazivFormatedOIB>
    <izvorni_sadrzaj>
      <item>APK jednostavno društvo s ograničenom odgovornošću za ugostiteljstvo,trgovinu i usluge, OIB 92137310408</item>
    </izvorni_sadrzaj>
    <derivirana_varijabla naziv="DomainObject.Predmet.ProtuStrankaListNazivFormatedOIB_1">
      <item>APK jednostavno društvo s ograničenom odgovornošću za ugostiteljstvo,trgovinu i usluge, OIB 92137310408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APK jednostavno društvo s ograničenom odgovornošću za ugostiteljstvo,trgovinu i usluge</izvorni_sadrzaj>
    <derivirana_varijabla naziv="DomainObject.Predmet.ProtustrankaIDrugi_1">APK jednostavno društvo s ograničenom odgovornošću za ugostiteljstvo,trgovinu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APK jednostavno društvo s ograničenom odgovornošću za ugostiteljstvo,trgovinu i usluge, OIB 92137310408, Stjepana Radića 22/A, 31000 Osijek</izvorni_sadrzaj>
    <derivirana_varijabla naziv="DomainObject.Predmet.ProtustrankaIDrugiAdressOIB_1">APK jednostavno društvo s ograničenom odgovornošću za ugostiteljstvo,trgovinu i usluge, OIB 92137310408, Stjepana Radića 22/A,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APK jednostavno društvo s ograničenom odgovornošću za ugostiteljstvo,trgovinu i usluge</item>
      <item>RH MF POREZNA UPRAVA</item>
    </izvorni_sadrzaj>
    <derivirana_varijabla naziv="DomainObject.Predmet.SudioniciListNaziv_1">
      <item>APK jednostavno društvo s ograničenom odgovornošću za ugostiteljstvo,trgovinu i usluge</item>
      <item>RH MF POREZNA UPRAVA</item>
    </derivirana_varijabla>
  </DomainObject.Predmet.SudioniciListNaziv>
  <DomainObject.Predmet.SudioniciListAdressOIB>
    <izvorni_sadrzaj>
      <item>APK jednostavno društvo s ograničenom odgovornošću za ugostiteljstvo,trgovinu i usluge, OIB 92137310408, Stjepana Radića 22/A,31000 Osijek</item>
      <item>RH MF POREZNA UPRAVA, OIB 18683136487</item>
    </izvorni_sadrzaj>
    <derivirana_varijabla naziv="DomainObject.Predmet.SudioniciListAdressOIB_1">
      <item>APK jednostavno društvo s ograničenom odgovornošću za ugostiteljstvo,trgovinu i usluge, OIB 92137310408, Stjepana Radića 22/A,31000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92137310408</item>
      <item>, OIB 18683136487</item>
    </izvorni_sadrzaj>
    <derivirana_varijabla naziv="DomainObject.Predmet.SudioniciListNazivOIB_1">
      <item>, OIB 92137310408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AD0EF-3224-46DA-84D1-9C6255C7F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510</properties:Words>
  <properties:Characters>2830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2018-02-16T09:17:00Z</dcterms:created>
  <dc:creator>hermanj</dc:creator>
  <cp:lastModifiedBy>Danijela Sekulić</cp:lastModifiedBy>
  <cp:lastPrinted>2018-02-16T09:15:00Z</cp:lastPrinted>
  <dcterms:modified xmlns:xsi="http://www.w3.org/2001/XMLSchema-instance" xsi:type="dcterms:W3CDTF">2018-02-16T09:17:00Z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