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7bef" w14:paraId="e2d7bef" w:rsidRDefault="00F90911" w:rsidP="00F90911" w:rsidR="00F90911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F90911" w:rsidP="00F90911" w:rsidR="00F90911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F90911" w:rsidP="00F90911" w:rsidR="00F90911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3/St-2071/2018-11</w:t>
      </w:r>
    </w:p>
    <w:p w:rsidRDefault="00F90911" w:rsidP="00F90911" w:rsidR="00F90911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F90911" w:rsidP="00F90911" w:rsidR="00F90911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F90911" w:rsidP="00F90911" w:rsidR="00F90911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F90911" w:rsidP="00F90911" w:rsidR="00F90911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F90911" w:rsidP="00F90911" w:rsidR="00F90911">
      <w:pPr>
        <w:ind w:firstLine="708"/>
        <w:jc w:val="both"/>
        <w:rPr>
          <w:color w:val="222222"/>
          <w:sz w:val="22"/>
          <w:szCs w:val="22"/>
        </w:rPr>
      </w:pPr>
    </w:p>
    <w:p w:rsidRDefault="00F90911" w:rsidP="00F90911" w:rsidR="00F90911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Osijek, za otvaranje stečajnog postupka nad dužnikom BIS TRANSPORT j.d.o.o., Vidovci, Stjepana Radića 40, OIB: 29017087011</w:t>
      </w:r>
      <w:r w:rsidRPr="00F90911">
        <w:rPr>
          <w:sz w:val="22"/>
          <w:szCs w:val="22"/>
        </w:rPr>
        <w:t>,</w:t>
      </w:r>
      <w:r w:rsidRPr="00F90911">
        <w:rPr>
          <w:color w:val="222222"/>
          <w:sz w:val="22"/>
          <w:szCs w:val="22"/>
        </w:rPr>
        <w:t xml:space="preserve"> </w:t>
      </w:r>
      <w:r>
        <w:rPr>
          <w:color w:val="222222"/>
          <w:sz w:val="22"/>
          <w:szCs w:val="22"/>
        </w:rPr>
        <w:t>10. siječnja 2019.</w:t>
      </w:r>
    </w:p>
    <w:p w:rsidRDefault="00F90911" w:rsidP="00F90911" w:rsidR="00F90911">
      <w:pPr>
        <w:ind w:firstLine="708"/>
        <w:jc w:val="both"/>
        <w:rPr>
          <w:color w:val="222222"/>
          <w:sz w:val="22"/>
          <w:szCs w:val="22"/>
        </w:rPr>
      </w:pPr>
    </w:p>
    <w:p w:rsidRDefault="00F90911" w:rsidP="00F90911" w:rsidR="00F90911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F90911" w:rsidP="00F90911" w:rsidR="00F90911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4. ožujka 2019. u 10,30 sati, soba 73, III kat, Stalna služba u Slavonskom Brodu, Trg pobjede 13, Slavonski Brod.</w:t>
      </w:r>
    </w:p>
    <w:p w:rsidRDefault="00F90911" w:rsidP="00F90911" w:rsidR="00F9091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>Marica Čalić, Vidovci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F90911" w:rsidP="00F90911" w:rsidR="00F9091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St-2071/2018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Upozorava se uprava da zbog uskrate davanja podataka, odnosno davanja netočnih ili nepotpunih podataka odgovara za štetu i odgovara kao za davanje lažnog iskaza u postupku pred sudom. Upozorava se uprava da izjavu o imovini dužnika može dati i u formi prokazne izjave, a obrazac za istu se može pribaviti u Narodnim novinama te je potrebno ovjeriti potpis direktora i dostaviti na sud ukoliko postoje razlozi za nepristupanje direktora na sud.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F90911" w:rsidP="00B467B3" w:rsidR="00F9091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lastRenderedPageBreak/>
        <w:t>Obrazloženje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priv. steč. upravitelja koji pregledom dokumentacije na mjestu sjedištu dužnika, odnosno u računovodstvu dužnika daje očitovanje o relevantnim činjenicama prvenstveno o imovini dužnika jer je potrebno utvrditi je li ista dostatna za namirivanje troškova steč. postupka. U tome slučaju uprava dužnika se poziva na uplatu predujma koji ne može biti manji od 4.000,00 kn, a što se sve može izbjeći tako da uprava dužnika dostavi potrebnu dokumentaciju i očitovanje. 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8C611E" w:rsidP="008C611E" w:rsidR="008C611E"/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 10. siječnja 2019.</w:t>
      </w:r>
    </w:p>
    <w:p w:rsidRDefault="008C611E" w:rsidP="008C611E" w:rsidR="008C611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-dostaviti, Fini, putem eOglasne ploče i direktoru putem pošte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-objaviti zaključak na eOglasnoj ploči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sz w:val="22"/>
          <w:szCs w:val="22"/>
        </w:rPr>
      </w:pPr>
    </w:p>
    <w:p w:rsidRDefault="008C611E" w:rsidP="008C611E" w:rsidR="008C611E"/>
    <w:p w:rsidRDefault="005E15FD" w:rsidP="008C611E" w:rsidR="005E15FD">
      <w:pPr>
        <w:spacing w:beforeAutospacing="true" w:before="10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7B3"/>
    <w:rsid w:val="00335BC0"/>
    <w:rsid w:val="005E15FD"/>
    <w:rsid w:val="008C611E"/>
    <w:rsid w:val="00B467B3"/>
    <w:rsid w:val="00BB4D1E"/>
    <w:rsid w:val="00F9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7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D1E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D1E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D1E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D1E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7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D1E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D1E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D1E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D1E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272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07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22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St-2071/2018-11</izvorni_sadrzaj>
    <derivirana_varijabla naziv="DomainObject.Oznaka_1">St-2071/2018-11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23221.89</izvorni_sadrzaj>
    <derivirana_varijabla naziv="DomainObject.Predmet.InicijalnaVrijednost_1">23221.89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St-2071/2018</izvorni_sadrzaj>
    <derivirana_varijabla naziv="DomainObject.Predmet.OznakaBroj_1">St-2071/2018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BIS TRANSPORT j.d.o.o. za prijevoz, trgovinu i usluge</izvorni_sadrzaj>
    <derivirana_varijabla naziv="DomainObject.Predmet.ProtustrankaFormated_1">  BIS TRANSPORT j.d.o.o. za prijevoz, trgovinu i usluge</derivirana_varijabla>
  </DomainObject.Predmet.ProtustrankaFormated>
  <DomainObject.Predmet.ProtustrankaFormatedOIB>
    <izvorni_sadrzaj>  BIS TRANSPORT j.d.o.o. za prijevoz, trgovinu i usluge, OIB 29017087011</izvorni_sadrzaj>
    <derivirana_varijabla naziv="DomainObject.Predmet.ProtustrankaFormatedOIB_1">  BIS TRANSPORT j.d.o.o. za prijevoz, trgovinu i usluge, OIB 29017087011</derivirana_varijabla>
  </DomainObject.Predmet.ProtustrankaFormatedOIB>
  <DomainObject.Predmet.ProtustrankaFormatedWithAdress>
    <izvorni_sadrzaj> BIS TRANSPORT j.d.o.o. za prijevoz, trgovinu i usluge, Stjepana Radića 40, 34000 Vidovci</izvorni_sadrzaj>
    <derivirana_varijabla naziv="DomainObject.Predmet.ProtustrankaFormatedWithAdress_1"> BIS TRANSPORT j.d.o.o. za prijevoz, trgovinu i usluge, Stjepana Radića 40, 34000 Vidovci</derivirana_varijabla>
  </DomainObject.Predmet.ProtustrankaFormatedWithAdress>
  <DomainObject.Predmet.ProtustrankaFormatedWithAdressOIB>
    <izvorni_sadrzaj> BIS TRANSPORT j.d.o.o. za prijevoz, trgovinu i usluge, OIB 29017087011, Stjepana Radića 40, 34000 Vidovci</izvorni_sadrzaj>
    <derivirana_varijabla naziv="DomainObject.Predmet.ProtustrankaFormatedWithAdressOIB_1"> BIS TRANSPORT j.d.o.o. za prijevoz, trgovinu i usluge, OIB 29017087011, Stjepana Radića 40, 34000 Vidovci</derivirana_varijabla>
  </DomainObject.Predmet.ProtustrankaFormatedWithAdressOIB>
  <DomainObject.Predmet.ProtustrankaWithAdress>
    <izvorni_sadrzaj>BIS TRANSPORT j.d.o.o. za prijevoz, trgovinu i usluge Stjepana Radića 40, 34000 Vidovci</izvorni_sadrzaj>
    <derivirana_varijabla naziv="DomainObject.Predmet.ProtustrankaWithAdress_1">BIS TRANSPORT j.d.o.o. za prijevoz, trgovinu i usluge Stjepana Radića 40, 34000 Vidovci</derivirana_varijabla>
  </DomainObject.Predmet.ProtustrankaWithAdress>
  <DomainObject.Predmet.ProtustrankaWithAdressOIB>
    <izvorni_sadrzaj>BIS TRANSPORT j.d.o.o. za prijevoz, trgovinu i usluge, OIB 29017087011, Stjepana Radića 40, 34000 Vidovci</izvorni_sadrzaj>
    <derivirana_varijabla naziv="DomainObject.Predmet.ProtustrankaWithAdressOIB_1">BIS TRANSPORT j.d.o.o. za prijevoz, trgovinu i usluge, OIB 29017087011, Stjepana Radića 40, 34000 Vidovci</derivirana_varijabla>
  </DomainObject.Predmet.ProtustrankaWithAdressOIB>
  <DomainObject.Predmet.ProtustrankaNazivFormated>
    <izvorni_sadrzaj>BIS TRANSPORT j.d.o.o. za prijevoz, trgovinu i usluge</izvorni_sadrzaj>
    <derivirana_varijabla naziv="DomainObject.Predmet.ProtustrankaNazivFormated_1">BIS TRANSPORT j.d.o.o. za prijevoz, trgovinu i usluge</derivirana_varijabla>
  </DomainObject.Predmet.ProtustrankaNazivFormated>
  <DomainObject.Predmet.ProtustrankaNazivFormatedOIB>
    <izvorni_sadrzaj>BIS TRANSPORT j.d.o.o. za prijevoz, trgovinu i usluge, OIB 29017087011</izvorni_sadrzaj>
    <derivirana_varijabla naziv="DomainObject.Predmet.ProtustrankaNazivFormatedOIB_1">BIS TRANSPORT j.d.o.o. za prijevoz, trgovinu i usluge, OIB 29017087011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BIS TRANSPORT j.d.o.o. za prijevoz, trgovinu i usluge</item>
    </izvorni_sadrzaj>
    <derivirana_varijabla naziv="DomainObject.Predmet.ProtuStrankaListFormated_1">
      <item>BIS TRANSPORT j.d.o.o. za prijevoz, trgovinu i usluge</item>
    </derivirana_varijabla>
  </DomainObject.Predmet.ProtuStrankaListFormated>
  <DomainObject.Predmet.ProtuStrankaListFormatedOIB>
    <izvorni_sadrzaj>
      <item>BIS TRANSPORT j.d.o.o. za prijevoz, trgovinu i usluge, OIB 29017087011</item>
    </izvorni_sadrzaj>
    <derivirana_varijabla naziv="DomainObject.Predmet.ProtuStrankaListFormatedOIB_1">
      <item>BIS TRANSPORT j.d.o.o. za prijevoz, trgovinu i usluge, OIB 29017087011</item>
    </derivirana_varijabla>
  </DomainObject.Predmet.ProtuStrankaListFormatedOIB>
  <DomainObject.Predmet.ProtuStrankaListFormatedWithAdress>
    <izvorni_sadrzaj>
      <item>BIS TRANSPORT j.d.o.o. za prijevoz, trgovinu i usluge, Stjepana Radića 40, 34000 Vidovci</item>
    </izvorni_sadrzaj>
    <derivirana_varijabla naziv="DomainObject.Predmet.ProtuStrankaListFormatedWithAdress_1">
      <item>BIS TRANSPORT j.d.o.o. za prijevoz, trgovinu i usluge, Stjepana Radića 40, 34000 Vidovci</item>
    </derivirana_varijabla>
  </DomainObject.Predmet.ProtuStrankaListFormatedWithAdress>
  <DomainObject.Predmet.ProtuStrankaListFormatedWithAdressOIB>
    <izvorni_sadrzaj>
      <item>BIS TRANSPORT j.d.o.o. za prijevoz, trgovinu i usluge, OIB 29017087011, Stjepana Radića 40, 34000 Vidovci</item>
    </izvorni_sadrzaj>
    <derivirana_varijabla naziv="DomainObject.Predmet.ProtuStrankaListFormatedWithAdressOIB_1">
      <item>BIS TRANSPORT j.d.o.o. za prijevoz, trgovinu i usluge, OIB 29017087011, Stjepana Radića 40, 34000 Vidovci</item>
    </derivirana_varijabla>
  </DomainObject.Predmet.ProtuStrankaListFormatedWithAdressOIB>
  <DomainObject.Predmet.ProtuStrankaListNazivFormated>
    <izvorni_sadrzaj>
      <item>BIS TRANSPORT j.d.o.o. za prijevoz, trgovinu i usluge</item>
    </izvorni_sadrzaj>
    <derivirana_varijabla naziv="DomainObject.Predmet.ProtuStrankaListNazivFormated_1">
      <item>BIS TRANSPORT j.d.o.o. za prijevoz, trgovinu i usluge</item>
    </derivirana_varijabla>
  </DomainObject.Predmet.ProtuStrankaListNazivFormated>
  <DomainObject.Predmet.ProtuStrankaListNazivFormatedOIB>
    <izvorni_sadrzaj>
      <item>BIS TRANSPORT j.d.o.o. za prijevoz, trgovinu i usluge, OIB 29017087011</item>
    </izvorni_sadrzaj>
    <derivirana_varijabla naziv="DomainObject.Predmet.ProtuStrankaListNazivFormatedOIB_1">
      <item>BIS TRANSPORT j.d.o.o. za prijevoz, trgovinu i usluge, OIB 29017087011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St-2071/2018-11</izvorni_sadrzaj>
    <derivirana_varijabla naziv="DomainObject.PoslovniBrojDokumenta_1">St-2071/2018-11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BIS TRANSPORT j.d.o.o. za prijevoz, trgovinu i usluge</izvorni_sadrzaj>
    <derivirana_varijabla naziv="DomainObject.Predmet.ProtustrankaIDrugi_1">BIS TRANSPORT j.d.o.o. za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BIS TRANSPORT j.d.o.o. za prijevoz, trgovinu i usluge, OIB 29017087011, Stjepana Radića 40, 34000 Vidovci</izvorni_sadrzaj>
    <derivirana_varijabla naziv="DomainObject.Predmet.ProtustrankaIDrugiAdressOIB_1">BIS TRANSPORT j.d.o.o. za prijevoz, trgovinu i usluge, OIB 29017087011, Stjepana Radića 40,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BIS TRANSPORT j.d.o.o. za prijevoz, trgovinu i usluge</item>
    </izvorni_sadrzaj>
    <derivirana_varijabla naziv="DomainObject.Predmet.SudioniciListNaziv_1">
      <item>Financijska agencija</item>
      <item>BIS TRANSPORT j.d.o.o. za prijevoz, trgovinu i usluge</item>
    </derivirana_varijabla>
  </DomainObject.Predmet.SudioniciListNaziv>
  <DomainObject.Predmet.SudioniciListAdressOIB>
    <izvorni_sadrzaj>
      <item>Financijska agencija, OIB 85821130368, Ulica grada Vukovara 70,10000 Zagreb</item>
      <item>BIS TRANSPORT j.d.o.o. za prijevoz, trgovinu i usluge, OIB 29017087011, Stjepana Radića 40,34000 Vidovci</item>
    </izvorni_sadrzaj>
    <derivirana_varijabla naziv="DomainObject.Predmet.SudioniciListAdressOIB_1">
      <item>Financijska agencija, OIB 85821130368, Ulica grada Vukovara 70,10000 Zagreb</item>
      <item>BIS TRANSPORT j.d.o.o. za prijevoz, trgovinu i usluge, OIB 29017087011, Stjepana Radića 40,34000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29017087011</item>
    </izvorni_sadrzaj>
    <derivirana_varijabla naziv="DomainObject.Predmet.SudioniciListNazivOIB_1">
      <item>, OIB 85821130368</item>
      <item>, OIB 29017087011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St-2071/2018-6</izvorni_sadrzaj>
    <derivirana_varijabla naziv="DomainObject.PredzadnjaOdlukaIzPredmeta.Oznaka_1">St-2071/2018-6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500</properties:Words>
  <properties:Characters>2727</properties:Characters>
  <properties:Lines>65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2019-01-10T08:08:00Z</dcterms:created>
  <dc:creator>wsadmin</dc:creator>
  <cp:lastModifiedBy>wsadmin</cp:lastModifiedBy>
  <cp:lastPrinted>2019-01-10T10:34:00Z</cp:lastPrinted>
  <dcterms:modified xmlns:xsi="http://www.w3.org/2001/XMLSchema-instance" xsi:type="dcterms:W3CDTF">2019-01-10T10:39:00Z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St-2071/2018-11 / Odluka - Zaključak (zaključak za ročište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