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f2dd5" w14:paraId="6bf2dd5" w:rsidRDefault="00204A70" w:rsidP="00204A70" w:rsidR="00204A70">
      <w:pPr>
        <w:jc w:val="right"/>
        <w15:collapsed w:val="false"/>
        <w:rPr>
          <w:b/>
        </w:rPr>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94843" w:rsidR="003D0604" w:rsidRPr="00C57DBC">
        <w:trPr>
          <w:trHeight w:val="565"/>
        </w:trPr>
        <w:tc>
          <w:tcPr>
            <w:tcW w:type="dxa" w:w="2531"/>
          </w:tcPr>
          <w:p w:rsidRDefault="003D0604" w:rsidP="00A94843" w:rsidR="003D0604" w:rsidRPr="00C57DBC">
            <w:pPr>
              <w:jc w:val="center"/>
              <w:rPr>
                <w:sz w:val="24"/>
              </w:rPr>
            </w:pPr>
            <w:r w:rsidRPr="00C57DBC">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D0604" w:rsidP="00A94843" w:rsidR="003D0604" w:rsidRPr="00C57DBC">
            <w:pPr>
              <w:jc w:val="center"/>
              <w:rPr>
                <w:sz w:val="24"/>
              </w:rPr>
            </w:pPr>
            <w:r w:rsidRPr="00C57DBC">
              <w:rPr>
                <w:sz w:val="24"/>
              </w:rPr>
              <w:t>Republika Hrvatska</w:t>
            </w:r>
          </w:p>
          <w:p w:rsidRDefault="003D0604" w:rsidP="00A94843" w:rsidR="003D0604" w:rsidRPr="00C57DBC">
            <w:pPr>
              <w:jc w:val="center"/>
              <w:rPr>
                <w:sz w:val="24"/>
              </w:rPr>
            </w:pPr>
            <w:r w:rsidRPr="00C57DBC">
              <w:rPr>
                <w:sz w:val="24"/>
              </w:rPr>
              <w:t>Trgovački sud u Splitu</w:t>
            </w:r>
          </w:p>
          <w:p w:rsidRDefault="003D0604" w:rsidP="00A94843" w:rsidR="003D0604" w:rsidRPr="00C57DBC">
            <w:pPr>
              <w:jc w:val="center"/>
              <w:rPr>
                <w:sz w:val="24"/>
              </w:rPr>
            </w:pPr>
            <w:r w:rsidRPr="00C57DBC">
              <w:rPr>
                <w:sz w:val="24"/>
              </w:rPr>
              <w:t>Split, Sukoišanska 6</w:t>
            </w:r>
          </w:p>
        </w:tc>
      </w:tr>
    </w:tbl>
    <w:p w:rsidRDefault="003D0604" w:rsidP="003D0604" w:rsidR="003D0604" w:rsidRPr="00C57DBC">
      <w:pPr>
        <w:jc w:val="right"/>
      </w:pPr>
      <w:r w:rsidRPr="00C57DBC">
        <w:t>Poslovni broj: 4. St-</w:t>
      </w:r>
      <w:r>
        <w:t>266/2018-30</w:t>
      </w:r>
    </w:p>
    <w:p w:rsidRDefault="003D0604" w:rsidP="003D0604" w:rsidR="003D0604" w:rsidRPr="00B9053B">
      <w:pPr>
        <w:spacing w:after="200" w:before="320"/>
        <w:jc w:val="center"/>
        <w:rPr>
          <w:rFonts w:eastAsia="Calibri"/>
          <w:spacing w:val="140"/>
          <w:lang w:eastAsia="en-US"/>
        </w:rPr>
      </w:pPr>
      <w:r w:rsidRPr="00B9053B">
        <w:rPr>
          <w:rFonts w:eastAsia="Calibri"/>
          <w:spacing w:val="140"/>
          <w:lang w:eastAsia="en-US"/>
        </w:rPr>
        <w:t xml:space="preserve">REPUBLIKA HRVATSKA </w:t>
      </w:r>
    </w:p>
    <w:p w:rsidRDefault="003D0604" w:rsidP="003D0604" w:rsidR="003D0604">
      <w:pPr>
        <w:spacing w:after="200" w:before="320"/>
        <w:jc w:val="center"/>
      </w:pPr>
      <w:r>
        <w:rPr>
          <w:rFonts w:eastAsia="Calibri"/>
          <w:lang w:eastAsia="en-US"/>
        </w:rPr>
        <w:t>R J E Š E N J E</w:t>
      </w:r>
    </w:p>
    <w:p w:rsidRDefault="00204A70" w:rsidP="00204A70" w:rsidR="00204A70"/>
    <w:p w:rsidRDefault="00204A70" w:rsidP="00204A70" w:rsidR="00204A70">
      <w:pPr>
        <w:jc w:val="both"/>
        <w:rPr>
          <w:color w:val="FF0000"/>
          <w:lang w:val="en-US"/>
        </w:rPr>
      </w:pPr>
      <w:r>
        <w:rPr>
          <w:lang w:val="en-US"/>
        </w:rPr>
        <w:tab/>
      </w:r>
      <w:r>
        <w:t>Trgovački sud u Splitu, po s</w:t>
      </w:r>
      <w:r w:rsidR="003D0604">
        <w:t xml:space="preserve">ucu ovog suda Katarini Mikulić, </w:t>
      </w:r>
      <w:r>
        <w:rPr>
          <w:lang w:val="en-US"/>
        </w:rPr>
        <w:t xml:space="preserve">u predstečajnom postupku po prijedlogu predlagatelja </w:t>
      </w:r>
      <w:r w:rsidR="003D0604" w:rsidRPr="00C57DBC">
        <w:t>PEKANOVIĆ, d.o.o.</w:t>
      </w:r>
      <w:r w:rsidR="003D0604">
        <w:t xml:space="preserve">, </w:t>
      </w:r>
      <w:r w:rsidR="003D0604" w:rsidRPr="00C57DBC">
        <w:t>Težački put 24</w:t>
      </w:r>
      <w:r w:rsidR="003D0604">
        <w:t>, Zmijavci, OIB: 81479674300</w:t>
      </w:r>
      <w:r w:rsidR="003D0604">
        <w:rPr>
          <w:lang w:val="en-US"/>
        </w:rPr>
        <w:t>,</w:t>
      </w:r>
      <w:r>
        <w:rPr>
          <w:lang w:val="en-US"/>
        </w:rPr>
        <w:t xml:space="preserve"> </w:t>
      </w:r>
      <w:r w:rsidR="003D0604">
        <w:rPr>
          <w:lang w:val="en-US"/>
        </w:rPr>
        <w:t xml:space="preserve">24. listopada 2018. </w:t>
      </w:r>
      <w:r>
        <w:rPr>
          <w:lang w:val="en-US"/>
        </w:rPr>
        <w:t xml:space="preserve"> </w:t>
      </w:r>
    </w:p>
    <w:p w:rsidRDefault="00204A70" w:rsidP="00204A70" w:rsidR="00204A70">
      <w:pPr>
        <w:rPr>
          <w:b/>
        </w:rPr>
      </w:pPr>
    </w:p>
    <w:p w:rsidRDefault="00204A70" w:rsidP="00204A70" w:rsidR="00204A70">
      <w:pPr>
        <w:jc w:val="center"/>
      </w:pPr>
      <w:r>
        <w:t>r i j e š i o  j e</w:t>
      </w:r>
    </w:p>
    <w:p w:rsidRDefault="00204A70" w:rsidP="00204A70" w:rsidR="00204A70">
      <w:pPr>
        <w:jc w:val="both"/>
        <w:rPr>
          <w:b/>
        </w:rPr>
      </w:pPr>
    </w:p>
    <w:p w:rsidRDefault="00204A70" w:rsidP="003D0604" w:rsidR="00204A70">
      <w:pPr>
        <w:ind w:firstLine="708" w:right="235"/>
        <w:jc w:val="both"/>
      </w:pPr>
      <w:r>
        <w:t xml:space="preserve">Nalaže se dužniku </w:t>
      </w:r>
      <w:r w:rsidR="003D0604" w:rsidRPr="00C57DBC">
        <w:t>PEKANOVIĆ, d.o.o.</w:t>
      </w:r>
      <w:r w:rsidR="003D0604">
        <w:t xml:space="preserve">, </w:t>
      </w:r>
      <w:r w:rsidR="003D0604" w:rsidRPr="00C57DBC">
        <w:t>Težački put 24</w:t>
      </w:r>
      <w:r w:rsidR="003D0604">
        <w:t xml:space="preserve">, Zmijavci, OIB: 81479674300 da Financijskoj agenciji </w:t>
      </w:r>
      <w:r>
        <w:t>na ime naknade troškova prijave tražbin</w:t>
      </w:r>
      <w:r w:rsidR="003D0604">
        <w:t>a</w:t>
      </w:r>
      <w:r>
        <w:t xml:space="preserve"> plati iznos od ukupno </w:t>
      </w:r>
      <w:r w:rsidR="003D0604">
        <w:t>312,02</w:t>
      </w:r>
      <w:r>
        <w:t xml:space="preserve"> </w:t>
      </w:r>
      <w:r w:rsidR="003D0604">
        <w:t>kuna</w:t>
      </w:r>
      <w:r>
        <w:t xml:space="preserve"> na žiro račun broj HR4223900011100017042, model HR05, poziv na broj 7524005-</w:t>
      </w:r>
      <w:r w:rsidR="003D0604">
        <w:t>81479674300</w:t>
      </w:r>
      <w:r>
        <w:t xml:space="preserve"> u roku od 8 dana od dana dostave rješenja</w:t>
      </w:r>
      <w:r w:rsidR="003D0604">
        <w:t xml:space="preserve"> putem e-Oglasne ploče Trgovačkog suda u Splitu, sa </w:t>
      </w:r>
      <w:r>
        <w:t>zakonsk</w:t>
      </w:r>
      <w:r w:rsidR="003D0604">
        <w:t>o</w:t>
      </w:r>
      <w:r>
        <w:t>m zatezn</w:t>
      </w:r>
      <w:r w:rsidR="003D0604">
        <w:t>o</w:t>
      </w:r>
      <w:r>
        <w:t>m kamat</w:t>
      </w:r>
      <w:r w:rsidR="003D0604">
        <w:t>om na određene iznose po stopi propisanoj odredbom članka</w:t>
      </w:r>
      <w:r>
        <w:t xml:space="preserve"> 29.</w:t>
      </w:r>
      <w:r w:rsidR="003D0604">
        <w:t xml:space="preserve"> stavak 2.</w:t>
      </w:r>
      <w:r>
        <w:t xml:space="preserve"> Zakona o obveznim odnosima, </w:t>
      </w:r>
      <w:r w:rsidR="003D0604">
        <w:t xml:space="preserve">koja se određuje za svako polugodište uvećanjem </w:t>
      </w:r>
      <w:r>
        <w:t xml:space="preserve">prosječne kamatne stope na stanja kredita odobrenih na razdoblje dulje od godinu dana nefinancijskim trgovačkim društvima izračunate za referentno razdoblje koje prethodi tekućem polugodištu za tri postotna poena, </w:t>
      </w:r>
      <w:r w:rsidR="003D0604">
        <w:t xml:space="preserve">počevši od </w:t>
      </w:r>
      <w:r>
        <w:t>dana donošenja ovog rješenja pa do isplate.</w:t>
      </w:r>
    </w:p>
    <w:p w:rsidRDefault="00204A70" w:rsidP="00204A70" w:rsidR="00204A70">
      <w:pPr>
        <w:ind w:right="235"/>
        <w:jc w:val="both"/>
      </w:pPr>
    </w:p>
    <w:p w:rsidRDefault="00204A70" w:rsidP="00204A70" w:rsidR="00204A70">
      <w:pPr>
        <w:ind w:right="235"/>
        <w:jc w:val="center"/>
      </w:pPr>
      <w:r>
        <w:t xml:space="preserve">Obrazloženje </w:t>
      </w:r>
    </w:p>
    <w:p w:rsidRDefault="00204A70" w:rsidP="00204A70" w:rsidR="00204A70">
      <w:pPr>
        <w:ind w:right="235"/>
        <w:jc w:val="both"/>
      </w:pPr>
    </w:p>
    <w:p w:rsidRDefault="00204A70" w:rsidP="00A21CC4" w:rsidR="00204A70">
      <w:pPr>
        <w:ind w:firstLine="708" w:right="-1"/>
        <w:jc w:val="both"/>
      </w:pPr>
      <w:r>
        <w:t>Financijska agencija je ovom sudu sukladno odredbi čl</w:t>
      </w:r>
      <w:r w:rsidR="003D0604">
        <w:t xml:space="preserve">anka 40. stavak </w:t>
      </w:r>
      <w:r>
        <w:t xml:space="preserve">2. Stečajnog zakona (Narodne novine broj 71/15, nadalje SZ) podnijela prijedlog za naknadu troškova prijave tražbine jer da dužnik u prijedlogu za otvaranje predstečajnog postupka nije naveo tražbine slijedećih vjerovnika: 1. </w:t>
      </w:r>
      <w:r w:rsidR="003D0604" w:rsidRPr="008244D1">
        <w:t>ALLIANZ ZAGREB d.d., OIB:</w:t>
      </w:r>
      <w:r w:rsidR="003D0604" w:rsidRPr="00915746">
        <w:t xml:space="preserve"> </w:t>
      </w:r>
      <w:r w:rsidR="003D0604" w:rsidRPr="008244D1">
        <w:t>23759810849</w:t>
      </w:r>
      <w:r w:rsidR="003D0604">
        <w:t>, Heinzelova</w:t>
      </w:r>
      <w:r w:rsidR="00A21CC4">
        <w:t xml:space="preserve"> 70, Zagreb</w:t>
      </w:r>
      <w:r w:rsidR="003D0604">
        <w:t xml:space="preserve"> </w:t>
      </w:r>
      <w:r w:rsidR="003D0604" w:rsidRPr="008244D1">
        <w:t xml:space="preserve">u iznosu od </w:t>
      </w:r>
      <w:r w:rsidR="003D0604">
        <w:t>1.330,63</w:t>
      </w:r>
      <w:r w:rsidR="003D0604" w:rsidRPr="008244D1">
        <w:t xml:space="preserve"> kuna</w:t>
      </w:r>
      <w:r w:rsidR="00A21CC4">
        <w:t xml:space="preserve">, 2. ERSTE CARD CLUB d.o.o., OIB: 85941596441, </w:t>
      </w:r>
      <w:r w:rsidR="00A21CC4" w:rsidRPr="00770A92">
        <w:t>Ulica Frana Folnegovića 6</w:t>
      </w:r>
      <w:r w:rsidR="00A21CC4">
        <w:t xml:space="preserve">, Zagreb </w:t>
      </w:r>
      <w:r w:rsidR="00A21CC4" w:rsidRPr="008244D1">
        <w:t xml:space="preserve">u iznosu od </w:t>
      </w:r>
      <w:r w:rsidR="00A21CC4">
        <w:t>16.086,20</w:t>
      </w:r>
      <w:r w:rsidR="00A21CC4" w:rsidRPr="008244D1">
        <w:t xml:space="preserve"> kuna</w:t>
      </w:r>
      <w:r w:rsidR="00A21CC4">
        <w:t xml:space="preserve"> i 3. OPĆINA PODGORA, OIB: 87761142122, Andrije Kačića Miošića 2 u iznosu od 1.150,66 kuna</w:t>
      </w:r>
      <w:r>
        <w:t xml:space="preserve">, a kako predmetne tražbine nisu bile osporene to da je dužnik sukladno gore citiranoj odredbi Stečajnog zakona dužan Financijskog agenciji platiti iznos od ukupno </w:t>
      </w:r>
      <w:r w:rsidR="00A21CC4">
        <w:t>312,02</w:t>
      </w:r>
      <w:r>
        <w:t xml:space="preserve"> kuna.</w:t>
      </w:r>
    </w:p>
    <w:p w:rsidRDefault="00204A70" w:rsidP="00204A70" w:rsidR="00204A70">
      <w:pPr>
        <w:ind w:firstLine="708" w:right="-1"/>
        <w:jc w:val="both"/>
        <w:rPr>
          <w:color w:val="FF0000"/>
        </w:rPr>
      </w:pPr>
    </w:p>
    <w:p w:rsidRDefault="00204A70" w:rsidP="00204A70" w:rsidR="00204A70">
      <w:pPr>
        <w:ind w:firstLine="708" w:right="-1"/>
        <w:jc w:val="both"/>
      </w:pPr>
      <w:r>
        <w:t>Odredb</w:t>
      </w:r>
      <w:r w:rsidR="00A21CC4">
        <w:t>om članka 40. stavak</w:t>
      </w:r>
      <w:r>
        <w:t xml:space="preserve"> 1. </w:t>
      </w:r>
      <w:r w:rsidR="00A21CC4">
        <w:t>Stečajnog zakona (Narodne novine broj 715/15 i 104/17, dalje SZ)</w:t>
      </w:r>
      <w:r>
        <w:t xml:space="preserve"> propisano je da ako je pojedina prijavljena tražbina navedena u prijedlogu za otvaranje predstečajnog postupka i bude osporena podnositelj prijave dužan je za prijavu svake pojedine tražbine platiti naknadu Financijskoj agenciji u iznosu od 2% od iznosa tražbine, ali ne više od 200,00 kn. Nadalje, st</w:t>
      </w:r>
      <w:r w:rsidR="00A21CC4">
        <w:t>avkom</w:t>
      </w:r>
      <w:r>
        <w:t xml:space="preserve"> 2. istoga članka propisano je da ako pojedina prijava tražbine nije navedena u prijedlogu za otvaranje predstečajnog postupka</w:t>
      </w:r>
      <w:r w:rsidR="00A21CC4">
        <w:t xml:space="preserve"> i nije osporena, naknadu iz stavka</w:t>
      </w:r>
      <w:r>
        <w:t xml:space="preserve"> 1. ovog članka dužan je platiti dužnik. </w:t>
      </w:r>
    </w:p>
    <w:p w:rsidRDefault="00204A70" w:rsidP="00204A70" w:rsidR="00204A70">
      <w:pPr>
        <w:ind w:firstLine="708" w:right="-1"/>
        <w:jc w:val="both"/>
      </w:pPr>
    </w:p>
    <w:p w:rsidRDefault="00204A70" w:rsidP="00204A70" w:rsidR="00204A70">
      <w:pPr>
        <w:ind w:firstLine="708" w:right="-1"/>
        <w:jc w:val="both"/>
      </w:pPr>
      <w:r>
        <w:t xml:space="preserve">Budući da je nesporno da dužnik u prijedlogu za otvaranje predstečajnog postupka koji je dostavio ovom sudu </w:t>
      </w:r>
      <w:r w:rsidR="00A21CC4">
        <w:t>4. travnja 2018.</w:t>
      </w:r>
      <w:r>
        <w:t xml:space="preserve"> nije </w:t>
      </w:r>
      <w:r w:rsidR="00A21CC4">
        <w:t xml:space="preserve">naveo i tražbine vjerovnika: 1. </w:t>
      </w:r>
      <w:r w:rsidR="00A21CC4" w:rsidRPr="008244D1">
        <w:t>ALLIANZ ZAGREB d.d., OIB:</w:t>
      </w:r>
      <w:r w:rsidR="00A21CC4" w:rsidRPr="00915746">
        <w:t xml:space="preserve"> </w:t>
      </w:r>
      <w:r w:rsidR="00A21CC4" w:rsidRPr="008244D1">
        <w:t>23759810849</w:t>
      </w:r>
      <w:r w:rsidR="00A21CC4">
        <w:t xml:space="preserve">, Heinzelova 70, Zagreb </w:t>
      </w:r>
      <w:r w:rsidR="00A21CC4" w:rsidRPr="008244D1">
        <w:t xml:space="preserve">u iznosu od </w:t>
      </w:r>
      <w:r w:rsidR="00A21CC4">
        <w:t>1.330,63</w:t>
      </w:r>
      <w:r w:rsidR="00A21CC4" w:rsidRPr="008244D1">
        <w:t xml:space="preserve"> kuna</w:t>
      </w:r>
      <w:r w:rsidR="00A21CC4">
        <w:t xml:space="preserve">, 2. ERSTE CARD CLUB d.o.o., OIB: 85941596441, </w:t>
      </w:r>
      <w:r w:rsidR="00A21CC4" w:rsidRPr="00770A92">
        <w:t>Ulica Frana Folnegovića 6</w:t>
      </w:r>
      <w:r w:rsidR="00A21CC4">
        <w:t xml:space="preserve">, Zagreb </w:t>
      </w:r>
      <w:r w:rsidR="00A21CC4" w:rsidRPr="008244D1">
        <w:t xml:space="preserve">u iznosu od </w:t>
      </w:r>
      <w:r w:rsidR="00A21CC4">
        <w:t>16.086,20</w:t>
      </w:r>
      <w:r w:rsidR="00A21CC4" w:rsidRPr="008244D1">
        <w:t xml:space="preserve"> kuna</w:t>
      </w:r>
      <w:r w:rsidR="00A21CC4">
        <w:t xml:space="preserve"> i 3. OPĆINA PODGORA, OIB: 87761142122, Andrije Kačića Miošića 2 u iznosu od 1.150,66 kuna</w:t>
      </w:r>
      <w:r>
        <w:t xml:space="preserve">, a tražbine kojih vjerovnika u naprijed navedenom iznosu nisu osporene u konkretnom postupku, to se prijedlog Financijske agencije ukazuje osnovanim slijedom čega je i odlučeno kao u izreci ovog rješenja. </w:t>
      </w:r>
    </w:p>
    <w:p w:rsidRDefault="00204A70" w:rsidP="00204A70" w:rsidR="00204A70">
      <w:pPr>
        <w:ind w:right="235"/>
        <w:jc w:val="both"/>
      </w:pPr>
    </w:p>
    <w:p w:rsidRDefault="00204A70" w:rsidP="00204A70" w:rsidR="00204A70">
      <w:pPr>
        <w:tabs>
          <w:tab w:pos="960" w:val="left"/>
        </w:tabs>
        <w:ind w:right="235"/>
        <w:jc w:val="center"/>
      </w:pPr>
      <w:r>
        <w:t xml:space="preserve">U Splitu, </w:t>
      </w:r>
      <w:r w:rsidR="00A21CC4">
        <w:t xml:space="preserve">24. listopada 2018. </w:t>
      </w:r>
    </w:p>
    <w:p w:rsidRDefault="00204A70" w:rsidP="00204A70" w:rsidR="00204A70">
      <w:pPr>
        <w:tabs>
          <w:tab w:pos="960" w:val="left"/>
        </w:tabs>
        <w:ind w:right="235"/>
      </w:pPr>
    </w:p>
    <w:p w:rsidRDefault="00A21CC4" w:rsidP="00A21CC4" w:rsidR="00204A70">
      <w:pPr>
        <w:ind w:firstLine="720" w:left="5040"/>
        <w:jc w:val="center"/>
      </w:pPr>
      <w:r>
        <w:t>Sudac</w:t>
      </w:r>
    </w:p>
    <w:p w:rsidRDefault="00204A70" w:rsidP="00204A70" w:rsidR="00204A70">
      <w:pPr>
        <w:ind w:firstLine="720" w:left="5040"/>
        <w:jc w:val="right"/>
      </w:pPr>
    </w:p>
    <w:p w:rsidRDefault="00204A70" w:rsidP="00204A70" w:rsidR="00204A70">
      <w:pPr>
        <w:ind w:firstLine="720" w:left="5040"/>
        <w:jc w:val="right"/>
      </w:pPr>
    </w:p>
    <w:p w:rsidRDefault="00204A70" w:rsidP="00A21CC4" w:rsidR="00204A70">
      <w:pPr>
        <w:ind w:firstLine="720" w:left="5040"/>
        <w:jc w:val="center"/>
      </w:pPr>
      <w:r>
        <w:t>Katarina Mikulić</w:t>
      </w:r>
      <w:r w:rsidR="00DB5B89">
        <w:t>,v.r.</w:t>
      </w:r>
    </w:p>
    <w:p w:rsidRDefault="00DB5B89" w:rsidP="0071700F" w:rsidR="00DB5B8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B5B89" w:rsidP="00DB5B89" w:rsidR="00DB5B89"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DB5B89" w:rsidP="00A21CC4" w:rsidR="00DB5B89">
      <w:pPr>
        <w:ind w:firstLine="720" w:left="5040"/>
        <w:jc w:val="center"/>
      </w:pPr>
    </w:p>
    <w:p w:rsidRDefault="00204A70" w:rsidP="00204A70" w:rsidR="00204A70">
      <w:pPr>
        <w:tabs>
          <w:tab w:pos="960" w:val="left"/>
        </w:tabs>
        <w:ind w:right="235"/>
      </w:pPr>
    </w:p>
    <w:p w:rsidRDefault="00204A70" w:rsidP="00204A70" w:rsidR="00204A70">
      <w:pPr>
        <w:tabs>
          <w:tab w:pos="960" w:val="left"/>
        </w:tabs>
        <w:ind w:right="235"/>
      </w:pPr>
    </w:p>
    <w:p w:rsidRDefault="00A21CC4" w:rsidP="00204A70" w:rsidR="00204A70">
      <w:pPr>
        <w:tabs>
          <w:tab w:pos="960" w:val="left"/>
        </w:tabs>
        <w:ind w:right="235"/>
        <w:jc w:val="both"/>
      </w:pPr>
      <w:r>
        <w:t>Uputa o pravnom lijeku</w:t>
      </w:r>
      <w:r w:rsidR="00204A70">
        <w:t>:</w:t>
      </w:r>
    </w:p>
    <w:p w:rsidRDefault="00204A70" w:rsidP="00204A70" w:rsidR="00204A70">
      <w:pPr>
        <w:tabs>
          <w:tab w:pos="960" w:val="left"/>
        </w:tabs>
        <w:ind w:right="235"/>
        <w:jc w:val="both"/>
      </w:pPr>
      <w:r>
        <w:t>Protiv ovoga rješenja može se izjaviti žalba u roku od 8 (osam) dana od dostave pisanog otpravka istog</w:t>
      </w:r>
      <w:r w:rsidR="00A21CC4">
        <w:t xml:space="preserve"> putem e-Oglasne ploče sudova</w:t>
      </w:r>
      <w:r>
        <w:t>, u 3</w:t>
      </w:r>
      <w:r w:rsidR="00A21CC4">
        <w:t xml:space="preserve"> (tri) istovjetna primjerka (članak 12. i članak 19. SZ</w:t>
      </w:r>
      <w:r>
        <w:t xml:space="preserve">). O žalbi odlučuje Visoki trgovački </w:t>
      </w:r>
      <w:r w:rsidRPr="00A21CC4">
        <w:rPr>
          <w:b/>
        </w:rPr>
        <w:t>s</w:t>
      </w:r>
      <w:r>
        <w:t>ud Republike Hrvatske.</w:t>
      </w:r>
    </w:p>
    <w:p w:rsidRDefault="00204A70" w:rsidP="00204A70" w:rsidR="00204A70">
      <w:pPr>
        <w:tabs>
          <w:tab w:pos="960" w:val="left"/>
        </w:tabs>
        <w:ind w:right="235"/>
      </w:pPr>
    </w:p>
    <w:p w:rsidRDefault="00204A70" w:rsidP="00204A70" w:rsidR="00204A70">
      <w:pPr>
        <w:jc w:val="both"/>
      </w:pPr>
    </w:p>
    <w:p w:rsidRDefault="00204A70" w:rsidP="00204A70" w:rsidR="00204A70">
      <w:pPr>
        <w:jc w:val="center"/>
      </w:pPr>
      <w:r>
        <w:t xml:space="preserve">  </w:t>
      </w:r>
    </w:p>
    <w:p w:rsidRDefault="00204A70" w:rsidP="00204A70" w:rsidR="00204A70">
      <w:pPr>
        <w:ind w:firstLine="720" w:left="5040"/>
        <w:jc w:val="right"/>
      </w:pPr>
    </w:p>
    <w:p w:rsidRDefault="00204A70" w:rsidP="00204A70" w:rsidR="00204A70">
      <w:pPr>
        <w:jc w:val="both"/>
      </w:pPr>
    </w:p>
    <w:p w:rsidRDefault="00204A70" w:rsidP="00204A70" w:rsidR="00204A70">
      <w:pPr>
        <w:jc w:val="both"/>
      </w:pPr>
    </w:p>
    <w:p w:rsidRDefault="00204A70" w:rsidP="00204A70" w:rsidR="00204A70">
      <w:pPr>
        <w:jc w:val="center"/>
      </w:pPr>
    </w:p>
    <w:p w:rsidRDefault="00204A70" w:rsidP="00204A70" w:rsidR="00204A70">
      <w:pPr>
        <w:jc w:val="center"/>
      </w:pPr>
    </w:p>
    <w:p w:rsidRDefault="00204A70" w:rsidP="00204A70" w:rsidR="00204A70">
      <w:pPr>
        <w:jc w:val="center"/>
      </w:pPr>
    </w:p>
    <w:p w:rsidRDefault="00204A70" w:rsidP="00204A70" w:rsidR="00204A70">
      <w:pPr>
        <w:ind w:left="708"/>
        <w:jc w:val="both"/>
      </w:pPr>
    </w:p>
    <w:p w:rsidRDefault="00204A70" w:rsidP="00204A70" w:rsidR="00204A70">
      <w:pPr>
        <w:ind w:firstLine="708"/>
        <w:jc w:val="center"/>
        <w:rPr>
          <w:color w:val="000000"/>
        </w:rPr>
      </w:pPr>
    </w:p>
    <w:p w:rsidRDefault="00204A70" w:rsidP="00204A70" w:rsidR="00204A70">
      <w:pPr>
        <w:ind w:hanging="705" w:left="705"/>
        <w:rPr>
          <w:color w:val="000000"/>
        </w:rPr>
      </w:pPr>
    </w:p>
    <w:p w:rsidRDefault="00204A70" w:rsidP="00204A70" w:rsidR="00204A70">
      <w:pPr>
        <w:ind w:hanging="705" w:left="705"/>
        <w:rPr>
          <w:color w:val="000000"/>
        </w:rPr>
      </w:pPr>
    </w:p>
    <w:p w:rsidRDefault="00204A70" w:rsidP="00204A70" w:rsidR="00204A70">
      <w:pPr>
        <w:ind w:hanging="705" w:left="705"/>
        <w:rPr>
          <w:color w:val="000000"/>
        </w:rPr>
      </w:pPr>
    </w:p>
    <w:p w:rsidRDefault="00204A70" w:rsidP="00204A70" w:rsidR="00204A70">
      <w:pPr>
        <w:ind w:hanging="705" w:left="705"/>
        <w:rPr>
          <w:color w:val="000000"/>
        </w:rPr>
      </w:pPr>
    </w:p>
    <w:p w:rsidRDefault="00204A70" w:rsidP="00204A70" w:rsidR="00204A70">
      <w:pPr>
        <w:ind w:hanging="705" w:left="705"/>
        <w:rPr>
          <w:color w:val="000000"/>
        </w:rPr>
      </w:pPr>
    </w:p>
    <w:p w:rsidRDefault="00204A70" w:rsidP="00204A70" w:rsidR="00204A70">
      <w:pPr>
        <w:ind w:hanging="705" w:left="705"/>
        <w:rPr>
          <w:color w:val="000000"/>
        </w:rPr>
      </w:pPr>
    </w:p>
    <w:p w:rsidRDefault="00204A70" w:rsidP="00204A70" w:rsidR="00204A70">
      <w:pPr>
        <w:ind w:hanging="705" w:left="705"/>
        <w:rPr>
          <w:color w:val="000000"/>
        </w:rPr>
      </w:pPr>
    </w:p>
    <w:p w:rsidRDefault="00204A70" w:rsidP="00204A70" w:rsidR="00204A70">
      <w:pPr>
        <w:rPr>
          <w:color w:val="000000"/>
        </w:rPr>
      </w:pPr>
    </w:p>
    <w:p w:rsidRDefault="00204A70" w:rsidP="00204A70" w:rsidR="00204A70">
      <w:pPr>
        <w:jc w:val="both"/>
      </w:pPr>
    </w:p>
    <w:p w:rsidRDefault="00853B3E" w:rsidR="00853B3E"/>
    <w:sectPr w:rsidSect="00A21CC4"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1CC4" w:rsidP="00A21CC4" w:rsidR="00A21CC4">
      <w:r>
        <w:separator/>
      </w:r>
    </w:p>
  </w:endnote>
  <w:endnote w:id="0" w:type="continuationSeparator">
    <w:p w:rsidRDefault="00A21CC4" w:rsidP="00A21CC4" w:rsidR="00A21C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1CC4" w:rsidP="00A21CC4" w:rsidR="00A21CC4">
      <w:r>
        <w:separator/>
      </w:r>
    </w:p>
  </w:footnote>
  <w:footnote w:id="0" w:type="continuationSeparator">
    <w:p w:rsidRDefault="00A21CC4" w:rsidP="00A21CC4" w:rsidR="00A21C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CC4" w:rsidP="00A21CC4" w:rsidR="00A21CC4" w:rsidRPr="00C57DBC">
    <w:pPr>
      <w:jc w:val="right"/>
    </w:pPr>
    <w:r>
      <w:tab/>
    </w:r>
    <w:sdt>
      <w:sdtPr>
        <w:id w:val="487519475"/>
        <w:docPartObj>
          <w:docPartGallery w:val="Page Numbers (Top of Page)"/>
          <w:docPartUnique/>
        </w:docPartObj>
      </w:sdtPr>
      <w:sdtEndPr/>
      <w:sdtContent>
        <w:r>
          <w:tab/>
        </w:r>
        <w:r>
          <w:fldChar w:fldCharType="begin"/>
        </w:r>
        <w:r>
          <w:instrText>PAGE   \* MERGEFORMAT</w:instrText>
        </w:r>
        <w:r>
          <w:fldChar w:fldCharType="separate"/>
        </w:r>
        <w:r w:rsidR="00DB5B89">
          <w:rPr>
            <w:noProof/>
          </w:rPr>
          <w:t>2</w:t>
        </w:r>
        <w:r>
          <w:fldChar w:fldCharType="end"/>
        </w:r>
        <w:r>
          <w:tab/>
        </w:r>
        <w:r>
          <w:tab/>
        </w:r>
      </w:sdtContent>
    </w:sdt>
    <w:r w:rsidRPr="00C57DBC">
      <w:t>Poslovni broj: 4. St-</w:t>
    </w:r>
    <w:r>
      <w:t>266/2018-30</w:t>
    </w:r>
  </w:p>
  <w:p w:rsidRDefault="00A21CC4" w:rsidP="00A21CC4" w:rsidR="00A21CC4">
    <w:pPr>
      <w:pStyle w:val="Zaglavlje"/>
      <w:tabs>
        <w:tab w:pos="7245" w:val="left"/>
      </w:tabs>
    </w:pPr>
  </w:p>
  <w:p w:rsidRDefault="00A21CC4" w:rsidR="00A21CC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6F0DBF"/>
    <w:multiLevelType w:val="hybridMultilevel"/>
    <w:tmpl w:val="53240F5E"/>
    <w:lvl w:tplc="21C25BF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4A70"/>
    <w:rsid w:val="00066650"/>
    <w:rsid w:val="00085E7C"/>
    <w:rsid w:val="000B4D96"/>
    <w:rsid w:val="000D5416"/>
    <w:rsid w:val="000E6D83"/>
    <w:rsid w:val="00204A70"/>
    <w:rsid w:val="0024181F"/>
    <w:rsid w:val="002C285B"/>
    <w:rsid w:val="003C2F22"/>
    <w:rsid w:val="003D0604"/>
    <w:rsid w:val="00417EA6"/>
    <w:rsid w:val="0071519E"/>
    <w:rsid w:val="007F7A84"/>
    <w:rsid w:val="00814EDB"/>
    <w:rsid w:val="00815142"/>
    <w:rsid w:val="00853B3E"/>
    <w:rsid w:val="00981D37"/>
    <w:rsid w:val="00A21CC4"/>
    <w:rsid w:val="00A51DE9"/>
    <w:rsid w:val="00B7506F"/>
    <w:rsid w:val="00D778AF"/>
    <w:rsid w:val="00D8632A"/>
    <w:rsid w:val="00DB5B89"/>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4A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4A70"/>
    <w:pPr>
      <w:ind w:left="720"/>
      <w:contextualSpacing/>
    </w:pPr>
  </w:style>
  <w:style w:styleId="Tekstbalonia" w:type="paragraph">
    <w:name w:val="Balloon Text"/>
    <w:basedOn w:val="Normal"/>
    <w:link w:val="TekstbaloniaChar"/>
    <w:uiPriority w:val="99"/>
    <w:semiHidden/>
    <w:unhideWhenUsed/>
    <w:rsid w:val="00204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4A70"/>
    <w:rPr>
      <w:rFonts w:cs="Tahoma" w:eastAsia="Times New Roman" w:hAnsi="Tahoma" w:ascii="Tahoma"/>
      <w:sz w:val="16"/>
      <w:szCs w:val="16"/>
      <w:lang w:eastAsia="hr-HR"/>
    </w:rPr>
  </w:style>
  <w:style w:styleId="Reetkatablice" w:type="table">
    <w:name w:val="Table Grid"/>
    <w:basedOn w:val="Obinatablica"/>
    <w:uiPriority w:val="59"/>
    <w:rsid w:val="003D0604"/>
    <w:rPr>
      <w:rFonts w:cs="Times New Roman"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A21CC4"/>
    <w:pPr>
      <w:tabs>
        <w:tab w:pos="4536" w:val="center"/>
        <w:tab w:pos="9072" w:val="right"/>
      </w:tabs>
    </w:pPr>
  </w:style>
  <w:style w:customStyle="true" w:styleId="ZaglavljeChar" w:type="character">
    <w:name w:val="Zaglavlje Char"/>
    <w:basedOn w:val="Zadanifontodlomka"/>
    <w:link w:val="Zaglavlje"/>
    <w:uiPriority w:val="99"/>
    <w:rsid w:val="00A21CC4"/>
    <w:rPr>
      <w:rFonts w:cs="Times New Roman" w:eastAsia="Times New Roman"/>
      <w:szCs w:val="24"/>
      <w:lang w:eastAsia="hr-HR"/>
    </w:rPr>
  </w:style>
  <w:style w:styleId="Podnoje" w:type="paragraph">
    <w:name w:val="footer"/>
    <w:basedOn w:val="Normal"/>
    <w:link w:val="PodnojeChar"/>
    <w:uiPriority w:val="99"/>
    <w:unhideWhenUsed/>
    <w:rsid w:val="00A21CC4"/>
    <w:pPr>
      <w:tabs>
        <w:tab w:pos="4536" w:val="center"/>
        <w:tab w:pos="9072" w:val="right"/>
      </w:tabs>
    </w:pPr>
  </w:style>
  <w:style w:customStyle="true" w:styleId="PodnojeChar" w:type="character">
    <w:name w:val="Podnožje Char"/>
    <w:basedOn w:val="Zadanifontodlomka"/>
    <w:link w:val="Podnoje"/>
    <w:uiPriority w:val="99"/>
    <w:rsid w:val="00A21CC4"/>
    <w:rPr>
      <w:rFonts w:cs="Times New Roman" w:eastAsia="Times New Roman"/>
      <w:szCs w:val="24"/>
      <w:lang w:eastAsia="hr-HR"/>
    </w:rPr>
  </w:style>
  <w:style w:styleId="Tekstrezerviranogmjesta" w:type="character">
    <w:name w:val="Placeholder Text"/>
    <w:basedOn w:val="Zadanifontodlomka"/>
    <w:uiPriority w:val="99"/>
    <w:semiHidden/>
    <w:rsid w:val="00DB5B89"/>
    <w:rPr>
      <w:color w:val="808080"/>
      <w:bdr w:space="0" w:sz="0" w:color="auto" w:val="none"/>
      <w:shd w:fill="auto" w:color="auto" w:val="clear"/>
    </w:rPr>
  </w:style>
  <w:style w:customStyle="true" w:styleId="eSPISCCParagraphDefaultFont" w:type="character">
    <w:name w:val="eSPIS_CC_Paragraph Default Font"/>
    <w:basedOn w:val="Zadanifontodlomka"/>
    <w:rsid w:val="00DB5B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B5B89"/>
    <w:rPr>
      <w:b/>
      <w:bdr w:space="0" w:sz="0" w:color="auto" w:val="none"/>
      <w:shd w:fill="FFFFCC" w:color="auto" w:val="clear"/>
      <w:lang w:val="hr-HR"/>
    </w:rPr>
  </w:style>
  <w:style w:customStyle="true" w:styleId="PozadinaSvijetloCrvena" w:type="character">
    <w:name w:val="Pozadina_SvijetloCrvena"/>
    <w:basedOn w:val="eSPISCCParagraphDefaultFont"/>
    <w:rsid w:val="00DB5B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B5B89"/>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DB5B89"/>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4A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4A70"/>
    <w:pPr>
      <w:ind w:left="720"/>
      <w:contextualSpacing/>
    </w:pPr>
  </w:style>
  <w:style w:styleId="Tekstbalonia" w:type="paragraph">
    <w:name w:val="Balloon Text"/>
    <w:basedOn w:val="Normal"/>
    <w:link w:val="TekstbaloniaChar"/>
    <w:uiPriority w:val="99"/>
    <w:semiHidden/>
    <w:unhideWhenUsed/>
    <w:rsid w:val="00204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204A70"/>
    <w:rPr>
      <w:rFonts w:ascii="Tahoma" w:cs="Tahoma" w:eastAsia="Times New Roman" w:hAnsi="Tahoma"/>
      <w:sz w:val="16"/>
      <w:szCs w:val="16"/>
      <w:lang w:eastAsia="hr-HR"/>
    </w:rPr>
  </w:style>
  <w:style w:styleId="Reetkatablice" w:type="table">
    <w:name w:val="Table Grid"/>
    <w:basedOn w:val="Obinatablica"/>
    <w:uiPriority w:val="59"/>
    <w:rsid w:val="003D0604"/>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A21CC4"/>
    <w:pPr>
      <w:tabs>
        <w:tab w:pos="4536" w:val="center"/>
        <w:tab w:pos="9072" w:val="right"/>
      </w:tabs>
    </w:pPr>
  </w:style>
  <w:style w:customStyle="1" w:styleId="ZaglavljeChar" w:type="character">
    <w:name w:val="Zaglavlje Char"/>
    <w:basedOn w:val="Zadanifontodlomka"/>
    <w:link w:val="Zaglavlje"/>
    <w:uiPriority w:val="99"/>
    <w:rsid w:val="00A21CC4"/>
    <w:rPr>
      <w:rFonts w:cs="Times New Roman" w:eastAsia="Times New Roman"/>
      <w:szCs w:val="24"/>
      <w:lang w:eastAsia="hr-HR"/>
    </w:rPr>
  </w:style>
  <w:style w:styleId="Podnoje" w:type="paragraph">
    <w:name w:val="footer"/>
    <w:basedOn w:val="Normal"/>
    <w:link w:val="PodnojeChar"/>
    <w:uiPriority w:val="99"/>
    <w:unhideWhenUsed/>
    <w:rsid w:val="00A21CC4"/>
    <w:pPr>
      <w:tabs>
        <w:tab w:pos="4536" w:val="center"/>
        <w:tab w:pos="9072" w:val="right"/>
      </w:tabs>
    </w:pPr>
  </w:style>
  <w:style w:customStyle="1" w:styleId="PodnojeChar" w:type="character">
    <w:name w:val="Podnožje Char"/>
    <w:basedOn w:val="Zadanifontodlomka"/>
    <w:link w:val="Podnoje"/>
    <w:uiPriority w:val="99"/>
    <w:rsid w:val="00A21CC4"/>
    <w:rPr>
      <w:rFonts w:cs="Times New Roman" w:eastAsia="Times New Roman"/>
      <w:szCs w:val="24"/>
      <w:lang w:eastAsia="hr-HR"/>
    </w:rPr>
  </w:style>
  <w:style w:styleId="Tekstrezerviranogmjesta" w:type="character">
    <w:name w:val="Placeholder Text"/>
    <w:basedOn w:val="Zadanifontodlomka"/>
    <w:uiPriority w:val="99"/>
    <w:semiHidden/>
    <w:rsid w:val="00DB5B89"/>
    <w:rPr>
      <w:color w:val="808080"/>
      <w:bdr w:color="auto" w:space="0" w:sz="0" w:val="none"/>
      <w:shd w:color="auto" w:fill="auto" w:val="clear"/>
    </w:rPr>
  </w:style>
  <w:style w:customStyle="1" w:styleId="eSPISCCParagraphDefaultFont" w:type="character">
    <w:name w:val="eSPIS_CC_Paragraph Default Font"/>
    <w:basedOn w:val="Zadanifontodlomka"/>
    <w:rsid w:val="00DB5B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B5B89"/>
    <w:rPr>
      <w:b/>
      <w:bdr w:color="auto" w:space="0" w:sz="0" w:val="none"/>
      <w:shd w:color="auto" w:fill="FFFFCC" w:val="clear"/>
      <w:lang w:val="hr-HR"/>
    </w:rPr>
  </w:style>
  <w:style w:customStyle="1" w:styleId="PozadinaSvijetloCrvena" w:type="character">
    <w:name w:val="Pozadina_SvijetloCrvena"/>
    <w:basedOn w:val="eSPISCCParagraphDefaultFont"/>
    <w:rsid w:val="00DB5B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B5B89"/>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DB5B89"/>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18700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St-266/2018</izvorni_sadrzaj>
    <derivirana_varijabla naziv="DomainObject.Predmet.OznakaBroj_1">St-266/2018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PEKANOVIĆ, d.o.o. za trgovinu i ugostiteljstvo; Ministarstvo financija RH,Porezna uprava,Područni ured Split; IMOTA d.d. za poljodjelstvo, trgovinu i ugostiteljstvo u stečaju; VIPnet, društvo s ograničenom odgovornošću za usluge javnih telekomunikacija; HEP - Opskrba d.o.o. za opskrbu potrošača električnom, toplinskom energijom i plinom; Općina Podgora; DOMAK društvo s ograničenom odgovornošću za trgovinu i turizam zastupanog po punomoćniku JUJNOVIĆ LUČIĆ MARKOVIĆ Odvjetničko društvo javno trgovačko društvo; VELPRO - CENTAR društvo s ograničenom odgovornošću za trgovinu i usluge; Financijska agencija; CAPRICORNO, društvo s ograničenom odgovornošću za trgovinu; Proenergy d.o.o. za proizvodnju električne energije; JAMNICA dioničko društvo za proizvodnju mineralnih voda; PODRAVKA prehrambena industrija, d.d.; PIK VRBOVEC-MESNA INDUSTRIJA, dioničko društvo za proizvodnju i promet mesa i mesnih prerađevina; CRO-GO d.o.o. za proizvodnju i trgovinu; ROTO DINAMIC društvo s ograničenom odgovornošću za unutarnju i vanjsku trgovinu; ERSTE CARD CLUB društvo s ograničenom odgovornošću za financijsko posredovanje i usluge zastupanog po punomoćniku OD LEKO I PARTNERI; ALLIANZ ZAGREB dioničko društvo za osiguranje; BRANITELJSKA POLJOPRIVREDNA ZADRUGA IMOĆANKA u stečaju; FIBIS d.o.o. za trgovinu i usluge; Hrvatski Telekom d.d.; JOLLY - JBS društvo ograničene odgovornosti za trgovinu, turizam, ugostiteljstvo i zastupanje u stečaju; Korab d.o.o. za savjetovanje u vezi s poslovanjem i upravljanjem; KONTAKT-COMMERCIUM, d.o.o. za prijevoz i usluge; KUSTURA d.o.o. trgovina i usluge; OLMA GRAĐENJE društvo s ograničenom odgovornošću za trgovinu i građenje u stečaju; TRIGRAM d.o.o. za proizvodnju; ZAGREBAČKA BANKA DIONIČKO DRUŠTVO; UNIQA osiguranje d.d.</izvorni_sadrzaj>
    <derivirana_varijabla naziv="DomainObject.Predmet.StrankaFormated_1">  PEKANOVIĆ, d.o.o. za trgovinu i ugostiteljstvo; Ministarstvo financija RH,Porezna uprava,Područni ured Split; IMOTA d.d. za poljodjelstvo, trgovinu i ugostiteljstvo u stečaju; VIPnet, društvo s ograničenom odgovornošću za usluge javnih telekomunikacija; HEP - Opskrba d.o.o. za opskrbu potrošača električnom, toplinskom energijom i plinom; Općina Podgora; DOMAK društvo s ograničenom odgovornošću za trgovinu i turizam zastupanog po punomoćniku JUJNOVIĆ LUČIĆ MARKOVIĆ Odvjetničko društvo javno trgovačko društvo; VELPRO - CENTAR društvo s ograničenom odgovornošću za trgovinu i usluge; Financijska agencija; CAPRICORNO, društvo s ograničenom odgovornošću za trgovinu; Proenergy d.o.o. za proizvodnju električne energije; JAMNICA dioničko društvo za proizvodnju mineralnih voda; PODRAVKA prehrambena industrija, d.d.; PIK VRBOVEC-MESNA INDUSTRIJA, dioničko društvo za proizvodnju i promet mesa i mesnih prerađevina; CRO-GO d.o.o. za proizvodnju i trgovinu; ROTO DINAMIC društvo s ograničenom odgovornošću za unutarnju i vanjsku trgovinu; ERSTE CARD CLUB društvo s ograničenom odgovornošću za financijsko posredovanje i usluge zastupanog po punomoćniku OD LEKO I PARTNERI; ALLIANZ ZAGREB dioničko društvo za osiguranje; BRANITELJSKA POLJOPRIVREDNA ZADRUGA IMOĆANKA u stečaju; FIBIS d.o.o. za trgovinu i usluge; Hrvatski Telekom d.d.; JOLLY - JBS društvo ograničene odgovornosti za trgovinu, turizam, ugostiteljstvo i zastupanje u stečaju; Korab d.o.o. za savjetovanje u vezi s poslovanjem i upravljanjem; KONTAKT-COMMERCIUM, d.o.o. za prijevoz i usluge; KUSTURA d.o.o. trgovina i usluge; OLMA GRAĐENJE društvo s ograničenom odgovornošću za trgovinu i građenje u stečaju; TRIGRAM d.o.o. za proizvodnju; ZAGREBAČKA BANKA DIONIČKO DRUŠTVO; UNIQA osiguranje d.d.</derivirana_varijabla>
  </DomainObject.Predmet.StrankaFormated>
  <DomainObject.Predmet.StrankaFormatedOIB>
    <izvorni_sadrzaj>  PEKANOVIĆ, d.o.o. za trgovinu i ugostiteljstvo, OIB 81479674300; Ministarstvo financija RH,Porezna uprava,Područni ured Split, OIB 18683136487; IMOTA d.d. za poljodjelstvo, trgovinu i ugostiteljstvo u stečaju, OIB 02297833542; VIPnet, društvo s ograničenom odgovornošću za usluge javnih telekomunikacija, OIB 29524210204; HEP - Opskrba d.o.o. za opskrbu potrošača električnom, toplinskom energijom i plinom, OIB 63073332379; Općina Podgora, OIB 87761142122; DOMAK društvo s ograničenom odgovornošću za trgovinu i turizam, OIB 86170416512 zastupanog po punomoćniku JUJNOVIĆ LUČIĆ MARKOVIĆ Odvjetničko društvo javno trgovačko društvo; VELPRO - CENTAR društvo s ograničenom odgovornošću za trgovinu i usluge, OIB 46660800468; Financijska agencija, OIB 85821130368; CAPRICORNO, društvo s ograničenom odgovornošću za trgovinu, OIB 09517317411; Proenergy d.o.o. za proizvodnju električne energije, OIB 63962176928; JAMNICA dioničko društvo za proizvodnju mineralnih voda, OIB 05050436541; PODRAVKA prehrambena industrija, d.d., OIB 18928523252; PIK VRBOVEC-MESNA INDUSTRIJA, dioničko društvo za proizvodnju i promet mesa i mesnih prerađevina, OIB 78909170415; CRO-GO d.o.o. za proizvodnju i trgovinu, OIB 79478632402; ROTO DINAMIC društvo s ograničenom odgovornošću za unutarnju i vanjsku trgovinu, OIB 24723122482; ERSTE CARD CLUB društvo s ograničenom odgovornošću za financijsko posredovanje i usluge, OIB 85941596441 zastupanog po punomoćniku OD LEKO I PARTNERI; ALLIANZ ZAGREB dioničko društvo za osiguranje, OIB 23759810849; BRANITELJSKA POLJOPRIVREDNA ZADRUGA IMOĆANKA u stečaju, OIB 41108966606; FIBIS d.o.o. za trgovinu i usluge, OIB 10634598453; Hrvatski Telekom d.d., OIB 81793146560; JOLLY - JBS društvo ograničene odgovornosti za trgovinu, turizam, ugostiteljstvo i zastupanje u stečaju, OIB 00322433664; Korab d.o.o. za savjetovanje u vezi s poslovanjem i upravljanjem, OIB 22668360735; KONTAKT-COMMERCIUM, d.o.o. za prijevoz i usluge, OIB 37370955564; KUSTURA d.o.o. trgovina i usluge, OIB 62134495963; OLMA GRAĐENJE društvo s ograničenom odgovornošću za trgovinu i građenje u stečaju, OIB 84404506092; TRIGRAM d.o.o. za proizvodnju, OIB 53393957926; ZAGREBAČKA BANKA DIONIČKO DRUŠTVO, OIB 92963223473; UNIQA osiguranje d.d., OIB 75665455333</izvorni_sadrzaj>
    <derivirana_varijabla naziv="DomainObject.Predmet.StrankaFormatedOIB_1">  PEKANOVIĆ, d.o.o. za trgovinu i ugostiteljstvo, OIB 81479674300; Ministarstvo financija RH,Porezna uprava,Područni ured Split, OIB 18683136487; IMOTA d.d. za poljodjelstvo, trgovinu i ugostiteljstvo u stečaju, OIB 02297833542; VIPnet, društvo s ograničenom odgovornošću za usluge javnih telekomunikacija, OIB 29524210204; HEP - Opskrba d.o.o. za opskrbu potrošača električnom, toplinskom energijom i plinom, OIB 63073332379; Općina Podgora, OIB 87761142122; DOMAK društvo s ograničenom odgovornošću za trgovinu i turizam, OIB 86170416512 zastupanog po punomoćniku JUJNOVIĆ LUČIĆ MARKOVIĆ Odvjetničko društvo javno trgovačko društvo; VELPRO - CENTAR društvo s ograničenom odgovornošću za trgovinu i usluge, OIB 46660800468; Financijska agencija, OIB 85821130368; CAPRICORNO, društvo s ograničenom odgovornošću za trgovinu, OIB 09517317411; Proenergy d.o.o. za proizvodnju električne energije, OIB 63962176928; JAMNICA dioničko društvo za proizvodnju mineralnih voda, OIB 05050436541; PODRAVKA prehrambena industrija, d.d., OIB 18928523252; PIK VRBOVEC-MESNA INDUSTRIJA, dioničko društvo za proizvodnju i promet mesa i mesnih prerađevina, OIB 78909170415; CRO-GO d.o.o. za proizvodnju i trgovinu, OIB 79478632402; ROTO DINAMIC društvo s ograničenom odgovornošću za unutarnju i vanjsku trgovinu, OIB 24723122482; ERSTE CARD CLUB društvo s ograničenom odgovornošću za financijsko posredovanje i usluge, OIB 85941596441 zastupanog po punomoćniku OD LEKO I PARTNERI; ALLIANZ ZAGREB dioničko društvo za osiguranje, OIB 23759810849; BRANITELJSKA POLJOPRIVREDNA ZADRUGA IMOĆANKA u stečaju, OIB 41108966606; FIBIS d.o.o. za trgovinu i usluge, OIB 10634598453; Hrvatski Telekom d.d., OIB 81793146560; JOLLY - JBS društvo ograničene odgovornosti za trgovinu, turizam, ugostiteljstvo i zastupanje u stečaju, OIB 00322433664; Korab d.o.o. za savjetovanje u vezi s poslovanjem i upravljanjem, OIB 22668360735; KONTAKT-COMMERCIUM, d.o.o. za prijevoz i usluge, OIB 37370955564; KUSTURA d.o.o. trgovina i usluge, OIB 62134495963; OLMA GRAĐENJE društvo s ograničenom odgovornošću za trgovinu i građenje u stečaju, OIB 84404506092; TRIGRAM d.o.o. za proizvodnju, OIB 53393957926; ZAGREBAČKA BANKA DIONIČKO DRUŠTVO, OIB 92963223473; UNIQA osiguranje d.d., OIB 75665455333</derivirana_varijabla>
  </DomainObject.Predmet.StrankaFormatedOIB>
  <DomainObject.Predmet.StrankaFormatedWithAdress>
    <izvorni_sadrzaj> PEKANOVIĆ, d.o.o. za trgovinu i ugostiteljstvo, Težački put 24, 21260 Zmijavci; Ministarstvo financija RH,Porezna uprava,Područni ured Split, Trg dr. Franje Tuđmana 4, 21000 Split; IMOTA d.d. za poljodjelstvo, trgovinu i ugostiteljstvo u stečaju, Perinuša/bb, 21260 Donji Proložac; VIPnet, društvo s ograničenom odgovornošću za usluge javnih telekomunikacija, Vrtni put 1, 10000 Zagreb; HEP - Opskrba d.o.o. za opskrbu potrošača električnom, toplinskom energijom i plinom, Ulica grada Vukovara 37, 10000 Zagreb; Općina Podgora, Andrije Kačića Miošića 2, 21327 Podgora; DOMAK društvo s ograničenom odgovornošću za trgovinu i turizam, Selska 46, 10000 Zagreb zastupanog po punomoćniku JUJNOVIĆ LUČIĆ MARKOVIĆ Odvjetničko društvo javno trgovačko društvo; VELPRO - CENTAR društvo s ograničenom odgovornošću za trgovinu i usluge, Marijana Čavića 1, 10000 Zagreb; Financijska agencija, Ulica grada Vukovara 70, 10000 Zagreb; CAPRICORNO, društvo s ograničenom odgovornošću za trgovinu, Hercegovačka 57/A, 21000 Split; Proenergy d.o.o. za proizvodnju električne energije, J. Marohnića 1, 10000 Zagreb; JAMNICA dioničko društvo za proizvodnju mineralnih voda, Getaldićeva 3, 10000 Zagreb; PODRAVKA prehrambena industrija, d.d., A.Starčevića 32, 48000 Koprivnica; PIK VRBOVEC-MESNA INDUSTRIJA, dioničko društvo za proizvodnju i promet mesa i mesnih prerađevina, Zagrebačka 148, 10340 Vrbovec; CRO-GO d.o.o. za proizvodnju i trgovinu, Don Frane Bulića 64, 21210 Solin; ROTO DINAMIC društvo s ograničenom odgovornošću za unutarnju i vanjsku trgovinu, Samoborska Cesta 102, 10000 Zagreb; ERSTE CARD CLUB društvo s ograničenom odgovornošću za financijsko posredovanje i usluge, Ulica Frana Folnegovića 6, 10000 Zagreb zastupanog po punomoćniku OD LEKO I PARTNERI; ALLIANZ ZAGREB dioničko društvo za osiguranje, Heinzelova 70, 10000 Zagreb; BRANITELJSKA POLJOPRIVREDNA ZADRUGA IMOĆANKA u stečaju, Donji Vinjani 475, 21260 Donji Vinjani; FIBIS d.o.o. za trgovinu i usluge, Medarska 69, 10000 Zagreb; Hrvatski Telekom d.d., Roberta Frangeša Mihanovića 9, 10000 Zagreb; JOLLY - JBS društvo ograničene odgovornosti za trgovinu, turizam, ugostiteljstvo i zastupanje u stečaju, Ante Šupuka 10, 22000 Šibenik; Korab d.o.o. za savjetovanje u vezi s poslovanjem i upravljanjem, Tina Ujevića 16, 10431 Sveta Nedelja; KONTAKT-COMMERCIUM, d.o.o. za prijevoz i usluge, Kralja Zvonimira 74, 21260 Imotski; KUSTURA d.o.o. trgovina i usluge, Antuna Augustinčića 17, 49217 Krapinske Toplice; OLMA GRAĐENJE društvo s ograničenom odgovornošću za trgovinu i građenje u stečaju, Franjevački put br. 14, 21300 Makarska; TRIGRAM d.o.o. za proizvodnju, Borčec 45, 10000 Zagreb; ZAGREBAČKA BANKA DIONIČKO DRUŠTVO, Trg bana Josipa Jelačića 10, 10000 Zagreb; UNIQA osiguranje d.d., Planinska 13 A, 10000 Zagreb</izvorni_sadrzaj>
    <derivirana_varijabla naziv="DomainObject.Predmet.StrankaFormatedWithAdress_1"> PEKANOVIĆ, d.o.o. za trgovinu i ugostiteljstvo, Težački put 24, 21260 Zmijavci; Ministarstvo financija RH,Porezna uprava,Područni ured Split, Trg dr. Franje Tuđmana 4, 21000 Split; IMOTA d.d. za poljodjelstvo, trgovinu i ugostiteljstvo u stečaju, Perinuša/bb, 21260 Donji Proložac; VIPnet, društvo s ograničenom odgovornošću za usluge javnih telekomunikacija, Vrtni put 1, 10000 Zagreb; HEP - Opskrba d.o.o. za opskrbu potrošača električnom, toplinskom energijom i plinom, Ulica grada Vukovara 37, 10000 Zagreb; Općina Podgora, Andrije Kačića Miošića 2, 21327 Podgora; DOMAK društvo s ograničenom odgovornošću za trgovinu i turizam, Selska 46, 10000 Zagreb zastupanog po punomoćniku JUJNOVIĆ LUČIĆ MARKOVIĆ Odvjetničko društvo javno trgovačko društvo; VELPRO - CENTAR društvo s ograničenom odgovornošću za trgovinu i usluge, Marijana Čavića 1, 10000 Zagreb; Financijska agencija, Ulica grada Vukovara 70, 10000 Zagreb; CAPRICORNO, društvo s ograničenom odgovornošću za trgovinu, Hercegovačka 57/A, 21000 Split; Proenergy d.o.o. za proizvodnju električne energije, J. Marohnića 1, 10000 Zagreb; JAMNICA dioničko društvo za proizvodnju mineralnih voda, Getaldićeva 3, 10000 Zagreb; PODRAVKA prehrambena industrija, d.d., A.Starčevića 32, 48000 Koprivnica; PIK VRBOVEC-MESNA INDUSTRIJA, dioničko društvo za proizvodnju i promet mesa i mesnih prerađevina, Zagrebačka 148, 10340 Vrbovec; CRO-GO d.o.o. za proizvodnju i trgovinu, Don Frane Bulića 64, 21210 Solin; ROTO DINAMIC društvo s ograničenom odgovornošću za unutarnju i vanjsku trgovinu, Samoborska Cesta 102, 10000 Zagreb; ERSTE CARD CLUB društvo s ograničenom odgovornošću za financijsko posredovanje i usluge, Ulica Frana Folnegovića 6, 10000 Zagreb zastupanog po punomoćniku OD LEKO I PARTNERI; ALLIANZ ZAGREB dioničko društvo za osiguranje, Heinzelova 70, 10000 Zagreb; BRANITELJSKA POLJOPRIVREDNA ZADRUGA IMOĆANKA u stečaju, Donji Vinjani 475, 21260 Donji Vinjani; FIBIS d.o.o. za trgovinu i usluge, Medarska 69, 10000 Zagreb; Hrvatski Telekom d.d., Roberta Frangeša Mihanovića 9, 10000 Zagreb; JOLLY - JBS društvo ograničene odgovornosti za trgovinu, turizam, ugostiteljstvo i zastupanje u stečaju, Ante Šupuka 10, 22000 Šibenik; Korab d.o.o. za savjetovanje u vezi s poslovanjem i upravljanjem, Tina Ujevića 16, 10431 Sveta Nedelja; KONTAKT-COMMERCIUM, d.o.o. za prijevoz i usluge, Kralja Zvonimira 74, 21260 Imotski; KUSTURA d.o.o. trgovina i usluge, Antuna Augustinčića 17, 49217 Krapinske Toplice; OLMA GRAĐENJE društvo s ograničenom odgovornošću za trgovinu i građenje u stečaju, Franjevački put br. 14, 21300 Makarska; TRIGRAM d.o.o. za proizvodnju, Borčec 45, 10000 Zagreb; ZAGREBAČKA BANKA DIONIČKO DRUŠTVO, Trg bana Josipa Jelačića 10, 10000 Zagreb; UNIQA osiguranje d.d., Planinska 13 A, 10000 Zagreb</derivirana_varijabla>
  </DomainObject.Predmet.StrankaFormatedWithAdress>
  <DomainObject.Predmet.StrankaFormatedWithAdressOIB>
    <izvorni_sadrzaj> PEKANOVIĆ, d.o.o. za trgovinu i ugostiteljstvo, OIB 81479674300, Težački put 24, 21260 Zmijavci; Ministarstvo financija RH,Porezna uprava,Područni ured Split, OIB 18683136487, Trg dr. Franje Tuđmana 4, 21000 Split; IMOTA d.d. za poljodjelstvo, trgovinu i ugostiteljstvo u stečaju, OIB 02297833542, Perinuša/bb, 21260 Donji Proložac; VIPnet, društvo s ograničenom odgovornošću za usluge javnih telekomunikacija, OIB 29524210204, Vrtni put 1, 10000 Zagreb; HEP - Opskrba d.o.o. za opskrbu potrošača električnom, toplinskom energijom i plinom, OIB 63073332379, Ulica grada Vukovara 37, 10000 Zagreb; Općina Podgora, OIB 87761142122, Andrije Kačića Miošića 2, 21327 Podgora; DOMAK društvo s ograničenom odgovornošću za trgovinu i turizam, OIB 86170416512, Selska 46, 10000 Zagreb zastupanog po punomoćniku JUJNOVIĆ LUČIĆ MARKOVIĆ Odvjetničko društvo javno trgovačko društvo; VELPRO - CENTAR društvo s ograničenom odgovornošću za trgovinu i usluge, OIB 46660800468, Marijana Čavića 1, 10000 Zagreb; Financijska agencija, OIB 85821130368, Ulica grada Vukovara 70, 10000 Zagreb; CAPRICORNO, društvo s ograničenom odgovornošću za trgovinu, OIB 09517317411, Hercegovačka 57/A, 21000 Split; Proenergy d.o.o. za proizvodnju električne energije, OIB 63962176928, J. Marohnića 1, 10000 Zagreb; JAMNICA dioničko društvo za proizvodnju mineralnih voda, OIB 05050436541, Getaldićeva 3, 10000 Zagreb; PODRAVKA prehrambena industrija, d.d., OIB 18928523252, A.Starčevića 32, 48000 Koprivnica; PIK VRBOVEC-MESNA INDUSTRIJA, dioničko društvo za proizvodnju i promet mesa i mesnih prerađevina, OIB 78909170415, Zagrebačka 148, 10340 Vrbovec; CRO-GO d.o.o. za proizvodnju i trgovinu, OIB 79478632402, Don Frane Bulića 64, 21210 Solin; ROTO DINAMIC društvo s ograničenom odgovornošću za unutarnju i vanjsku trgovinu, OIB 24723122482, Samoborska Cesta 102, 10000 Zagreb; ERSTE CARD CLUB društvo s ograničenom odgovornošću za financijsko posredovanje i usluge, OIB 85941596441, Ulica Frana Folnegovića 6, 10000 Zagreb zastupanog po punomoćniku OD LEKO I PARTNERI; ALLIANZ ZAGREB dioničko društvo za osiguranje, OIB 23759810849, Heinzelova 70, 10000 Zagreb; BRANITELJSKA POLJOPRIVREDNA ZADRUGA IMOĆANKA u stečaju, OIB 41108966606, Donji Vinjani 475, 21260 Donji Vinjani; FIBIS d.o.o. za trgovinu i usluge, OIB 10634598453, Medarska 69, 10000 Zagreb; Hrvatski Telekom d.d., OIB 81793146560, Roberta Frangeša Mihanovića 9, 10000 Zagreb; JOLLY - JBS društvo ograničene odgovornosti za trgovinu, turizam, ugostiteljstvo i zastupanje u stečaju, OIB 00322433664, Ante Šupuka 10, 22000 Šibenik; Korab d.o.o. za savjetovanje u vezi s poslovanjem i upravljanjem, OIB 22668360735, Tina Ujevića 16, 10431 Sveta Nedelja; KONTAKT-COMMERCIUM, d.o.o. za prijevoz i usluge, OIB 37370955564, Kralja Zvonimira 74, 21260 Imotski; KUSTURA d.o.o. trgovina i usluge, OIB 62134495963, Antuna Augustinčića 17, 49217 Krapinske Toplice; OLMA GRAĐENJE društvo s ograničenom odgovornošću za trgovinu i građenje u stečaju, OIB 84404506092, Franjevački put br. 14, 21300 Makarska; TRIGRAM d.o.o. za proizvodnju, OIB 53393957926, Borčec 45, 10000 Zagreb; ZAGREBAČKA BANKA DIONIČKO DRUŠTVO, OIB 92963223473, Trg bana Josipa Jelačića 10, 10000 Zagreb; UNIQA osiguranje d.d., OIB 75665455333, Planinska 13 A, 10000 Zagreb</izvorni_sadrzaj>
    <derivirana_varijabla naziv="DomainObject.Predmet.StrankaFormatedWithAdressOIB_1"> PEKANOVIĆ, d.o.o. za trgovinu i ugostiteljstvo, OIB 81479674300, Težački put 24, 21260 Zmijavci; Ministarstvo financija RH,Porezna uprava,Područni ured Split, OIB 18683136487, Trg dr. Franje Tuđmana 4, 21000 Split; IMOTA d.d. za poljodjelstvo, trgovinu i ugostiteljstvo u stečaju, OIB 02297833542, Perinuša/bb, 21260 Donji Proložac; VIPnet, društvo s ograničenom odgovornošću za usluge javnih telekomunikacija, OIB 29524210204, Vrtni put 1, 10000 Zagreb; HEP - Opskrba d.o.o. za opskrbu potrošača električnom, toplinskom energijom i plinom, OIB 63073332379, Ulica grada Vukovara 37, 10000 Zagreb; Općina Podgora, OIB 87761142122, Andrije Kačića Miošića 2, 21327 Podgora; DOMAK društvo s ograničenom odgovornošću za trgovinu i turizam, OIB 86170416512, Selska 46, 10000 Zagreb zastupanog po punomoćniku JUJNOVIĆ LUČIĆ MARKOVIĆ Odvjetničko društvo javno trgovačko društvo; VELPRO - CENTAR društvo s ograničenom odgovornošću za trgovinu i usluge, OIB 46660800468, Marijana Čavića 1, 10000 Zagreb; Financijska agencija, OIB 85821130368, Ulica grada Vukovara 70, 10000 Zagreb; CAPRICORNO, društvo s ograničenom odgovornošću za trgovinu, OIB 09517317411, Hercegovačka 57/A, 21000 Split; Proenergy d.o.o. za proizvodnju električne energije, OIB 63962176928, J. Marohnića 1, 10000 Zagreb; JAMNICA dioničko društvo za proizvodnju mineralnih voda, OIB 05050436541, Getaldićeva 3, 10000 Zagreb; PODRAVKA prehrambena industrija, d.d., OIB 18928523252, A.Starčevića 32, 48000 Koprivnica; PIK VRBOVEC-MESNA INDUSTRIJA, dioničko društvo za proizvodnju i promet mesa i mesnih prerađevina, OIB 78909170415, Zagrebačka 148, 10340 Vrbovec; CRO-GO d.o.o. za proizvodnju i trgovinu, OIB 79478632402, Don Frane Bulića 64, 21210 Solin; ROTO DINAMIC društvo s ograničenom odgovornošću za unutarnju i vanjsku trgovinu, OIB 24723122482, Samoborska Cesta 102, 10000 Zagreb; ERSTE CARD CLUB društvo s ograničenom odgovornošću za financijsko posredovanje i usluge, OIB 85941596441, Ulica Frana Folnegovića 6, 10000 Zagreb zastupanog po punomoćniku OD LEKO I PARTNERI; ALLIANZ ZAGREB dioničko društvo za osiguranje, OIB 23759810849, Heinzelova 70, 10000 Zagreb; BRANITELJSKA POLJOPRIVREDNA ZADRUGA IMOĆANKA u stečaju, OIB 41108966606, Donji Vinjani 475, 21260 Donji Vinjani; FIBIS d.o.o. za trgovinu i usluge, OIB 10634598453, Medarska 69, 10000 Zagreb; Hrvatski Telekom d.d., OIB 81793146560, Roberta Frangeša Mihanovića 9, 10000 Zagreb; JOLLY - JBS društvo ograničene odgovornosti za trgovinu, turizam, ugostiteljstvo i zastupanje u stečaju, OIB 00322433664, Ante Šupuka 10, 22000 Šibenik; Korab d.o.o. za savjetovanje u vezi s poslovanjem i upravljanjem, OIB 22668360735, Tina Ujevića 16, 10431 Sveta Nedelja; KONTAKT-COMMERCIUM, d.o.o. za prijevoz i usluge, OIB 37370955564, Kralja Zvonimira 74, 21260 Imotski; KUSTURA d.o.o. trgovina i usluge, OIB 62134495963, Antuna Augustinčića 17, 49217 Krapinske Toplice; OLMA GRAĐENJE društvo s ograničenom odgovornošću za trgovinu i građenje u stečaju, OIB 84404506092, Franjevački put br. 14, 21300 Makarska; TRIGRAM d.o.o. za proizvodnju, OIB 53393957926, Borčec 45, 10000 Zagreb; ZAGREBAČKA BANKA DIONIČKO DRUŠTVO, OIB 92963223473, Trg bana Josipa Jelačića 10, 10000 Zagreb; UNIQA osiguranje d.d., OIB 75665455333, Planinska 13 A, 10000 Zagreb</derivirana_varijabla>
  </DomainObject.Predmet.StrankaFormatedWithAdressOIB>
  <DomainObject.Predmet.StrankaWithAdress>
    <izvorni_sadrzaj>PEKANOVIĆ, d.o.o. za trgovinu i ugostiteljstvo Težački put 24,21260 Zmijavci,Ministarstvo financija RH,Porezna uprava,Područni ured Split Trg dr. Franje Tuđmana 4,21000 Split,IMOTA d.d. za poljodjelstvo, trgovinu i ugostiteljstvo u stečaju Perinuša/bb,21260 Donji Proložac,VIPnet, društvo s ograničenom odgovornošću za usluge javnih telekomunikacija Vrtni put 1,10000 Zagreb,HEP - Opskrba d.o.o. za opskrbu potrošača električnom, toplinskom energijom i plinom Ulica grada Vukovara 37,10000 Zagreb,Općina Podgora Andrije Kačića Miošića 2,21327 Podgora,DOMAK društvo s ograničenom odgovornošću za trgovinu i turizam Selska 46,10000 Zagreb,VELPRO - CENTAR društvo s ograničenom odgovornošću za trgovinu i usluge Marijana Čavića 1,10000 Zagreb,Financijska agencija Ulica grada Vukovara 70,10000 Zagreb,CAPRICORNO, društvo s ograničenom odgovornošću za trgovinu Hercegovačka 57/A,21000 Split,Proenergy d.o.o. za proizvodnju električne energije J. Marohnića 1,10000 Zagreb,JAMNICA dioničko društvo za proizvodnju mineralnih voda Getaldićeva 3,10000 Zagreb,PODRAVKA prehrambena industrija, d.d. A.Starčevića 32,48000 Koprivnica,PIK VRBOVEC-MESNA INDUSTRIJA, dioničko društvo za proizvodnju i promet mesa i mesnih prerađevina Zagrebačka 148,10340 Vrbovec,CRO-GO d.o.o. za proizvodnju i trgovinu Don Frane Bulića 64,21210 Solin,ROTO DINAMIC društvo s ograničenom odgovornošću za unutarnju i vanjsku trgovinu Samoborska Cesta 102,10000 Zagreb,ERSTE CARD CLUB društvo s ograničenom odgovornošću za financijsko posredovanje i usluge Ulica Frana Folnegovića 6,10000 Zagreb,ALLIANZ ZAGREB dioničko društvo za osiguranje Heinzelova 70,10000 Zagreb,BRANITELJSKA POLJOPRIVREDNA ZADRUGA IMOĆANKA u stečaju Donji Vinjani 475,21260 Donji Vinjani,FIBIS d.o.o. za trgovinu i usluge Medarska 69,10000 Zagreb,Hrvatski Telekom d.d. Roberta Frangeša Mihanovića 9,10000 Zagreb,JOLLY - JBS društvo ograničene odgovornosti za trgovinu, turizam, ugostiteljstvo i zastupanje u stečaju Ante Šupuka 10,22000 Šibenik,Korab d.o.o. za savjetovanje u vezi s poslovanjem i upravljanjem Tina Ujevića 16,10431 Sveta Nedelja,KONTAKT-COMMERCIUM, d.o.o. za prijevoz i usluge Kralja Zvonimira 74,21260 Imotski,KUSTURA d.o.o. trgovina i usluge Antuna Augustinčića 17,49217 Krapinske Toplice,OLMA GRAĐENJE društvo s ograničenom odgovornošću za trgovinu i građenje u stečaju Franjevački put br. 14,21300 Makarska,TRIGRAM d.o.o. za proizvodnju Borčec 45,10000 Zagreb,ZAGREBAČKA BANKA DIONIČKO DRUŠTVO Trg bana Josipa Jelačića 10,10000 Zagreb,UNIQA osiguranje d.d. Planinska 13 A,10000 Zagreb</izvorni_sadrzaj>
    <derivirana_varijabla naziv="DomainObject.Predmet.StrankaWithAdress_1">PEKANOVIĆ, d.o.o. za trgovinu i ugostiteljstvo Težački put 24,21260 Zmijavci,Ministarstvo financija RH,Porezna uprava,Područni ured Split Trg dr. Franje Tuđmana 4,21000 Split,IMOTA d.d. za poljodjelstvo, trgovinu i ugostiteljstvo u stečaju Perinuša/bb,21260 Donji Proložac,VIPnet, društvo s ograničenom odgovornošću za usluge javnih telekomunikacija Vrtni put 1,10000 Zagreb,HEP - Opskrba d.o.o. za opskrbu potrošača električnom, toplinskom energijom i plinom Ulica grada Vukovara 37,10000 Zagreb,Općina Podgora Andrije Kačića Miošića 2,21327 Podgora,DOMAK društvo s ograničenom odgovornošću za trgovinu i turizam Selska 46,10000 Zagreb,VELPRO - CENTAR društvo s ograničenom odgovornošću za trgovinu i usluge Marijana Čavića 1,10000 Zagreb,Financijska agencija Ulica grada Vukovara 70,10000 Zagreb,CAPRICORNO, društvo s ograničenom odgovornošću za trgovinu Hercegovačka 57/A,21000 Split,Proenergy d.o.o. za proizvodnju električne energije J. Marohnića 1,10000 Zagreb,JAMNICA dioničko društvo za proizvodnju mineralnih voda Getaldićeva 3,10000 Zagreb,PODRAVKA prehrambena industrija, d.d. A.Starčevića 32,48000 Koprivnica,PIK VRBOVEC-MESNA INDUSTRIJA, dioničko društvo za proizvodnju i promet mesa i mesnih prerađevina Zagrebačka 148,10340 Vrbovec,CRO-GO d.o.o. za proizvodnju i trgovinu Don Frane Bulića 64,21210 Solin,ROTO DINAMIC društvo s ograničenom odgovornošću za unutarnju i vanjsku trgovinu Samoborska Cesta 102,10000 Zagreb,ERSTE CARD CLUB društvo s ograničenom odgovornošću za financijsko posredovanje i usluge Ulica Frana Folnegovića 6,10000 Zagreb,ALLIANZ ZAGREB dioničko društvo za osiguranje Heinzelova 70,10000 Zagreb,BRANITELJSKA POLJOPRIVREDNA ZADRUGA IMOĆANKA u stečaju Donji Vinjani 475,21260 Donji Vinjani,FIBIS d.o.o. za trgovinu i usluge Medarska 69,10000 Zagreb,Hrvatski Telekom d.d. Roberta Frangeša Mihanovića 9,10000 Zagreb,JOLLY - JBS društvo ograničene odgovornosti za trgovinu, turizam, ugostiteljstvo i zastupanje u stečaju Ante Šupuka 10,22000 Šibenik,Korab d.o.o. za savjetovanje u vezi s poslovanjem i upravljanjem Tina Ujevića 16,10431 Sveta Nedelja,KONTAKT-COMMERCIUM, d.o.o. za prijevoz i usluge Kralja Zvonimira 74,21260 Imotski,KUSTURA d.o.o. trgovina i usluge Antuna Augustinčića 17,49217 Krapinske Toplice,OLMA GRAĐENJE društvo s ograničenom odgovornošću za trgovinu i građenje u stečaju Franjevački put br. 14,21300 Makarska,TRIGRAM d.o.o. za proizvodnju Borčec 45,10000 Zagreb,ZAGREBAČKA BANKA DIONIČKO DRUŠTVO Trg bana Josipa Jelačića 10,10000 Zagreb,UNIQA osiguranje d.d. Planinska 13 A,10000 Zagreb</derivirana_varijabla>
  </DomainObject.Predmet.StrankaWithAdress>
  <DomainObject.Predmet.StrankaWithAdressOIB>
    <izvorni_sadrzaj>PEKANOVIĆ, d.o.o. za trgovinu i ugostiteljstvo, OIB 81479674300, Težački put 24,21260 Zmijavci,Ministarstvo financija RH,Porezna uprava,Područni ured Split, OIB 18683136487, Trg dr. Franje Tuđmana 4,21000 Split,IMOTA d.d. za poljodjelstvo, trgovinu i ugostiteljstvo u stečaju, OIB 02297833542, Perinuša/bb,21260 Donji Proložac,VIPnet, društvo s ograničenom odgovornošću za usluge javnih telekomunikacija, OIB 29524210204, Vrtni put 1,10000 Zagreb,HEP - Opskrba d.o.o. za opskrbu potrošača električnom, toplinskom energijom i plinom, OIB 63073332379, Ulica grada Vukovara 37,10000 Zagreb,Općina Podgora, OIB 87761142122, Andrije Kačića Miošića 2,21327 Podgora,DOMAK društvo s ograničenom odgovornošću za trgovinu i turizam, OIB 86170416512, Selska 46,10000 Zagreb,VELPRO - CENTAR društvo s ograničenom odgovornošću za trgovinu i usluge, OIB 46660800468, Marijana Čavića 1,10000 Zagreb,Financijska agencija, OIB 85821130368, Ulica grada Vukovara 70,10000 Zagreb,CAPRICORNO, društvo s ograničenom odgovornošću za trgovinu, OIB 09517317411, Hercegovačka 57/A,21000 Split,Proenergy d.o.o. za proizvodnju električne energije, OIB 63962176928, J. Marohnića 1,10000 Zagreb,JAMNICA dioničko društvo za proizvodnju mineralnih voda, OIB 05050436541, Getaldićeva 3,10000 Zagreb,PODRAVKA prehrambena industrija, d.d., OIB 18928523252, A.Starčevića 32,48000 Koprivnica,PIK VRBOVEC-MESNA INDUSTRIJA, dioničko društvo za proizvodnju i promet mesa i mesnih prerađevina, OIB 78909170415, Zagrebačka 148,10340 Vrbovec,CRO-GO d.o.o. za proizvodnju i trgovinu, OIB 79478632402, Don Frane Bulića 64,21210 Solin,ROTO DINAMIC društvo s ograničenom odgovornošću za unutarnju i vanjsku trgovinu, OIB 24723122482, Samoborska Cesta 102,10000 Zagreb,ERSTE CARD CLUB društvo s ograničenom odgovornošću za financijsko posredovanje i usluge, OIB 85941596441, Ulica Frana Folnegovića 6,10000 Zagreb,ALLIANZ ZAGREB dioničko društvo za osiguranje, OIB 23759810849, Heinzelova 70,10000 Zagreb,BRANITELJSKA POLJOPRIVREDNA ZADRUGA IMOĆANKA u stečaju, OIB 41108966606, Donji Vinjani 475,21260 Donji Vinjani,FIBIS d.o.o. za trgovinu i usluge, OIB 10634598453, Medarska 69,10000 Zagreb,Hrvatski Telekom d.d., OIB 81793146560, Roberta Frangeša Mihanovića 9,10000 Zagreb,JOLLY - JBS društvo ograničene odgovornosti za trgovinu, turizam, ugostiteljstvo i zastupanje u stečaju, OIB 00322433664, Ante Šupuka 10,22000 Šibenik,Korab d.o.o. za savjetovanje u vezi s poslovanjem i upravljanjem, OIB 22668360735, Tina Ujevića 16,10431 Sveta Nedelja,KONTAKT-COMMERCIUM, d.o.o. za prijevoz i usluge, OIB 37370955564, Kralja Zvonimira 74,21260 Imotski,KUSTURA d.o.o. trgovina i usluge, OIB 62134495963, Antuna Augustinčića 17,49217 Krapinske Toplice,OLMA GRAĐENJE društvo s ograničenom odgovornošću za trgovinu i građenje u stečaju, OIB 84404506092, Franjevački put br. 14,21300 Makarska,TRIGRAM d.o.o. za proizvodnju, OIB 53393957926, Borčec 45,10000 Zagreb,ZAGREBAČKA BANKA DIONIČKO DRUŠTVO, OIB 92963223473, Trg bana Josipa Jelačića 10,10000 Zagreb,UNIQA osiguranje d.d., OIB 75665455333, Planinska 13 A,10000 Zagreb</izvorni_sadrzaj>
    <derivirana_varijabla naziv="DomainObject.Predmet.StrankaWithAdressOIB_1">PEKANOVIĆ, d.o.o. za trgovinu i ugostiteljstvo, OIB 81479674300, Težački put 24,21260 Zmijavci,Ministarstvo financija RH,Porezna uprava,Područni ured Split, OIB 18683136487, Trg dr. Franje Tuđmana 4,21000 Split,IMOTA d.d. za poljodjelstvo, trgovinu i ugostiteljstvo u stečaju, OIB 02297833542, Perinuša/bb,21260 Donji Proložac,VIPnet, društvo s ograničenom odgovornošću za usluge javnih telekomunikacija, OIB 29524210204, Vrtni put 1,10000 Zagreb,HEP - Opskrba d.o.o. za opskrbu potrošača električnom, toplinskom energijom i plinom, OIB 63073332379, Ulica grada Vukovara 37,10000 Zagreb,Općina Podgora, OIB 87761142122, Andrije Kačića Miošića 2,21327 Podgora,DOMAK društvo s ograničenom odgovornošću za trgovinu i turizam, OIB 86170416512, Selska 46,10000 Zagreb,VELPRO - CENTAR društvo s ograničenom odgovornošću za trgovinu i usluge, OIB 46660800468, Marijana Čavića 1,10000 Zagreb,Financijska agencija, OIB 85821130368, Ulica grada Vukovara 70,10000 Zagreb,CAPRICORNO, društvo s ograničenom odgovornošću za trgovinu, OIB 09517317411, Hercegovačka 57/A,21000 Split,Proenergy d.o.o. za proizvodnju električne energije, OIB 63962176928, J. Marohnića 1,10000 Zagreb,JAMNICA dioničko društvo za proizvodnju mineralnih voda, OIB 05050436541, Getaldićeva 3,10000 Zagreb,PODRAVKA prehrambena industrija, d.d., OIB 18928523252, A.Starčevića 32,48000 Koprivnica,PIK VRBOVEC-MESNA INDUSTRIJA, dioničko društvo za proizvodnju i promet mesa i mesnih prerađevina, OIB 78909170415, Zagrebačka 148,10340 Vrbovec,CRO-GO d.o.o. za proizvodnju i trgovinu, OIB 79478632402, Don Frane Bulića 64,21210 Solin,ROTO DINAMIC društvo s ograničenom odgovornošću za unutarnju i vanjsku trgovinu, OIB 24723122482, Samoborska Cesta 102,10000 Zagreb,ERSTE CARD CLUB društvo s ograničenom odgovornošću za financijsko posredovanje i usluge, OIB 85941596441, Ulica Frana Folnegovića 6,10000 Zagreb,ALLIANZ ZAGREB dioničko društvo za osiguranje, OIB 23759810849, Heinzelova 70,10000 Zagreb,BRANITELJSKA POLJOPRIVREDNA ZADRUGA IMOĆANKA u stečaju, OIB 41108966606, Donji Vinjani 475,21260 Donji Vinjani,FIBIS d.o.o. za trgovinu i usluge, OIB 10634598453, Medarska 69,10000 Zagreb,Hrvatski Telekom d.d., OIB 81793146560, Roberta Frangeša Mihanovića 9,10000 Zagreb,JOLLY - JBS društvo ograničene odgovornosti za trgovinu, turizam, ugostiteljstvo i zastupanje u stečaju, OIB 00322433664, Ante Šupuka 10,22000 Šibenik,Korab d.o.o. za savjetovanje u vezi s poslovanjem i upravljanjem, OIB 22668360735, Tina Ujevića 16,10431 Sveta Nedelja,KONTAKT-COMMERCIUM, d.o.o. za prijevoz i usluge, OIB 37370955564, Kralja Zvonimira 74,21260 Imotski,KUSTURA d.o.o. trgovina i usluge, OIB 62134495963, Antuna Augustinčića 17,49217 Krapinske Toplice,OLMA GRAĐENJE društvo s ograničenom odgovornošću za trgovinu i građenje u stečaju, OIB 84404506092, Franjevački put br. 14,21300 Makarska,TRIGRAM d.o.o. za proizvodnju, OIB 53393957926, Borčec 45,10000 Zagreb,ZAGREBAČKA BANKA DIONIČKO DRUŠTVO, OIB 92963223473, Trg bana Josipa Jelačića 10,10000 Zagreb,UNIQA osiguranje d.d., OIB 75665455333, Planinska 13 A,10000 Zagreb</derivirana_varijabla>
  </DomainObject.Predmet.StrankaWithAdressOIB>
  <DomainObject.Predmet.StrankaNazivFormated>
    <izvorni_sadrzaj>PEKANOVIĆ, d.o.o. za trgovinu i ugostiteljstvo,Ministarstvo financija RH,Porezna uprava,Područni ured Split,IMOTA d.d. za poljodjelstvo, trgovinu i ugostiteljstvo u stečaju,VIPnet, društvo s ograničenom odgovornošću za usluge javnih telekomunikacija,HEP - Opskrba d.o.o. za opskrbu potrošača električnom, toplinskom energijom i plinom,Općina Podgora,DOMAK društvo s ograničenom odgovornošću za trgovinu i turizam,VELPRO - CENTAR društvo s ograničenom odgovornošću za trgovinu i usluge,Financijska agencija,CAPRICORNO, društvo s ograničenom odgovornošću za trgovinu,Proenergy d.o.o. za proizvodnju električne energije,JAMNICA dioničko društvo za proizvodnju mineralnih voda,PODRAVKA prehrambena industrija, d.d.,PIK VRBOVEC-MESNA INDUSTRIJA, dioničko društvo za proizvodnju i promet mesa i mesnih prerađevina,CRO-GO d.o.o. za proizvodnju i trgovinu,ROTO DINAMIC društvo s ograničenom odgovornošću za unutarnju i vanjsku trgovinu,ERSTE CARD CLUB društvo s ograničenom odgovornošću za financijsko posredovanje i usluge,ALLIANZ ZAGREB dioničko društvo za osiguranje,BRANITELJSKA POLJOPRIVREDNA ZADRUGA IMOĆANKA u stečaju,FIBIS d.o.o. za trgovinu i usluge,Hrvatski Telekom d.d.,JOLLY - JBS društvo ograničene odgovornosti za trgovinu, turizam, ugostiteljstvo i zastupanje u stečaju,Korab d.o.o. za savjetovanje u vezi s poslovanjem i upravljanjem,KONTAKT-COMMERCIUM, d.o.o. za prijevoz i usluge,KUSTURA d.o.o. trgovina i usluge,OLMA GRAĐENJE društvo s ograničenom odgovornošću za trgovinu i građenje u stečaju,TRIGRAM d.o.o. za proizvodnju,ZAGREBAČKA BANKA DIONIČKO DRUŠTVO,UNIQA osiguranje d.d.</izvorni_sadrzaj>
    <derivirana_varijabla naziv="DomainObject.Predmet.StrankaNazivFormated_1">PEKANOVIĆ, d.o.o. za trgovinu i ugostiteljstvo,Ministarstvo financija RH,Porezna uprava,Područni ured Split,IMOTA d.d. za poljodjelstvo, trgovinu i ugostiteljstvo u stečaju,VIPnet, društvo s ograničenom odgovornošću za usluge javnih telekomunikacija,HEP - Opskrba d.o.o. za opskrbu potrošača električnom, toplinskom energijom i plinom,Općina Podgora,DOMAK društvo s ograničenom odgovornošću za trgovinu i turizam,VELPRO - CENTAR društvo s ograničenom odgovornošću za trgovinu i usluge,Financijska agencija,CAPRICORNO, društvo s ograničenom odgovornošću za trgovinu,Proenergy d.o.o. za proizvodnju električne energije,JAMNICA dioničko društvo za proizvodnju mineralnih voda,PODRAVKA prehrambena industrija, d.d.,PIK VRBOVEC-MESNA INDUSTRIJA, dioničko društvo za proizvodnju i promet mesa i mesnih prerađevina,CRO-GO d.o.o. za proizvodnju i trgovinu,ROTO DINAMIC društvo s ograničenom odgovornošću za unutarnju i vanjsku trgovinu,ERSTE CARD CLUB društvo s ograničenom odgovornošću za financijsko posredovanje i usluge,ALLIANZ ZAGREB dioničko društvo za osiguranje,BRANITELJSKA POLJOPRIVREDNA ZADRUGA IMOĆANKA u stečaju,FIBIS d.o.o. za trgovinu i usluge,Hrvatski Telekom d.d.,JOLLY - JBS društvo ograničene odgovornosti za trgovinu, turizam, ugostiteljstvo i zastupanje u stečaju,Korab d.o.o. za savjetovanje u vezi s poslovanjem i upravljanjem,KONTAKT-COMMERCIUM, d.o.o. za prijevoz i usluge,KUSTURA d.o.o. trgovina i usluge,OLMA GRAĐENJE društvo s ograničenom odgovornošću za trgovinu i građenje u stečaju,TRIGRAM d.o.o. za proizvodnju,ZAGREBAČKA BANKA DIONIČKO DRUŠTVO,UNIQA osiguranje d.d.</derivirana_varijabla>
  </DomainObject.Predmet.StrankaNazivFormated>
  <DomainObject.Predmet.StrankaNazivFormatedOIB>
    <izvorni_sadrzaj>PEKANOVIĆ, d.o.o. za trgovinu i ugostiteljstvo, OIB 81479674300,Ministarstvo financija RH,Porezna uprava,Područni ured Split, OIB 18683136487,IMOTA d.d. za poljodjelstvo, trgovinu i ugostiteljstvo u stečaju, OIB 02297833542,VIPnet, društvo s ograničenom odgovornošću za usluge javnih telekomunikacija, OIB 29524210204,HEP - Opskrba d.o.o. za opskrbu potrošača električnom, toplinskom energijom i plinom, OIB 63073332379,Općina Podgora, OIB 87761142122,DOMAK društvo s ograničenom odgovornošću za trgovinu i turizam, OIB 86170416512,VELPRO - CENTAR društvo s ograničenom odgovornošću za trgovinu i usluge, OIB 46660800468,Financijska agencija, OIB 85821130368,CAPRICORNO, društvo s ograničenom odgovornošću za trgovinu, OIB 09517317411,Proenergy d.o.o. za proizvodnju električne energije, OIB 63962176928,JAMNICA dioničko društvo za proizvodnju mineralnih voda, OIB 05050436541,PODRAVKA prehrambena industrija, d.d., OIB 18928523252,PIK VRBOVEC-MESNA INDUSTRIJA, dioničko društvo za proizvodnju i promet mesa i mesnih prerađevina, OIB 78909170415,CRO-GO d.o.o. za proizvodnju i trgovinu, OIB 79478632402,ROTO DINAMIC društvo s ograničenom odgovornošću za unutarnju i vanjsku trgovinu, OIB 24723122482,ERSTE CARD CLUB društvo s ograničenom odgovornošću za financijsko posredovanje i usluge, OIB 85941596441,ALLIANZ ZAGREB dioničko društvo za osiguranje, OIB 23759810849,BRANITELJSKA POLJOPRIVREDNA ZADRUGA IMOĆANKA u stečaju, OIB 41108966606,FIBIS d.o.o. za trgovinu i usluge, OIB 10634598453,Hrvatski Telekom d.d., OIB 81793146560,JOLLY - JBS društvo ograničene odgovornosti za trgovinu, turizam, ugostiteljstvo i zastupanje u stečaju, OIB 00322433664,Korab d.o.o. za savjetovanje u vezi s poslovanjem i upravljanjem, OIB 22668360735,KONTAKT-COMMERCIUM, d.o.o. za prijevoz i usluge, OIB 37370955564,KUSTURA d.o.o. trgovina i usluge, OIB 62134495963,OLMA GRAĐENJE društvo s ograničenom odgovornošću za trgovinu i građenje u stečaju, OIB 84404506092,TRIGRAM d.o.o. za proizvodnju, OIB 53393957926,ZAGREBAČKA BANKA DIONIČKO DRUŠTVO, OIB 92963223473,UNIQA osiguranje d.d., OIB 75665455333</izvorni_sadrzaj>
    <derivirana_varijabla naziv="DomainObject.Predmet.StrankaNazivFormatedOIB_1">PEKANOVIĆ, d.o.o. za trgovinu i ugostiteljstvo, OIB 81479674300,Ministarstvo financija RH,Porezna uprava,Područni ured Split, OIB 18683136487,IMOTA d.d. za poljodjelstvo, trgovinu i ugostiteljstvo u stečaju, OIB 02297833542,VIPnet, društvo s ograničenom odgovornošću za usluge javnih telekomunikacija, OIB 29524210204,HEP - Opskrba d.o.o. za opskrbu potrošača električnom, toplinskom energijom i plinom, OIB 63073332379,Općina Podgora, OIB 87761142122,DOMAK društvo s ograničenom odgovornošću za trgovinu i turizam, OIB 86170416512,VELPRO - CENTAR društvo s ograničenom odgovornošću za trgovinu i usluge, OIB 46660800468,Financijska agencija, OIB 85821130368,CAPRICORNO, društvo s ograničenom odgovornošću za trgovinu, OIB 09517317411,Proenergy d.o.o. za proizvodnju električne energije, OIB 63962176928,JAMNICA dioničko društvo za proizvodnju mineralnih voda, OIB 05050436541,PODRAVKA prehrambena industrija, d.d., OIB 18928523252,PIK VRBOVEC-MESNA INDUSTRIJA, dioničko društvo za proizvodnju i promet mesa i mesnih prerađevina, OIB 78909170415,CRO-GO d.o.o. za proizvodnju i trgovinu, OIB 79478632402,ROTO DINAMIC društvo s ograničenom odgovornošću za unutarnju i vanjsku trgovinu, OIB 24723122482,ERSTE CARD CLUB društvo s ograničenom odgovornošću za financijsko posredovanje i usluge, OIB 85941596441,ALLIANZ ZAGREB dioničko društvo za osiguranje, OIB 23759810849,BRANITELJSKA POLJOPRIVREDNA ZADRUGA IMOĆANKA u stečaju, OIB 41108966606,FIBIS d.o.o. za trgovinu i usluge, OIB 10634598453,Hrvatski Telekom d.d., OIB 81793146560,JOLLY - JBS društvo ograničene odgovornosti za trgovinu, turizam, ugostiteljstvo i zastupanje u stečaju, OIB 00322433664,Korab d.o.o. za savjetovanje u vezi s poslovanjem i upravljanjem, OIB 22668360735,KONTAKT-COMMERCIUM, d.o.o. za prijevoz i usluge, OIB 37370955564,KUSTURA d.o.o. trgovina i usluge, OIB 62134495963,OLMA GRAĐENJE društvo s ograničenom odgovornošću za trgovinu i građenje u stečaju, OIB 84404506092,TRIGRAM d.o.o. za proizvodnju, OIB 53393957926,ZAGREBAČKA BANKA DIONIČKO DRUŠTVO, OIB 92963223473,UNIQA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 zastupanog po punomoćniku JUJNOVIĆ LUČIĆ MARKOVIĆ Odvjetničko društvo javno trgovačko društvo</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 zastupanog po punomoćniku OD LEKO I PARTNERI</item>
      <item>ALLIANZ ZAGREB dioničko društvo za osiguranje</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izvorni_sadrzaj>
    <derivirana_varijabla naziv="DomainObject.Predmet.StrankaListFormated_1">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 zastupanog po punomoćniku JUJNOVIĆ LUČIĆ MARKOVIĆ Odvjetničko društvo javno trgovačko društvo</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 zastupanog po punomoćniku OD LEKO I PARTNERI</item>
      <item>ALLIANZ ZAGREB dioničko društvo za osiguranje</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derivirana_varijabla>
  </DomainObject.Predmet.StrankaListFormated>
  <DomainObject.Predmet.StrankaListFormatedOIB>
    <izvorni_sadrzaj>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 zastupanog po punomoćniku JUJNOVIĆ LUČIĆ MARKOVIĆ Odvjetničko društvo javno trgovačko društvo</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 zastupanog po punomoćniku OD LEKO I PARTNERI</item>
      <item>ALLIANZ ZAGREB dioničko društvo za osiguranje, OIB 23759810849</item>
      <item>BRANITELJSKA POLJOPRIVREDNA ZADRUGA IMOĆANKA u stečaju, OIB 41108966606</item>
      <item>FIBIS d.o.o. za trgovinu i usluge, OIB 10634598453</item>
      <item>Hrvatski Telekom d.d., OIB 81793146560</item>
      <item>JOLLY - JBS društvo ograničene odgovornosti za trgovinu, turizam, ugostiteljstvo i zastupanje u stečaju, OIB 00322433664</item>
      <item>Korab d.o.o. za savjetovanje u vezi s poslovanjem i upravljanjem, OIB 22668360735</item>
      <item>KONTAKT-COMMERCIUM, d.o.o. za prijevoz i usluge, OIB 37370955564</item>
      <item>KUSTURA d.o.o. trgovina i usluge, OIB 62134495963</item>
      <item>OLMA GRAĐENJE društvo s ograničenom odgovornošću za trgovinu i građenje u stečaju, OIB 84404506092</item>
      <item>TRIGRAM d.o.o. za proizvodnju, OIB 53393957926</item>
      <item>ZAGREBAČKA BANKA DIONIČKO DRUŠTVO, OIB 92963223473</item>
      <item>UNIQA osiguranje d.d., OIB 75665455333</item>
    </izvorni_sadrzaj>
    <derivirana_varijabla naziv="DomainObject.Predmet.StrankaListFormatedOIB_1">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 zastupanog po punomoćniku JUJNOVIĆ LUČIĆ MARKOVIĆ Odvjetničko društvo javno trgovačko društvo</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 zastupanog po punomoćniku OD LEKO I PARTNERI</item>
      <item>ALLIANZ ZAGREB dioničko društvo za osiguranje, OIB 23759810849</item>
      <item>BRANITELJSKA POLJOPRIVREDNA ZADRUGA IMOĆANKA u stečaju, OIB 41108966606</item>
      <item>FIBIS d.o.o. za trgovinu i usluge, OIB 10634598453</item>
      <item>Hrvatski Telekom d.d., OIB 81793146560</item>
      <item>JOLLY - JBS društvo ograničene odgovornosti za trgovinu, turizam, ugostiteljstvo i zastupanje u stečaju, OIB 00322433664</item>
      <item>Korab d.o.o. za savjetovanje u vezi s poslovanjem i upravljanjem, OIB 22668360735</item>
      <item>KONTAKT-COMMERCIUM, d.o.o. za prijevoz i usluge, OIB 37370955564</item>
      <item>KUSTURA d.o.o. trgovina i usluge, OIB 62134495963</item>
      <item>OLMA GRAĐENJE društvo s ograničenom odgovornošću za trgovinu i građenje u stečaju, OIB 84404506092</item>
      <item>TRIGRAM d.o.o. za proizvodnju, OIB 53393957926</item>
      <item>ZAGREBAČKA BANKA DIONIČKO DRUŠTVO, OIB 92963223473</item>
      <item>UNIQA osiguranje d.d., OIB 75665455333</item>
    </derivirana_varijabla>
  </DomainObject.Predmet.StrankaListFormatedOIB>
  <DomainObject.Predmet.StrankaListFormatedWithAdress>
    <izvorni_sadrzaj>
      <item>PEKANOVIĆ, d.o.o. za trgovinu i ugostiteljstvo, Težački put 24, 21260 Zmijavci</item>
      <item>Ministarstvo financija RH,Porezna uprava,Područni ured Split, Trg dr. Franje Tuđmana 4, 21000 Split</item>
      <item>IMOTA d.d. za poljodjelstvo, trgovinu i ugostiteljstvo u stečaju, Perinuša/bb, 21260 Donji Proložac</item>
      <item>VIPnet, društvo s ograničenom odgovornošću za usluge javnih telekomunikacija, Vrtni put 1, 10000 Zagreb</item>
      <item>HEP - Opskrba d.o.o. za opskrbu potrošača električnom, toplinskom energijom i plinom, Ulica grada Vukovara 37, 10000 Zagreb</item>
      <item>Općina Podgora, Andrije Kačića Miošića 2, 21327 Podgora</item>
      <item>DOMAK društvo s ograničenom odgovornošću za trgovinu i turizam, Selska 46, 10000 Zagreb zastupanog po punomoćniku JUJNOVIĆ LUČIĆ MARKOVIĆ Odvjetničko društvo javno trgovačko društvo</item>
      <item>VELPRO - CENTAR društvo s ograničenom odgovornošću za trgovinu i usluge, Marijana Čavića 1, 10000 Zagreb</item>
      <item>Financijska agencija, Ulica grada Vukovara 70, 10000 Zagreb</item>
      <item>CAPRICORNO, društvo s ograničenom odgovornošću za trgovinu, Hercegovačka 57/A, 21000 Split</item>
      <item>Proenergy d.o.o. za proizvodnju električne energije, J. Marohnića 1, 10000 Zagreb</item>
      <item>JAMNICA dioničko društvo za proizvodnju mineralnih voda, Getaldićeva 3, 10000 Zagreb</item>
      <item>PODRAVKA prehrambena industrija, d.d., A.Starčevića 32, 48000 Koprivnica</item>
      <item>PIK VRBOVEC-MESNA INDUSTRIJA, dioničko društvo za proizvodnju i promet mesa i mesnih prerađevina, Zagrebačka 148, 10340 Vrbovec</item>
      <item>CRO-GO d.o.o. za proizvodnju i trgovinu, Don Frane Bulića 64, 21210 Solin</item>
      <item>ROTO DINAMIC društvo s ograničenom odgovornošću za unutarnju i vanjsku trgovinu, Samoborska Cesta 102, 10000 Zagreb</item>
      <item>ERSTE CARD CLUB društvo s ograničenom odgovornošću za financijsko posredovanje i usluge, Ulica Frana Folnegovića 6, 10000 Zagreb zastupanog po punomoćniku OD LEKO I PARTNERI</item>
      <item>ALLIANZ ZAGREB dioničko društvo za osiguranje, Heinzelova 70, 10000 Zagreb</item>
      <item>BRANITELJSKA POLJOPRIVREDNA ZADRUGA IMOĆANKA u stečaju, Donji Vinjani 475, 21260 Donji Vinjani</item>
      <item>FIBIS d.o.o. za trgovinu i usluge, Medarska 69, 10000 Zagreb</item>
      <item>Hrvatski Telekom d.d., Roberta Frangeša Mihanovića 9, 10000 Zagreb</item>
      <item>JOLLY - JBS društvo ograničene odgovornosti za trgovinu, turizam, ugostiteljstvo i zastupanje u stečaju, Ante Šupuka 10, 22000 Šibenik</item>
      <item>Korab d.o.o. za savjetovanje u vezi s poslovanjem i upravljanjem, Tina Ujevića 16, 10431 Sveta Nedelja</item>
      <item>KONTAKT-COMMERCIUM, d.o.o. za prijevoz i usluge, Kralja Zvonimira 74, 21260 Imotski</item>
      <item>KUSTURA d.o.o. trgovina i usluge, Antuna Augustinčića 17, 49217 Krapinske Toplice</item>
      <item>OLMA GRAĐENJE društvo s ograničenom odgovornošću za trgovinu i građenje u stečaju, Franjevački put br. 14, 21300 Makarska</item>
      <item>TRIGRAM d.o.o. za proizvodnju, Borčec 45, 10000 Zagreb</item>
      <item>ZAGREBAČKA BANKA DIONIČKO DRUŠTVO, Trg bana Josipa Jelačića 10, 10000 Zagreb</item>
      <item>UNIQA osiguranje d.d., Planinska 13 A, 10000 Zagreb</item>
    </izvorni_sadrzaj>
    <derivirana_varijabla naziv="DomainObject.Predmet.StrankaListFormatedWithAdress_1">
      <item>PEKANOVIĆ, d.o.o. za trgovinu i ugostiteljstvo, Težački put 24, 21260 Zmijavci</item>
      <item>Ministarstvo financija RH,Porezna uprava,Područni ured Split, Trg dr. Franje Tuđmana 4, 21000 Split</item>
      <item>IMOTA d.d. za poljodjelstvo, trgovinu i ugostiteljstvo u stečaju, Perinuša/bb, 21260 Donji Proložac</item>
      <item>VIPnet, društvo s ograničenom odgovornošću za usluge javnih telekomunikacija, Vrtni put 1, 10000 Zagreb</item>
      <item>HEP - Opskrba d.o.o. za opskrbu potrošača električnom, toplinskom energijom i plinom, Ulica grada Vukovara 37, 10000 Zagreb</item>
      <item>Općina Podgora, Andrije Kačića Miošića 2, 21327 Podgora</item>
      <item>DOMAK društvo s ograničenom odgovornošću za trgovinu i turizam, Selska 46, 10000 Zagreb zastupanog po punomoćniku JUJNOVIĆ LUČIĆ MARKOVIĆ Odvjetničko društvo javno trgovačko društvo</item>
      <item>VELPRO - CENTAR društvo s ograničenom odgovornošću za trgovinu i usluge, Marijana Čavića 1, 10000 Zagreb</item>
      <item>Financijska agencija, Ulica grada Vukovara 70, 10000 Zagreb</item>
      <item>CAPRICORNO, društvo s ograničenom odgovornošću za trgovinu, Hercegovačka 57/A, 21000 Split</item>
      <item>Proenergy d.o.o. za proizvodnju električne energije, J. Marohnića 1, 10000 Zagreb</item>
      <item>JAMNICA dioničko društvo za proizvodnju mineralnih voda, Getaldićeva 3, 10000 Zagreb</item>
      <item>PODRAVKA prehrambena industrija, d.d., A.Starčevića 32, 48000 Koprivnica</item>
      <item>PIK VRBOVEC-MESNA INDUSTRIJA, dioničko društvo za proizvodnju i promet mesa i mesnih prerađevina, Zagrebačka 148, 10340 Vrbovec</item>
      <item>CRO-GO d.o.o. za proizvodnju i trgovinu, Don Frane Bulića 64, 21210 Solin</item>
      <item>ROTO DINAMIC društvo s ograničenom odgovornošću za unutarnju i vanjsku trgovinu, Samoborska Cesta 102, 10000 Zagreb</item>
      <item>ERSTE CARD CLUB društvo s ograničenom odgovornošću za financijsko posredovanje i usluge, Ulica Frana Folnegovića 6, 10000 Zagreb zastupanog po punomoćniku OD LEKO I PARTNERI</item>
      <item>ALLIANZ ZAGREB dioničko društvo za osiguranje, Heinzelova 70, 10000 Zagreb</item>
      <item>BRANITELJSKA POLJOPRIVREDNA ZADRUGA IMOĆANKA u stečaju, Donji Vinjani 475, 21260 Donji Vinjani</item>
      <item>FIBIS d.o.o. za trgovinu i usluge, Medarska 69, 10000 Zagreb</item>
      <item>Hrvatski Telekom d.d., Roberta Frangeša Mihanovića 9, 10000 Zagreb</item>
      <item>JOLLY - JBS društvo ograničene odgovornosti za trgovinu, turizam, ugostiteljstvo i zastupanje u stečaju, Ante Šupuka 10, 22000 Šibenik</item>
      <item>Korab d.o.o. za savjetovanje u vezi s poslovanjem i upravljanjem, Tina Ujevića 16, 10431 Sveta Nedelja</item>
      <item>KONTAKT-COMMERCIUM, d.o.o. za prijevoz i usluge, Kralja Zvonimira 74, 21260 Imotski</item>
      <item>KUSTURA d.o.o. trgovina i usluge, Antuna Augustinčića 17, 49217 Krapinske Toplice</item>
      <item>OLMA GRAĐENJE društvo s ograničenom odgovornošću za trgovinu i građenje u stečaju, Franjevački put br. 14, 21300 Makarska</item>
      <item>TRIGRAM d.o.o. za proizvodnju, Borčec 45, 10000 Zagreb</item>
      <item>ZAGREBAČKA BANKA DIONIČKO DRUŠTVO, Trg bana Josipa Jelačića 10, 10000 Zagreb</item>
      <item>UNIQA osiguranje d.d., Planinska 13 A, 10000 Zagreb</item>
    </derivirana_varijabla>
  </DomainObject.Predmet.StrankaListFormatedWithAdress>
  <DomainObject.Predmet.StrankaListFormatedWithAdressOIB>
    <izvorni_sadrzaj>
      <item>PEKANOVIĆ, d.o.o. za trgovinu i ugostiteljstvo, OIB 81479674300, Težački put 24, 21260 Zmijavci</item>
      <item>Ministarstvo financija RH,Porezna uprava,Područni ured Split, OIB 18683136487, Trg dr. Franje Tuđmana 4, 21000 Split</item>
      <item>IMOTA d.d. za poljodjelstvo, trgovinu i ugostiteljstvo u stečaju, OIB 02297833542, Perinuša/bb, 21260 Donji Proložac</item>
      <item>VIPnet, društvo s ograničenom odgovornošću za usluge javnih telekomunikacija, OIB 29524210204, Vrtni put 1, 10000 Zagreb</item>
      <item>HEP - Opskrba d.o.o. za opskrbu potrošača električnom, toplinskom energijom i plinom, OIB 63073332379, Ulica grada Vukovara 37, 10000 Zagreb</item>
      <item>Općina Podgora, OIB 87761142122, Andrije Kačića Miošića 2, 21327 Podgora</item>
      <item>DOMAK društvo s ograničenom odgovornošću za trgovinu i turizam, OIB 86170416512, Selska 46, 10000 Zagreb zastupanog po punomoćniku JUJNOVIĆ LUČIĆ MARKOVIĆ Odvjetničko društvo javno trgovačko društvo</item>
      <item>VELPRO - CENTAR društvo s ograničenom odgovornošću za trgovinu i usluge, OIB 46660800468, Marijana Čavića 1, 10000 Zagreb</item>
      <item>Financijska agencija, OIB 85821130368, Ulica grada Vukovara 70, 10000 Zagreb</item>
      <item>CAPRICORNO, društvo s ograničenom odgovornošću za trgovinu, OIB 09517317411, Hercegovačka 57/A, 21000 Split</item>
      <item>Proenergy d.o.o. za proizvodnju električne energije, OIB 63962176928, J. Marohnića 1, 10000 Zagreb</item>
      <item>JAMNICA dioničko društvo za proizvodnju mineralnih voda, OIB 05050436541, Getaldićeva 3, 10000 Zagreb</item>
      <item>PODRAVKA prehrambena industrija, d.d., OIB 18928523252, A.Starčevića 32, 48000 Koprivnica</item>
      <item>PIK VRBOVEC-MESNA INDUSTRIJA, dioničko društvo za proizvodnju i promet mesa i mesnih prerađevina, OIB 78909170415, Zagrebačka 148, 10340 Vrbovec</item>
      <item>CRO-GO d.o.o. za proizvodnju i trgovinu, OIB 79478632402, Don Frane Bulića 64, 21210 Solin</item>
      <item>ROTO DINAMIC društvo s ograničenom odgovornošću za unutarnju i vanjsku trgovinu, OIB 24723122482, Samoborska Cesta 102, 10000 Zagreb</item>
      <item>ERSTE CARD CLUB društvo s ograničenom odgovornošću za financijsko posredovanje i usluge, OIB 85941596441, Ulica Frana Folnegovića 6, 10000 Zagreb zastupanog po punomoćniku OD LEKO I PARTNERI</item>
      <item>ALLIANZ ZAGREB dioničko društvo za osiguranje, OIB 23759810849, Heinzelova 70, 10000 Zagreb</item>
      <item>BRANITELJSKA POLJOPRIVREDNA ZADRUGA IMOĆANKA u stečaju, OIB 41108966606, Donji Vinjani 475, 21260 Donji Vinjani</item>
      <item>FIBIS d.o.o. za trgovinu i usluge, OIB 10634598453, Medarska 69, 10000 Zagreb</item>
      <item>Hrvatski Telekom d.d., OIB 81793146560, Roberta Frangeša Mihanovića 9, 10000 Zagreb</item>
      <item>JOLLY - JBS društvo ograničene odgovornosti za trgovinu, turizam, ugostiteljstvo i zastupanje u stečaju, OIB 00322433664, Ante Šupuka 10, 22000 Šibenik</item>
      <item>Korab d.o.o. za savjetovanje u vezi s poslovanjem i upravljanjem, OIB 22668360735, Tina Ujevića 16, 10431 Sveta Nedelja</item>
      <item>KONTAKT-COMMERCIUM, d.o.o. za prijevoz i usluge, OIB 37370955564, Kralja Zvonimira 74, 21260 Imotski</item>
      <item>KUSTURA d.o.o. trgovina i usluge, OIB 62134495963, Antuna Augustinčića 17, 49217 Krapinske Toplice</item>
      <item>OLMA GRAĐENJE društvo s ograničenom odgovornošću za trgovinu i građenje u stečaju, OIB 84404506092, Franjevački put br. 14, 21300 Makarska</item>
      <item>TRIGRAM d.o.o. za proizvodnju, OIB 53393957926, Borčec 45, 10000 Zagreb</item>
      <item>ZAGREBAČKA BANKA DIONIČKO DRUŠTVO, OIB 92963223473, Trg bana Josipa Jelačića 10, 10000 Zagreb</item>
      <item>UNIQA osiguranje d.d., OIB 75665455333, Planinska 13 A, 10000 Zagreb</item>
    </izvorni_sadrzaj>
    <derivirana_varijabla naziv="DomainObject.Predmet.StrankaListFormatedWithAdressOIB_1">
      <item>PEKANOVIĆ, d.o.o. za trgovinu i ugostiteljstvo, OIB 81479674300, Težački put 24, 21260 Zmijavci</item>
      <item>Ministarstvo financija RH,Porezna uprava,Područni ured Split, OIB 18683136487, Trg dr. Franje Tuđmana 4, 21000 Split</item>
      <item>IMOTA d.d. za poljodjelstvo, trgovinu i ugostiteljstvo u stečaju, OIB 02297833542, Perinuša/bb, 21260 Donji Proložac</item>
      <item>VIPnet, društvo s ograničenom odgovornošću za usluge javnih telekomunikacija, OIB 29524210204, Vrtni put 1, 10000 Zagreb</item>
      <item>HEP - Opskrba d.o.o. za opskrbu potrošača električnom, toplinskom energijom i plinom, OIB 63073332379, Ulica grada Vukovara 37, 10000 Zagreb</item>
      <item>Općina Podgora, OIB 87761142122, Andrije Kačića Miošića 2, 21327 Podgora</item>
      <item>DOMAK društvo s ograničenom odgovornošću za trgovinu i turizam, OIB 86170416512, Selska 46, 10000 Zagreb zastupanog po punomoćniku JUJNOVIĆ LUČIĆ MARKOVIĆ Odvjetničko društvo javno trgovačko društvo</item>
      <item>VELPRO - CENTAR društvo s ograničenom odgovornošću za trgovinu i usluge, OIB 46660800468, Marijana Čavića 1, 10000 Zagreb</item>
      <item>Financijska agencija, OIB 85821130368, Ulica grada Vukovara 70, 10000 Zagreb</item>
      <item>CAPRICORNO, društvo s ograničenom odgovornošću za trgovinu, OIB 09517317411, Hercegovačka 57/A, 21000 Split</item>
      <item>Proenergy d.o.o. za proizvodnju električne energije, OIB 63962176928, J. Marohnića 1, 10000 Zagreb</item>
      <item>JAMNICA dioničko društvo za proizvodnju mineralnih voda, OIB 05050436541, Getaldićeva 3, 10000 Zagreb</item>
      <item>PODRAVKA prehrambena industrija, d.d., OIB 18928523252, A.Starčevića 32, 48000 Koprivnica</item>
      <item>PIK VRBOVEC-MESNA INDUSTRIJA, dioničko društvo za proizvodnju i promet mesa i mesnih prerađevina, OIB 78909170415, Zagrebačka 148, 10340 Vrbovec</item>
      <item>CRO-GO d.o.o. za proizvodnju i trgovinu, OIB 79478632402, Don Frane Bulića 64, 21210 Solin</item>
      <item>ROTO DINAMIC društvo s ograničenom odgovornošću za unutarnju i vanjsku trgovinu, OIB 24723122482, Samoborska Cesta 102, 10000 Zagreb</item>
      <item>ERSTE CARD CLUB društvo s ograničenom odgovornošću za financijsko posredovanje i usluge, OIB 85941596441, Ulica Frana Folnegovića 6, 10000 Zagreb zastupanog po punomoćniku OD LEKO I PARTNERI</item>
      <item>ALLIANZ ZAGREB dioničko društvo za osiguranje, OIB 23759810849, Heinzelova 70, 10000 Zagreb</item>
      <item>BRANITELJSKA POLJOPRIVREDNA ZADRUGA IMOĆANKA u stečaju, OIB 41108966606, Donji Vinjani 475, 21260 Donji Vinjani</item>
      <item>FIBIS d.o.o. za trgovinu i usluge, OIB 10634598453, Medarska 69, 10000 Zagreb</item>
      <item>Hrvatski Telekom d.d., OIB 81793146560, Roberta Frangeša Mihanovića 9, 10000 Zagreb</item>
      <item>JOLLY - JBS društvo ograničene odgovornosti za trgovinu, turizam, ugostiteljstvo i zastupanje u stečaju, OIB 00322433664, Ante Šupuka 10, 22000 Šibenik</item>
      <item>Korab d.o.o. za savjetovanje u vezi s poslovanjem i upravljanjem, OIB 22668360735, Tina Ujevića 16, 10431 Sveta Nedelja</item>
      <item>KONTAKT-COMMERCIUM, d.o.o. za prijevoz i usluge, OIB 37370955564, Kralja Zvonimira 74, 21260 Imotski</item>
      <item>KUSTURA d.o.o. trgovina i usluge, OIB 62134495963, Antuna Augustinčića 17, 49217 Krapinske Toplice</item>
      <item>OLMA GRAĐENJE društvo s ograničenom odgovornošću za trgovinu i građenje u stečaju, OIB 84404506092, Franjevački put br. 14, 21300 Makarska</item>
      <item>TRIGRAM d.o.o. za proizvodnju, OIB 53393957926, Borčec 45, 10000 Zagreb</item>
      <item>ZAGREBAČKA BANKA DIONIČKO DRUŠTVO, OIB 92963223473, Trg bana Josipa Jelačića 10, 10000 Zagreb</item>
      <item>UNIQA osiguranje d.d., OIB 75665455333, Planinska 13 A, 10000 Zagreb</item>
    </derivirana_varijabla>
  </DomainObject.Predmet.StrankaListFormatedWithAdressOIB>
  <DomainObject.Predmet.StrankaListNazivFormated>
    <izvorni_sadrzaj>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izvorni_sadrzaj>
    <derivirana_varijabla naziv="DomainObject.Predmet.StrankaListNazivFormated_1">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derivirana_varijabla>
  </DomainObject.Predmet.StrankaListNazivFormated>
  <DomainObject.Predmet.StrankaListNazivFormatedOIB>
    <izvorni_sadrzaj>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item>
      <item>ALLIANZ ZAGREB dioničko društvo za osiguranje, OIB 23759810849</item>
      <item>BRANITELJSKA POLJOPRIVREDNA ZADRUGA IMOĆANKA u stečaju, OIB 41108966606</item>
      <item>FIBIS d.o.o. za trgovinu i usluge, OIB 10634598453</item>
      <item>Hrvatski Telekom d.d., OIB 81793146560</item>
      <item>JOLLY - JBS društvo ograničene odgovornosti za trgovinu, turizam, ugostiteljstvo i zastupanje u stečaju, OIB 00322433664</item>
      <item>Korab d.o.o. za savjetovanje u vezi s poslovanjem i upravljanjem, OIB 22668360735</item>
      <item>KONTAKT-COMMERCIUM, d.o.o. za prijevoz i usluge, OIB 37370955564</item>
      <item>KUSTURA d.o.o. trgovina i usluge, OIB 62134495963</item>
      <item>OLMA GRAĐENJE društvo s ograničenom odgovornošću za trgovinu i građenje u stečaju, OIB 84404506092</item>
      <item>TRIGRAM d.o.o. za proizvodnju, OIB 53393957926</item>
      <item>ZAGREBAČKA BANKA DIONIČKO DRUŠTVO, OIB 92963223473</item>
      <item>UNIQA osiguranje d.d., OIB 75665455333</item>
    </izvorni_sadrzaj>
    <derivirana_varijabla naziv="DomainObject.Predmet.StrankaListNazivFormatedOIB_1">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item>
      <item>ALLIANZ ZAGREB dioničko društvo za osiguranje, OIB 23759810849</item>
      <item>BRANITELJSKA POLJOPRIVREDNA ZADRUGA IMOĆANKA u stečaju, OIB 41108966606</item>
      <item>FIBIS d.o.o. za trgovinu i usluge, OIB 10634598453</item>
      <item>Hrvatski Telekom d.d., OIB 81793146560</item>
      <item>JOLLY - JBS društvo ograničene odgovornosti za trgovinu, turizam, ugostiteljstvo i zastupanje u stečaju, OIB 00322433664</item>
      <item>Korab d.o.o. za savjetovanje u vezi s poslovanjem i upravljanjem, OIB 22668360735</item>
      <item>KONTAKT-COMMERCIUM, d.o.o. za prijevoz i usluge, OIB 37370955564</item>
      <item>KUSTURA d.o.o. trgovina i usluge, OIB 62134495963</item>
      <item>OLMA GRAĐENJE društvo s ograničenom odgovornošću za trgovinu i građenje u stečaju, OIB 84404506092</item>
      <item>TRIGRAM d.o.o. za proizvodnju, OIB 53393957926</item>
      <item>ZAGREBAČKA BANKA DIONIČKO DRUŠTVO, OIB 92963223473</item>
      <item>UNIQA osiguranje d.d., OIB 75665455333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 LEKO I PARTNERI punomoćnik sudionika u postupku ERSTE CARD CLUB društvo s ograničenom odgovornošću za financijsko posredovanje i usluge</item>
      <item>Nevio Sanader</item>
      <item>JUJNOVIĆ LUČIĆ MARKOVIĆ Odvjetničko društvo javno trgovačko društvo punomoćnik sudionika u postupku DOMAK društvo s ograničenom odgovornošću za trgovinu i turizam</item>
    </izvorni_sadrzaj>
    <derivirana_varijabla naziv="DomainObject.Predmet.OstaliListFormated_1">
      <item>OD LEKO I PARTNERI punomoćnik sudionika u postupku ERSTE CARD CLUB društvo s ograničenom odgovornošću za financijsko posredovanje i usluge</item>
      <item>Nevio Sanader</item>
      <item>JUJNOVIĆ LUČIĆ MARKOVIĆ Odvjetničko društvo javno trgovačko društvo punomoćnik sudionika u postupku DOMAK društvo s ograničenom odgovornošću za trgovinu i turizam</item>
    </derivirana_varijabla>
  </DomainObject.Predmet.OstaliListFormated>
  <DomainObject.Predmet.OstaliListFormatedOIB>
    <izvorni_sadrzaj>
      <item>OD LEKO I PARTNERI punomoćnik sudionika u postupku ERSTE CARD CLUB društvo s ograničenom odgovornošću za financijsko posredovanje i usluge</item>
      <item>Nevio Sanader</item>
      <item>JUJNOVIĆ LUČIĆ MARKOVIĆ Odvjetničko društvo javno trgovačko društvo, OIB 46736017727 punomoćnik sudionika u postupku DOMAK društvo s ograničenom odgovornošću za trgovinu i turizam</item>
    </izvorni_sadrzaj>
    <derivirana_varijabla naziv="DomainObject.Predmet.OstaliListFormatedOIB_1">
      <item>OD LEKO I PARTNERI punomoćnik sudionika u postupku ERSTE CARD CLUB društvo s ograničenom odgovornošću za financijsko posredovanje i usluge</item>
      <item>Nevio Sanader</item>
      <item>JUJNOVIĆ LUČIĆ MARKOVIĆ Odvjetničko društvo javno trgovačko društvo, OIB 46736017727 punomoćnik sudionika u postupku DOMAK društvo s ograničenom odgovornošću za trgovinu i turizam</item>
    </derivirana_varijabla>
  </DomainObject.Predmet.OstaliListFormatedOIB>
  <DomainObject.Predmet.OstaliListFormatedWithAdress>
    <izvorni_sadrzaj>
      <item>OD LEKO I PARTNERI, Domagojeva 18, 10000 Zagreb punomoćnik sudionika u postupku ERSTE CARD CLUB društvo s ograničenom odgovornošću za financijsko posredovanje i usluge</item>
      <item>Nevio Sanader, Ulica slobode 39, 21000 Split</item>
      <item>JUJNOVIĆ LUČIĆ MARKOVIĆ Odvjetničko društvo javno trgovačko društvo, Strojarska cesta 20, 10000 Zagreb punomoćnik sudionika u postupku DOMAK društvo s ograničenom odgovornošću za trgovinu i turizam</item>
    </izvorni_sadrzaj>
    <derivirana_varijabla naziv="DomainObject.Predmet.OstaliListFormatedWithAdress_1">
      <item>OD LEKO I PARTNERI, Domagojeva 18, 10000 Zagreb punomoćnik sudionika u postupku ERSTE CARD CLUB društvo s ograničenom odgovornošću za financijsko posredovanje i usluge</item>
      <item>Nevio Sanader, Ulica slobode 39, 21000 Split</item>
      <item>JUJNOVIĆ LUČIĆ MARKOVIĆ Odvjetničko društvo javno trgovačko društvo, Strojarska cesta 20, 10000 Zagreb punomoćnik sudionika u postupku DOMAK društvo s ograničenom odgovornošću za trgovinu i turizam</item>
    </derivirana_varijabla>
  </DomainObject.Predmet.OstaliListFormatedWithAdress>
  <DomainObject.Predmet.OstaliListFormatedWithAdressOIB>
    <izvorni_sadrzaj>
      <item>OD LEKO I PARTNERI, Domagojeva 18, 10000 Zagreb punomoćnik sudionika u postupku ERSTE CARD CLUB društvo s ograničenom odgovornošću za financijsko posredovanje i usluge</item>
      <item>Nevio Sanader, Ulica slobode 39, 21000 Split</item>
      <item>JUJNOVIĆ LUČIĆ MARKOVIĆ Odvjetničko društvo javno trgovačko društvo, OIB 46736017727, Strojarska cesta 20, 10000 Zagreb punomoćnik sudionika u postupku DOMAK društvo s ograničenom odgovornošću za trgovinu i turizam</item>
    </izvorni_sadrzaj>
    <derivirana_varijabla naziv="DomainObject.Predmet.OstaliListFormatedWithAdressOIB_1">
      <item>OD LEKO I PARTNERI, Domagojeva 18, 10000 Zagreb punomoćnik sudionika u postupku ERSTE CARD CLUB društvo s ograničenom odgovornošću za financijsko posredovanje i usluge</item>
      <item>Nevio Sanader, Ulica slobode 39, 21000 Split</item>
      <item>JUJNOVIĆ LUČIĆ MARKOVIĆ Odvjetničko društvo javno trgovačko društvo, OIB 46736017727, Strojarska cesta 20, 10000 Zagreb punomoćnik sudionika u postupku DOMAK društvo s ograničenom odgovornošću za trgovinu i turizam</item>
    </derivirana_varijabla>
  </DomainObject.Predmet.OstaliListFormatedWithAdressOIB>
  <DomainObject.Predmet.OstaliListNazivFormated>
    <izvorni_sadrzaj>
      <item>OD LEKO I PARTNERI</item>
      <item>Nevio Sanader</item>
      <item>JUJNOVIĆ LUČIĆ MARKOVIĆ Odvjetničko društvo javno trgovačko društvo</item>
    </izvorni_sadrzaj>
    <derivirana_varijabla naziv="DomainObject.Predmet.OstaliListNazivFormated_1">
      <item>OD LEKO I PARTNERI</item>
      <item>Nevio Sanader</item>
      <item>JUJNOVIĆ LUČIĆ MARKOVIĆ Odvjetničko društvo javno trgovačko društvo</item>
    </derivirana_varijabla>
  </DomainObject.Predmet.OstaliListNazivFormated>
  <DomainObject.Predmet.OstaliListNazivFormatedOIB>
    <izvorni_sadrzaj>
      <item>OD LEKO I PARTNERI</item>
      <item>Nevio Sanader</item>
      <item>JUJNOVIĆ LUČIĆ MARKOVIĆ Odvjetničko društvo javno trgovačko društvo, OIB 46736017727</item>
    </izvorni_sadrzaj>
    <derivirana_varijabla naziv="DomainObject.Predmet.OstaliListNazivFormatedOIB_1">
      <item>OD LEKO I PARTNERI</item>
      <item>Nevio Sanader</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PEKANOVIĆ, d.o.o. za trgovinu i ugostiteljstvo i dr.</izvorni_sadrzaj>
    <derivirana_varijabla naziv="DomainObject.Predmet.StrankaIDrugi_1">PEKANOVIĆ, d.o.o. za trgovinu i ugostiteljstvo i dr.</derivirana_varijabla>
  </DomainObject.Predmet.StrankaIDrugi>
  <DomainObject.Predmet.ProtustrankaIDrugi>
    <izvorni_sadrzaj/>
    <derivirana_varijabla naziv="DomainObject.Predmet.ProtustrankaIDrugi_1"/>
  </DomainObject.Predmet.ProtustrankaIDrugi>
  <DomainObject.Predmet.StrankaIDrugiAdressOIB>
    <izvorni_sadrzaj>PEKANOVIĆ, d.o.o. za trgovinu i ugostiteljstvo, OIB 81479674300, Težački put 24, 21260 Zmijavci i dr.</izvorni_sadrzaj>
    <derivirana_varijabla naziv="DomainObject.Predmet.StrankaIDrugiAdressOIB_1">PEKANOVIĆ, d.o.o. za trgovinu i ugostiteljstvo, OIB 81479674300, Težački put 24, 21260 Zmijavci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OD LEKO I PARTNERI</item>
      <item>Nevio Sanader</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item>JUJNOVIĆ LUČIĆ MARKOVIĆ Odvjetničko društvo javno trgovačko društvo</item>
    </izvorni_sadrzaj>
    <derivirana_varijabla naziv="DomainObject.Predmet.SudioniciListNaziv_1">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OD LEKO I PARTNERI</item>
      <item>Nevio Sanader</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item>JUJNOVIĆ LUČIĆ MARKOVIĆ Odvjetničko društvo javno trgovačko društvo</item>
    </derivirana_varijabla>
  </DomainObject.Predmet.SudioniciListNaziv>
  <DomainObject.Predmet.SudioniciListAdressOIB>
    <izvorni_sadrzaj>
      <item>PEKANOVIĆ, d.o.o. za trgovinu i ugostiteljstvo, OIB 81479674300, Težački put 24,21260 Zmijavci</item>
      <item>Ministarstvo financija RH,Porezna uprava,Područni ured Split, OIB 18683136487, Trg dr. Franje Tuđmana 4,21000 Split</item>
      <item>IMOTA d.d. za poljodjelstvo, trgovinu i ugostiteljstvo u stečaju, OIB 02297833542, Perinuša/bb,21260 Donji Proložac</item>
      <item>VIPnet, društvo s ograničenom odgovornošću za usluge javnih telekomunikacija, OIB 29524210204, Vrtni put 1,10000 Zagreb</item>
      <item>HEP - Opskrba d.o.o. za opskrbu potrošača električnom, toplinskom energijom i plinom, OIB 63073332379, Ulica grada Vukovara 37,10000 Zagreb</item>
      <item>Općina Podgora, OIB 87761142122, Andrije Kačića Miošića 2,21327 Podgora</item>
      <item>DOMAK društvo s ograničenom odgovornošću za trgovinu i turizam, OIB 86170416512, Selska 46,10000 Zagreb</item>
      <item>VELPRO - CENTAR društvo s ograničenom odgovornošću za trgovinu i usluge, OIB 46660800468, Marijana Čavića 1,10000 Zagreb</item>
      <item>Financijska agencija, OIB 85821130368, Ulica grada Vukovara 70,10000 Zagreb</item>
      <item>CAPRICORNO, društvo s ograničenom odgovornošću za trgovinu, OIB 09517317411, Hercegovačka 57/A,21000 Split</item>
      <item>Proenergy d.o.o. za proizvodnju električne energije, OIB 63962176928, J. Marohnića 1,10000 Zagreb</item>
      <item>JAMNICA dioničko društvo za proizvodnju mineralnih voda, OIB 05050436541, Getaldićeva 3,10000 Zagreb</item>
      <item>PODRAVKA prehrambena industrija, d.d., OIB 18928523252, A.Starčevića 32,48000 Koprivnica</item>
      <item>PIK VRBOVEC-MESNA INDUSTRIJA, dioničko društvo za proizvodnju i promet mesa i mesnih prerađevina, OIB 78909170415, Zagrebačka 148,10340 Vrbovec</item>
      <item>CRO-GO d.o.o. za proizvodnju i trgovinu, OIB 79478632402, Don Frane Bulića 64,21210 Solin</item>
      <item>ROTO DINAMIC društvo s ograničenom odgovornošću za unutarnju i vanjsku trgovinu, OIB 24723122482, Samoborska Cesta 102,10000 Zagreb</item>
      <item>ERSTE CARD CLUB društvo s ograničenom odgovornošću za financijsko posredovanje i usluge, OIB 85941596441, Ulica Frana Folnegovića 6,10000 Zagreb</item>
      <item>ALLIANZ ZAGREB dioničko društvo za osiguranje, OIB 23759810849, Heinzelova 70,10000 Zagreb</item>
      <item>OD LEKO I PARTNERI, Domagojeva 18,10000 Zagreb</item>
      <item>Nevio Sanader, Ulica slobode 39,21000 Split</item>
      <item>BRANITELJSKA POLJOPRIVREDNA ZADRUGA IMOĆANKA u stečaju, OIB 41108966606, Donji Vinjani 475,21260 Donji Vinjani</item>
      <item>FIBIS d.o.o. za trgovinu i usluge, OIB 10634598453, Medarska 69,10000 Zagreb</item>
      <item>Hrvatski Telekom d.d., OIB 81793146560, Roberta Frangeša Mihanovića 9,10000 Zagreb</item>
      <item>JOLLY - JBS društvo ograničene odgovornosti za trgovinu, turizam, ugostiteljstvo i zastupanje u stečaju, OIB 00322433664, Ante Šupuka 10,22000 Šibenik</item>
      <item>Korab d.o.o. za savjetovanje u vezi s poslovanjem i upravljanjem, OIB 22668360735, Tina Ujevića 16,10431 Sveta Nedelja</item>
      <item>KONTAKT-COMMERCIUM, d.o.o. za prijevoz i usluge, OIB 37370955564, Kralja Zvonimira 74,21260 Imotski</item>
      <item>KUSTURA d.o.o. trgovina i usluge, OIB 62134495963, Antuna Augustinčića 17,49217 Krapinske Toplice</item>
      <item>OLMA GRAĐENJE društvo s ograničenom odgovornošću za trgovinu i građenje u stečaju, OIB 84404506092, Franjevački put br. 14,21300 Makarska</item>
      <item>TRIGRAM d.o.o. za proizvodnju, OIB 53393957926, Borčec 45,10000 Zagreb</item>
      <item>ZAGREBAČKA BANKA DIONIČKO DRUŠTVO, OIB 92963223473, Trg bana Josipa Jelačića 10,10000 Zagreb</item>
      <item>UNIQA osiguranje d.d., OIB 75665455333, Planinska 13 A,10000 Zagreb</item>
      <item>JUJNOVIĆ LUČIĆ MARKOVIĆ Odvjetničko društvo javno trgovačko društvo, OIB 46736017727, Strojarska cesta 20,10000 Zagreb</item>
    </izvorni_sadrzaj>
    <derivirana_varijabla naziv="DomainObject.Predmet.SudioniciListAdressOIB_1">
      <item>PEKANOVIĆ, d.o.o. za trgovinu i ugostiteljstvo, OIB 81479674300, Težački put 24,21260 Zmijavci</item>
      <item>Ministarstvo financija RH,Porezna uprava,Područni ured Split, OIB 18683136487, Trg dr. Franje Tuđmana 4,21000 Split</item>
      <item>IMOTA d.d. za poljodjelstvo, trgovinu i ugostiteljstvo u stečaju, OIB 02297833542, Perinuša/bb,21260 Donji Proložac</item>
      <item>VIPnet, društvo s ograničenom odgovornošću za usluge javnih telekomunikacija, OIB 29524210204, Vrtni put 1,10000 Zagreb</item>
      <item>HEP - Opskrba d.o.o. za opskrbu potrošača električnom, toplinskom energijom i plinom, OIB 63073332379, Ulica grada Vukovara 37,10000 Zagreb</item>
      <item>Općina Podgora, OIB 87761142122, Andrije Kačića Miošića 2,21327 Podgora</item>
      <item>DOMAK društvo s ograničenom odgovornošću za trgovinu i turizam, OIB 86170416512, Selska 46,10000 Zagreb</item>
      <item>VELPRO - CENTAR društvo s ograničenom odgovornošću za trgovinu i usluge, OIB 46660800468, Marijana Čavića 1,10000 Zagreb</item>
      <item>Financijska agencija, OIB 85821130368, Ulica grada Vukovara 70,10000 Zagreb</item>
      <item>CAPRICORNO, društvo s ograničenom odgovornošću za trgovinu, OIB 09517317411, Hercegovačka 57/A,21000 Split</item>
      <item>Proenergy d.o.o. za proizvodnju električne energije, OIB 63962176928, J. Marohnića 1,10000 Zagreb</item>
      <item>JAMNICA dioničko društvo za proizvodnju mineralnih voda, OIB 05050436541, Getaldićeva 3,10000 Zagreb</item>
      <item>PODRAVKA prehrambena industrija, d.d., OIB 18928523252, A.Starčevića 32,48000 Koprivnica</item>
      <item>PIK VRBOVEC-MESNA INDUSTRIJA, dioničko društvo za proizvodnju i promet mesa i mesnih prerađevina, OIB 78909170415, Zagrebačka 148,10340 Vrbovec</item>
      <item>CRO-GO d.o.o. za proizvodnju i trgovinu, OIB 79478632402, Don Frane Bulića 64,21210 Solin</item>
      <item>ROTO DINAMIC društvo s ograničenom odgovornošću za unutarnju i vanjsku trgovinu, OIB 24723122482, Samoborska Cesta 102,10000 Zagreb</item>
      <item>ERSTE CARD CLUB društvo s ograničenom odgovornošću za financijsko posredovanje i usluge, OIB 85941596441, Ulica Frana Folnegovića 6,10000 Zagreb</item>
      <item>ALLIANZ ZAGREB dioničko društvo za osiguranje, OIB 23759810849, Heinzelova 70,10000 Zagreb</item>
      <item>OD LEKO I PARTNERI, Domagojeva 18,10000 Zagreb</item>
      <item>Nevio Sanader, Ulica slobode 39,21000 Split</item>
      <item>BRANITELJSKA POLJOPRIVREDNA ZADRUGA IMOĆANKA u stečaju, OIB 41108966606, Donji Vinjani 475,21260 Donji Vinjani</item>
      <item>FIBIS d.o.o. za trgovinu i usluge, OIB 10634598453, Medarska 69,10000 Zagreb</item>
      <item>Hrvatski Telekom d.d., OIB 81793146560, Roberta Frangeša Mihanovića 9,10000 Zagreb</item>
      <item>JOLLY - JBS društvo ograničene odgovornosti za trgovinu, turizam, ugostiteljstvo i zastupanje u stečaju, OIB 00322433664, Ante Šupuka 10,22000 Šibenik</item>
      <item>Korab d.o.o. za savjetovanje u vezi s poslovanjem i upravljanjem, OIB 22668360735, Tina Ujevića 16,10431 Sveta Nedelja</item>
      <item>KONTAKT-COMMERCIUM, d.o.o. za prijevoz i usluge, OIB 37370955564, Kralja Zvonimira 74,21260 Imotski</item>
      <item>KUSTURA d.o.o. trgovina i usluge, OIB 62134495963, Antuna Augustinčića 17,49217 Krapinske Toplice</item>
      <item>OLMA GRAĐENJE društvo s ograničenom odgovornošću za trgovinu i građenje u stečaju, OIB 84404506092, Franjevački put br. 14,21300 Makarska</item>
      <item>TRIGRAM d.o.o. za proizvodnju, OIB 53393957926, Borčec 45,10000 Zagreb</item>
      <item>ZAGREBAČKA BANKA DIONIČKO DRUŠTVO, OIB 92963223473, Trg bana Josipa Jelačića 10,10000 Zagreb</item>
      <item>UNIQA osiguranje d.d., OIB 75665455333, Planinska 13 A,10000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81479674300</item>
      <item>, OIB 18683136487</item>
      <item>, OIB 02297833542</item>
      <item>, OIB 29524210204</item>
      <item>, OIB 63073332379</item>
      <item>, OIB 87761142122</item>
      <item>, OIB 86170416512</item>
      <item>, OIB 46660800468</item>
      <item>, OIB 85821130368</item>
      <item>, OIB 09517317411</item>
      <item>, OIB 63962176928</item>
      <item>, OIB 05050436541</item>
      <item>, OIB 18928523252</item>
      <item>, OIB 78909170415</item>
      <item>, OIB 79478632402</item>
      <item>, OIB 24723122482</item>
      <item>, OIB 85941596441</item>
      <item>, OIB 23759810849</item>
      <item>, OIB null</item>
      <item>, OIB null</item>
      <item>, OIB 41108966606</item>
      <item>, OIB 10634598453</item>
      <item>, OIB 81793146560</item>
      <item>, OIB 00322433664</item>
      <item>, OIB 22668360735</item>
      <item>, OIB 37370955564</item>
      <item>, OIB 62134495963</item>
      <item>, OIB 84404506092</item>
      <item>, OIB 53393957926</item>
      <item>, OIB 92963223473</item>
      <item>, OIB 75665455333</item>
      <item>, OIB 46736017727</item>
    </izvorni_sadrzaj>
    <derivirana_varijabla naziv="DomainObject.Predmet.SudioniciListNazivOIB_1">
      <item>, OIB 81479674300</item>
      <item>, OIB 18683136487</item>
      <item>, OIB 02297833542</item>
      <item>, OIB 29524210204</item>
      <item>, OIB 63073332379</item>
      <item>, OIB 87761142122</item>
      <item>, OIB 86170416512</item>
      <item>, OIB 46660800468</item>
      <item>, OIB 85821130368</item>
      <item>, OIB 09517317411</item>
      <item>, OIB 63962176928</item>
      <item>, OIB 05050436541</item>
      <item>, OIB 18928523252</item>
      <item>, OIB 78909170415</item>
      <item>, OIB 79478632402</item>
      <item>, OIB 24723122482</item>
      <item>, OIB 85941596441</item>
      <item>, OIB 23759810849</item>
      <item>, OIB null</item>
      <item>, OIB null</item>
      <item>, OIB 41108966606</item>
      <item>, OIB 10634598453</item>
      <item>, OIB 81793146560</item>
      <item>, OIB 00322433664</item>
      <item>, OIB 22668360735</item>
      <item>, OIB 37370955564</item>
      <item>, OIB 62134495963</item>
      <item>, OIB 84404506092</item>
      <item>, OIB 53393957926</item>
      <item>, OIB 92963223473</item>
      <item>, OIB 75665455333</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St-266/2018-23</izvorni_sadrzaj>
    <derivirana_varijabla naziv="DomainObject.PredzadnjaOdlukaIzPredmeta.Oznaka_1">St-266/2018-23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3016</properties:Characters>
  <properties:Lines>90</properties:Lines>
  <properties:Paragraphs>20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2018-10-23T13:12:00Z</dcterms:created>
  <dc:creator>Katarina Mikulić</dc:creator>
  <cp:lastModifiedBy>Katarina Mikulić</cp:lastModifiedBy>
  <cp:lastPrinted>2018-10-24T06:33:00Z</cp:lastPrinted>
  <dcterms:modified xmlns:xsi="http://www.w3.org/2001/XMLSchema-instance" xsi:type="dcterms:W3CDTF">2018-10-24T06:33:00Z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NAKNADI TROŠKOVA FINA (za prijave tražbina).docx)</vt:lpwstr>
  </prop:property>
  <prop:property name="CC_coloring" pid="4" fmtid="{D5CDD505-2E9C-101B-9397-08002B2CF9AE}">
    <vt:bool>false</vt:bool>
  </prop:property>
  <prop:property name="BrojStranica" pid="5" fmtid="{D5CDD505-2E9C-101B-9397-08002B2CF9AE}">
    <vt:i4>2</vt:i4>
  </prop:property>
</prop:Properties>
</file>