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726c" w14:paraId="038726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176E2">
        <w:rPr>
          <w:rFonts w:hAnsi="Times New Roman" w:ascii="Times New Roman"/>
          <w:szCs w:val="24"/>
          <w:lang w:val="hr-HR"/>
        </w:rPr>
        <w:t>AGRO BLAGO j.d.o.o., Zagreb</w:t>
      </w:r>
      <w:r w:rsidR="0011054B">
        <w:rPr>
          <w:rFonts w:hAnsi="Times New Roman" w:ascii="Times New Roman"/>
          <w:szCs w:val="24"/>
          <w:lang w:val="hr-HR"/>
        </w:rPr>
        <w:t>, Julija Knifera 4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DB7DDC">
        <w:rPr>
          <w:rFonts w:hAnsi="Times New Roman" w:ascii="Times New Roman"/>
          <w:szCs w:val="24"/>
          <w:lang w:val="hr-HR"/>
        </w:rPr>
        <w:t>12059736675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21696E">
        <w:rPr>
          <w:rFonts w:hAnsi="Times New Roman" w:ascii="Times New Roman"/>
          <w:szCs w:val="24"/>
          <w:lang w:val="hr-HR"/>
        </w:rPr>
        <w:t>14. veljače 2019.,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DB7DDC">
        <w:rPr>
          <w:rFonts w:hAnsi="Times New Roman" w:ascii="Times New Roman"/>
          <w:szCs w:val="24"/>
          <w:lang w:val="hr-HR"/>
        </w:rPr>
        <w:t>AGRO BLAGO j.d.o.o., Zagreb, Julija Knifera 4, OIB: 12059736675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F654C6">
        <w:rPr>
          <w:rFonts w:hAnsi="Times New Roman" w:ascii="Times New Roman"/>
          <w:lang w:val="hr-HR"/>
        </w:rPr>
        <w:t>120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DB7DDC">
        <w:rPr>
          <w:rFonts w:hAnsi="Times New Roman" w:ascii="Times New Roman"/>
          <w:lang w:val="hr-HR"/>
        </w:rPr>
        <w:t>18.333,51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A43F99">
        <w:rPr>
          <w:rFonts w:hAnsi="Times New Roman" w:ascii="Times New Roman"/>
          <w:lang w:val="hr-HR"/>
        </w:rPr>
        <w:t>09</w:t>
      </w:r>
      <w:r w:rsidR="00F654C6">
        <w:rPr>
          <w:rFonts w:hAnsi="Times New Roman" w:ascii="Times New Roman"/>
          <w:lang w:val="hr-HR"/>
        </w:rPr>
        <w:t>. siječnja 2019.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1E3B7C">
        <w:rPr>
          <w:rFonts w:hAnsi="Times New Roman" w:ascii="Times New Roman"/>
          <w:lang w:val="hr-HR"/>
        </w:rPr>
        <w:t>14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</w:t>
      </w:r>
      <w:r w:rsidR="001E3B7C">
        <w:rPr>
          <w:rFonts w:hAnsi="Times New Roman" w:ascii="Times New Roman"/>
          <w:lang w:val="hr-HR"/>
        </w:rPr>
        <w:t>2019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D11E8" w:rsidR="00D44D4F" w:rsidRPr="00333CDA">
      <w:pPr>
        <w:jc w:val="right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FD11E8" w:rsidR="00D44D4F" w:rsidRPr="00333CD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P="00FD11E8" w:rsidR="00D44D4F" w:rsidRPr="00D44D4F">
      <w:pPr>
        <w:jc w:val="right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D11E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6176E2">
      <w:rPr>
        <w:rFonts w:hAnsi="Times New Roman" w:ascii="Times New Roman"/>
        <w:lang w:val="hr-HR"/>
      </w:rPr>
      <w:t>88</w:t>
    </w:r>
    <w:r w:rsidR="003E1A90">
      <w:rPr>
        <w:rFonts w:hAnsi="Times New Roman" w:ascii="Times New Roman"/>
        <w:lang w:val="hr-HR"/>
      </w:rPr>
      <w:t>/2019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6176E2">
      <w:rPr>
        <w:rFonts w:hAnsi="Times New Roman" w:ascii="Times New Roman"/>
        <w:lang w:val="hr-HR"/>
      </w:rPr>
      <w:t>88</w:t>
    </w:r>
    <w:r w:rsidR="003E1A90">
      <w:rPr>
        <w:rFonts w:hAnsi="Times New Roman" w:ascii="Times New Roman"/>
        <w:lang w:val="hr-HR"/>
      </w:rPr>
      <w:t>/2019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558C6"/>
    <w:rsid w:val="000B609B"/>
    <w:rsid w:val="000C47B3"/>
    <w:rsid w:val="000F2BDD"/>
    <w:rsid w:val="0011054B"/>
    <w:rsid w:val="001112EA"/>
    <w:rsid w:val="00112B50"/>
    <w:rsid w:val="001278C0"/>
    <w:rsid w:val="00142754"/>
    <w:rsid w:val="00182088"/>
    <w:rsid w:val="001E3B7C"/>
    <w:rsid w:val="0021696E"/>
    <w:rsid w:val="00254A72"/>
    <w:rsid w:val="002A1A54"/>
    <w:rsid w:val="002D1974"/>
    <w:rsid w:val="00323050"/>
    <w:rsid w:val="003E1A90"/>
    <w:rsid w:val="0042162E"/>
    <w:rsid w:val="004650D4"/>
    <w:rsid w:val="00490B9C"/>
    <w:rsid w:val="004C624F"/>
    <w:rsid w:val="004D5D86"/>
    <w:rsid w:val="00532B71"/>
    <w:rsid w:val="00561A71"/>
    <w:rsid w:val="005940E9"/>
    <w:rsid w:val="005A77EB"/>
    <w:rsid w:val="006176E2"/>
    <w:rsid w:val="006356C5"/>
    <w:rsid w:val="0063783F"/>
    <w:rsid w:val="0066423A"/>
    <w:rsid w:val="006F630A"/>
    <w:rsid w:val="00767FA3"/>
    <w:rsid w:val="007A29F9"/>
    <w:rsid w:val="00840E3D"/>
    <w:rsid w:val="00853513"/>
    <w:rsid w:val="00890F60"/>
    <w:rsid w:val="00916B62"/>
    <w:rsid w:val="0093114E"/>
    <w:rsid w:val="00950BB0"/>
    <w:rsid w:val="00974CBE"/>
    <w:rsid w:val="00997BA9"/>
    <w:rsid w:val="009C032B"/>
    <w:rsid w:val="00A43F99"/>
    <w:rsid w:val="00A56360"/>
    <w:rsid w:val="00A87BD1"/>
    <w:rsid w:val="00A95334"/>
    <w:rsid w:val="00AB6F20"/>
    <w:rsid w:val="00AB7883"/>
    <w:rsid w:val="00AF40B4"/>
    <w:rsid w:val="00B03169"/>
    <w:rsid w:val="00B82D05"/>
    <w:rsid w:val="00BE568F"/>
    <w:rsid w:val="00C46D2C"/>
    <w:rsid w:val="00C74453"/>
    <w:rsid w:val="00CC7931"/>
    <w:rsid w:val="00CF2939"/>
    <w:rsid w:val="00CF6883"/>
    <w:rsid w:val="00D13DC1"/>
    <w:rsid w:val="00D22034"/>
    <w:rsid w:val="00D44D4F"/>
    <w:rsid w:val="00D91D66"/>
    <w:rsid w:val="00D955F3"/>
    <w:rsid w:val="00DA2291"/>
    <w:rsid w:val="00DB29D2"/>
    <w:rsid w:val="00DB4528"/>
    <w:rsid w:val="00DB7DDC"/>
    <w:rsid w:val="00E0109B"/>
    <w:rsid w:val="00EE4A83"/>
    <w:rsid w:val="00EE5750"/>
    <w:rsid w:val="00EF7766"/>
    <w:rsid w:val="00F62A72"/>
    <w:rsid w:val="00F654C6"/>
    <w:rsid w:val="00F667BC"/>
    <w:rsid w:val="00FC43E3"/>
    <w:rsid w:val="00F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1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1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1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1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1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1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1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1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St-88/2019</izvorni_sadrzaj>
    <derivirana_varijabla naziv="DomainObject.Predmet.OznakaBroj_1">St-88/2019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BLAGO j.d.o.o. za usluge</izvorni_sadrzaj>
    <derivirana_varijabla naziv="DomainObject.Predmet.ProtustrankaFormated_1">  AGRO BLAGO j.d.o.o. za usluge</derivirana_varijabla>
  </DomainObject.Predmet.ProtustrankaFormated>
  <DomainObject.Predmet.ProtustrankaFormatedOIB>
    <izvorni_sadrzaj>  AGRO BLAGO j.d.o.o. za usluge, OIB 12059736675</izvorni_sadrzaj>
    <derivirana_varijabla naziv="DomainObject.Predmet.ProtustrankaFormatedOIB_1">  AGRO BLAGO j.d.o.o. za usluge, OIB 12059736675</derivirana_varijabla>
  </DomainObject.Predmet.ProtustrankaFormatedOIB>
  <DomainObject.Predmet.ProtustrankaFormatedWithAdress>
    <izvorni_sadrzaj> AGRO BLAGO j.d.o.o. za usluge, Julija Knifera 4, 10000 Zagreb</izvorni_sadrzaj>
    <derivirana_varijabla naziv="DomainObject.Predmet.ProtustrankaFormatedWithAdress_1"> AGRO BLAGO j.d.o.o. za usluge, Julija Knifera 4, 10000 Zagreb</derivirana_varijabla>
  </DomainObject.Predmet.ProtustrankaFormatedWithAdress>
  <DomainObject.Predmet.ProtustrankaFormatedWithAdressOIB>
    <izvorni_sadrzaj> AGRO BLAGO j.d.o.o. za usluge, OIB 12059736675, Julija Knifera 4, 10000 Zagreb</izvorni_sadrzaj>
    <derivirana_varijabla naziv="DomainObject.Predmet.ProtustrankaFormatedWithAdressOIB_1"> AGRO BLAGO j.d.o.o. za usluge, OIB 12059736675, Julija Knifera 4, 10000 Zagreb</derivirana_varijabla>
  </DomainObject.Predmet.ProtustrankaFormatedWithAdressOIB>
  <DomainObject.Predmet.ProtustrankaWithAdress>
    <izvorni_sadrzaj>AGRO BLAGO j.d.o.o. za usluge Julija Knifera 4, 10000 Zagreb</izvorni_sadrzaj>
    <derivirana_varijabla naziv="DomainObject.Predmet.ProtustrankaWithAdress_1">AGRO BLAGO j.d.o.o. za usluge Julija Knifera 4, 10000 Zagreb</derivirana_varijabla>
  </DomainObject.Predmet.ProtustrankaWithAdress>
  <DomainObject.Predmet.ProtustrankaWithAdressOIB>
    <izvorni_sadrzaj>AGRO BLAGO j.d.o.o. za usluge, OIB 12059736675, Julija Knifera 4, 10000 Zagreb</izvorni_sadrzaj>
    <derivirana_varijabla naziv="DomainObject.Predmet.ProtustrankaWithAdressOIB_1">AGRO BLAGO j.d.o.o. za usluge, OIB 12059736675, Julija Knifera 4, 10000 Zagreb</derivirana_varijabla>
  </DomainObject.Predmet.ProtustrankaWithAdressOIB>
  <DomainObject.Predmet.ProtustrankaNazivFormated>
    <izvorni_sadrzaj>AGRO BLAGO j.d.o.o. za usluge</izvorni_sadrzaj>
    <derivirana_varijabla naziv="DomainObject.Predmet.ProtustrankaNazivFormated_1">AGRO BLAGO j.d.o.o. za usluge</derivirana_varijabla>
  </DomainObject.Predmet.ProtustrankaNazivFormated>
  <DomainObject.Predmet.ProtustrankaNazivFormatedOIB>
    <izvorni_sadrzaj>AGRO BLAGO j.d.o.o. za usluge, OIB 12059736675</izvorni_sadrzaj>
    <derivirana_varijabla naziv="DomainObject.Predmet.ProtustrankaNazivFormatedOIB_1">AGRO BLAGO j.d.o.o. za usluge, OIB 12059736675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 - Z. Terlep</izvorni_sadrzaj>
    <derivirana_varijabla naziv="DomainObject.Predmet.Referada.Naziv_1">51. - Z. Terlep</derivirana_varijabla>
  </DomainObject.Predmet.Referada.Naziv>
  <DomainObject.Predmet.Referada.Oznaka>
    <izvorni_sadrzaj>51. </izvorni_sadrzaj>
    <derivirana_varijabla naziv="DomainObject.Predmet.Referada.Oznaka_1">51. </derivirana_varijabla>
  </DomainObject.Predmet.Referada.Oznaka>
  <DomainObject.Predmet.Referada.Prostorija.Naziv>
    <izvorni_sadrzaj>Soba DZ III 60</izvorni_sadrzaj>
    <derivirana_varijabla naziv="DomainObject.Predmet.Referada.Prostorija.Naziv_1">Soba DZ III 60</derivirana_varijabla>
  </DomainObject.Predmet.Referada.Prostorija.Naziv>
  <DomainObject.Predmet.Referada.Prostorija.Oznaka>
    <izvorni_sadrzaj>DZ III 60</izvorni_sadrzaj>
    <derivirana_varijabla naziv="DomainObject.Predmet.Referada.Prostorija.Oznaka_1">DZ III 60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 - Z. Terlep</izvorni_sadrzaj>
    <derivirana_varijabla naziv="DomainObject.Predmet.TrenutnaLokacijaSpisa.Naziv_1">51.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BLAGO j.d.o.o. za usluge</item>
    </izvorni_sadrzaj>
    <derivirana_varijabla naziv="DomainObject.Predmet.ProtuStrankaListFormated_1">
      <item>AGRO BLAGO j.d.o.o. za usluge</item>
    </derivirana_varijabla>
  </DomainObject.Predmet.ProtuStrankaListFormated>
  <DomainObject.Predmet.ProtuStrankaListFormatedOIB>
    <izvorni_sadrzaj>
      <item>AGRO BLAGO j.d.o.o. za usluge, OIB 12059736675</item>
    </izvorni_sadrzaj>
    <derivirana_varijabla naziv="DomainObject.Predmet.ProtuStrankaListFormatedOIB_1">
      <item>AGRO BLAGO j.d.o.o. za usluge, OIB 12059736675</item>
    </derivirana_varijabla>
  </DomainObject.Predmet.ProtuStrankaListFormatedOIB>
  <DomainObject.Predmet.ProtuStrankaListFormatedWithAdress>
    <izvorni_sadrzaj>
      <item>AGRO BLAGO j.d.o.o. za usluge, Julija Knifera 4, 10000 Zagreb</item>
    </izvorni_sadrzaj>
    <derivirana_varijabla naziv="DomainObject.Predmet.ProtuStrankaListFormatedWithAdress_1">
      <item>AGRO BLAGO j.d.o.o. za usluge, Julija Knifera 4, 10000 Zagreb</item>
    </derivirana_varijabla>
  </DomainObject.Predmet.ProtuStrankaListFormatedWithAdress>
  <DomainObject.Predmet.ProtuStrankaListFormatedWithAdressOIB>
    <izvorni_sadrzaj>
      <item>AGRO BLAGO j.d.o.o. za usluge, OIB 12059736675, Julija Knifera 4, 10000 Zagreb</item>
    </izvorni_sadrzaj>
    <derivirana_varijabla naziv="DomainObject.Predmet.ProtuStrankaListFormatedWithAdressOIB_1">
      <item>AGRO BLAGO j.d.o.o. za usluge, OIB 12059736675, Julija Knifera 4, 10000 Zagreb</item>
    </derivirana_varijabla>
  </DomainObject.Predmet.ProtuStrankaListFormatedWithAdressOIB>
  <DomainObject.Predmet.ProtuStrankaListNazivFormated>
    <izvorni_sadrzaj>
      <item>AGRO BLAGO j.d.o.o. za usluge</item>
    </izvorni_sadrzaj>
    <derivirana_varijabla naziv="DomainObject.Predmet.ProtuStrankaListNazivFormated_1">
      <item>AGRO BLAGO j.d.o.o. za usluge</item>
    </derivirana_varijabla>
  </DomainObject.Predmet.ProtuStrankaListNazivFormated>
  <DomainObject.Predmet.ProtuStrankaListNazivFormatedOIB>
    <izvorni_sadrzaj>
      <item>AGRO BLAGO j.d.o.o. za usluge, OIB 12059736675</item>
    </izvorni_sadrzaj>
    <derivirana_varijabla naziv="DomainObject.Predmet.ProtuStrankaListNazivFormatedOIB_1">
      <item>AGRO BLAGO j.d.o.o. za usluge, OIB 12059736675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BLAGO j.d.o.o. za usluge</izvorni_sadrzaj>
    <derivirana_varijabla naziv="DomainObject.Predmet.ProtustrankaIDrugi_1">AGRO BLAGO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AGRO BLAGO j.d.o.o. za usluge, OIB 12059736675, Julija Knifera 4, 10000 Zagreb</izvorni_sadrzaj>
    <derivirana_varijabla naziv="DomainObject.Predmet.ProtustrankaIDrugiAdressOIB_1">AGRO BLAGO j.d.o.o. za usluge, OIB 12059736675, Julija Knifera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BLAGO j.d.o.o. za usluge</item>
    </izvorni_sadrzaj>
    <derivirana_varijabla naziv="DomainObject.Predmet.SudioniciListNaziv_1">
      <item>FINA Regionalni centar Zagreb</item>
      <item>AGRO BLAGO j.d.o.o.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AGRO BLAGO j.d.o.o. za usluge, OIB 12059736675, Julija Knifera 4,10000 Zagreb</item>
    </izvorni_sadrzaj>
    <derivirana_varijabla naziv="DomainObject.Predmet.SudioniciListAdressOIB_1">
      <item>FINA Regionalni centar Zagreb, OIB 85821130368, Trg svibanjskih žrtava 1995.1,10000 Zagreb</item>
      <item>AGRO BLAGO j.d.o.o. za usluge, OIB 12059736675, Julija Knifera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12059736675</item>
    </izvorni_sadrzaj>
    <derivirana_varijabla naziv="DomainObject.Predmet.SudioniciListNazivOIB_1">
      <item>, OIB 85821130368</item>
      <item>, OIB 12059736675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1847</properties:Characters>
  <properties:Lines>60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2019-02-14T08:16:00Z</dcterms:created>
  <dc:creator>Sudsko vijeæe</dc:creator>
  <cp:lastModifiedBy>Romana Krsnik</cp:lastModifiedBy>
  <cp:lastPrinted>2019-02-14T12:32:00Z</cp:lastPrinted>
  <dcterms:modified xmlns:xsi="http://www.w3.org/2001/XMLSchema-instance" xsi:type="dcterms:W3CDTF">2019-02-14T12:32:00Z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(88-19 Rješenje o pokretanju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