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37427" w14:paraId="7537427" w:rsidRDefault="001B57D3" w:rsidP="001B57D3" w:rsidR="00AE649C">
      <w:pPr>
        <w:pStyle w:val="Bezproreda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 St-46/2015-14</w:t>
      </w:r>
    </w:p>
    <w:p w:rsidRDefault="001B57D3" w:rsidP="001B57D3" w:rsidR="001B57D3">
      <w:pPr>
        <w:pStyle w:val="Bezproreda"/>
      </w:pPr>
    </w:p>
    <w:p w:rsidRDefault="001B57D3" w:rsidP="001B57D3" w:rsidR="001B57D3">
      <w:pPr>
        <w:pStyle w:val="Bezproreda"/>
      </w:pPr>
      <w:r>
        <w:t>TRGOVAČKI SUD U BJELOVARU</w:t>
      </w:r>
    </w:p>
    <w:p w:rsidRDefault="001B57D3" w:rsidP="001B57D3" w:rsidR="001B57D3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1B57D3" w:rsidP="001B57D3" w:rsidR="001B57D3">
      <w:pPr>
        <w:pStyle w:val="Bezproreda"/>
      </w:pPr>
    </w:p>
    <w:p w:rsidRDefault="001B57D3" w:rsidP="001B57D3" w:rsidR="001B57D3">
      <w:pPr>
        <w:pStyle w:val="Bezproreda"/>
      </w:pPr>
    </w:p>
    <w:p w:rsidRDefault="001B57D3" w:rsidP="001B57D3" w:rsidR="001B57D3">
      <w:pPr>
        <w:pStyle w:val="Bezproreda"/>
      </w:pPr>
    </w:p>
    <w:p w:rsidRDefault="001B57D3" w:rsidP="001B57D3" w:rsidR="001B57D3">
      <w:pPr>
        <w:pStyle w:val="Bezproreda"/>
      </w:pPr>
    </w:p>
    <w:p w:rsidRDefault="001B57D3" w:rsidP="001B57D3" w:rsidR="001B57D3">
      <w:pPr>
        <w:pStyle w:val="Bezproreda"/>
      </w:pPr>
    </w:p>
    <w:p w:rsidRDefault="001B57D3" w:rsidP="001B57D3" w:rsidR="001B57D3">
      <w:pPr>
        <w:pStyle w:val="Bezproreda"/>
      </w:pPr>
    </w:p>
    <w:p w:rsidRDefault="001B57D3" w:rsidP="001B57D3" w:rsidR="001B57D3">
      <w:pPr>
        <w:pStyle w:val="Bezproreda"/>
      </w:pPr>
    </w:p>
    <w:p w:rsidRDefault="001B57D3" w:rsidP="001B57D3" w:rsidR="001B57D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>BRANKO VALENTIĆ</w:t>
      </w:r>
    </w:p>
    <w:p w:rsidRDefault="001B57D3" w:rsidP="001B57D3" w:rsidR="001B57D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>stečajni upravitelj</w:t>
      </w:r>
    </w:p>
    <w:p w:rsidRDefault="001B57D3" w:rsidP="001B57D3" w:rsidR="001B57D3">
      <w:pPr>
        <w:pStyle w:val="Bezproreda"/>
      </w:pPr>
    </w:p>
    <w:p w:rsidRDefault="001B57D3" w:rsidP="001B57D3" w:rsidR="001B57D3">
      <w:pPr>
        <w:pStyle w:val="Bezproreda"/>
      </w:pPr>
    </w:p>
    <w:p w:rsidRDefault="001B57D3" w:rsidP="001B57D3" w:rsidR="001B57D3">
      <w:pPr>
        <w:pStyle w:val="Bezproreda"/>
      </w:pPr>
    </w:p>
    <w:p w:rsidRDefault="001B57D3" w:rsidP="001B57D3" w:rsidR="001B57D3">
      <w:pPr>
        <w:pStyle w:val="Bezproreda"/>
      </w:pPr>
      <w:r>
        <w:t>U privitku ovog dopisa dostavljamo Vam žalbu zakonskog zastupnika dužnika od 14. prosinca 2015. godine na odgovor, rok 8 dana.</w:t>
      </w:r>
    </w:p>
    <w:p w:rsidRDefault="001B57D3" w:rsidP="001B57D3" w:rsidR="001B57D3">
      <w:pPr>
        <w:pStyle w:val="Bezproreda"/>
      </w:pPr>
    </w:p>
    <w:p w:rsidRDefault="001B57D3" w:rsidP="001B57D3" w:rsidR="001B57D3">
      <w:pPr>
        <w:pStyle w:val="Bezproreda"/>
      </w:pPr>
      <w:r>
        <w:t>U Bjelovaru, 15. prosinca 2015.</w:t>
      </w:r>
    </w:p>
    <w:p w:rsidRDefault="001B57D3" w:rsidP="001B57D3" w:rsidR="001B57D3">
      <w:pPr>
        <w:pStyle w:val="Bezproreda"/>
      </w:pPr>
    </w:p>
    <w:p w:rsidRDefault="001B57D3" w:rsidP="001B57D3" w:rsidR="001B57D3">
      <w:pPr>
        <w:pStyle w:val="Bezproreda"/>
      </w:pPr>
    </w:p>
    <w:p w:rsidRDefault="001B57D3" w:rsidP="001B57D3" w:rsidR="001B57D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 U D A C</w:t>
      </w:r>
    </w:p>
    <w:p w:rsidRDefault="001B57D3" w:rsidP="001B57D3" w:rsidR="001B57D3">
      <w:pPr>
        <w:pStyle w:val="Bezproreda"/>
      </w:pPr>
    </w:p>
    <w:p w:rsidRDefault="001B57D3" w:rsidP="001B57D3" w:rsidR="001B57D3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   BRANKA PLESKALT</w:t>
      </w:r>
    </w:p>
    <w:p w:rsidRDefault="001B57D3" w:rsidP="001B57D3" w:rsidR="001B57D3">
      <w:pPr>
        <w:pStyle w:val="Bezproreda"/>
      </w:pPr>
    </w:p>
    <w:p w:rsidRDefault="001B57D3" w:rsidP="001B57D3" w:rsidR="001B57D3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1B57D3" w:rsidP="001B57D3" w:rsidR="001B57D3">
      <w:pPr>
        <w:pStyle w:val="Bezproreda"/>
      </w:pPr>
      <w:r>
        <w:t>Dna: Naslovu s žalbom</w:t>
      </w:r>
    </w:p>
    <w:p w:rsidRDefault="001B57D3" w:rsidP="001B57D3" w:rsidR="001B57D3">
      <w:pPr>
        <w:pStyle w:val="Bezproreda"/>
      </w:pPr>
      <w:r>
        <w:t xml:space="preserve">         kal. 8 dana</w:t>
      </w:r>
    </w:p>
    <w:p w:rsidRDefault="001B57D3" w:rsidP="001B57D3" w:rsidR="001B57D3">
      <w:pPr>
        <w:pStyle w:val="Bezproreda"/>
      </w:pPr>
      <w:r>
        <w:t xml:space="preserve">Bjelovar, 15. XII 2015. </w:t>
      </w:r>
      <w:bookmarkStart w:name="_GoBack" w:id="0"/>
      <w:bookmarkEnd w:id="0"/>
    </w:p>
    <w:p w:rsidRDefault="001B57D3" w:rsidP="001B57D3" w:rsidR="001B57D3">
      <w:pPr>
        <w:pStyle w:val="Bezproreda"/>
      </w:pPr>
    </w:p>
    <w:p w:rsidRDefault="001B57D3" w:rsidP="001B57D3" w:rsidR="001B57D3">
      <w:pPr>
        <w:pStyle w:val="Bezproreda"/>
      </w:pPr>
    </w:p>
    <w:p w:rsidRDefault="001B57D3" w:rsidP="001B57D3" w:rsidR="001B57D3">
      <w:pPr>
        <w:pStyle w:val="Bezproreda"/>
      </w:pPr>
    </w:p>
    <w:p w:rsidRDefault="001B57D3" w:rsidP="001B57D3" w:rsidR="001B57D3" w:rsidRPr="00B76F3C">
      <w:pPr>
        <w:pStyle w:val="Bezproreda"/>
      </w:pPr>
    </w:p>
    <w:p w:rsidRDefault="001B57D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57D3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St-46/2015-14</izvorni_sadrzaj>
    <derivirana_varijabla naziv="DomainObject.Oznaka_1">St-46/2015-14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St-46/2015</izvorni_sadrzaj>
    <derivirana_varijabla naziv="DomainObject.Predmet.OznakaBroj_1">St-46/2015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DELIKATES društvo s ograničenom odgovornošću za proizvodnju i trgovinu, Slatina</izvorni_sadrzaj>
    <derivirana_varijabla naziv="DomainObject.Predmet.ProtustrankaFormated_1">  DELIKATES društvo s ograničenom odgovornošću za proizvodnju i trgovinu, Slatina</derivirana_varijabla>
  </DomainObject.Predmet.ProtustrankaFormated>
  <DomainObject.Predmet.ProtustrankaFormatedOIB>
    <izvorni_sadrzaj>  DELIKATES društvo s ograničenom odgovornošću za proizvodnju i trgovinu, Slatina, OIB 79415555306</izvorni_sadrzaj>
    <derivirana_varijabla naziv="DomainObject.Predmet.ProtustrankaFormatedOIB_1">  DELIKATES društvo s ograničenom odgovornošću za proizvodnju i trgovinu, Slatina, OIB 79415555306</derivirana_varijabla>
  </DomainObject.Predmet.ProtustrankaFormatedOIB>
  <DomainObject.Predmet.ProtustrankaFormatedWithAdress>
    <izvorni_sadrzaj> DELIKATES društvo s ograničenom odgovornošću za proizvodnju i trgovinu, Slatina, Grigora Viteza 10, 33520 Slatina</izvorni_sadrzaj>
    <derivirana_varijabla naziv="DomainObject.Predmet.ProtustrankaFormatedWithAdress_1"> DELIKATES društvo s ograničenom odgovornošću za proizvodnju i trgovinu, Slatina, Grigora Viteza 10, 33520 Slatina</derivirana_varijabla>
  </DomainObject.Predmet.ProtustrankaFormatedWithAdress>
  <DomainObject.Predmet.ProtustrankaFormatedWithAdressOIB>
    <izvorni_sadrzaj> DELIKATES društvo s ograničenom odgovornošću za proizvodnju i trgovinu, Slatina, OIB 79415555306, Grigora Viteza 10, 33520 Slatina</izvorni_sadrzaj>
    <derivirana_varijabla naziv="DomainObject.Predmet.ProtustrankaFormatedWithAdressOIB_1"> DELIKATES društvo s ograničenom odgovornošću za proizvodnju i trgovinu, Slatina, OIB 79415555306, Grigora Viteza 10, 33520 Slatina</derivirana_varijabla>
  </DomainObject.Predmet.ProtustrankaFormatedWithAdressOIB>
  <DomainObject.Predmet.ProtustrankaWithAdress>
    <izvorni_sadrzaj>DELIKATES društvo s ograničenom odgovornošću za proizvodnju i trgovinu, Slatina Grigora Viteza 10, 33520 Slatina</izvorni_sadrzaj>
    <derivirana_varijabla naziv="DomainObject.Predmet.ProtustrankaWithAdress_1">DELIKATES društvo s ograničenom odgovornošću za proizvodnju i trgovinu, Slatina Grigora Viteza 10, 33520 Slatina</derivirana_varijabla>
  </DomainObject.Predmet.ProtustrankaWithAdress>
  <DomainObject.Predmet.ProtustrankaWithAdressOIB>
    <izvorni_sadrzaj>DELIKATES društvo s ograničenom odgovornošću za proizvodnju i trgovinu, Slatina, OIB 79415555306, Grigora Viteza 10, 33520 Slatina</izvorni_sadrzaj>
    <derivirana_varijabla naziv="DomainObject.Predmet.ProtustrankaWithAdressOIB_1">DELIKATES društvo s ograničenom odgovornošću za proizvodnju i trgovinu, Slatina, OIB 79415555306, Grigora Viteza 10, 33520 Slatina</derivirana_varijabla>
  </DomainObject.Predmet.ProtustrankaWithAdressOIB>
  <DomainObject.Predmet.ProtustrankaNazivFormated>
    <izvorni_sadrzaj>DELIKATES društvo s ograničenom odgovornošću za proizvodnju i trgovinu, Slatina</izvorni_sadrzaj>
    <derivirana_varijabla naziv="DomainObject.Predmet.ProtustrankaNazivFormated_1">DELIKATES društvo s ograničenom odgovornošću za proizvodnju i trgovinu, Slatina</derivirana_varijabla>
  </DomainObject.Predmet.ProtustrankaNazivFormated>
  <DomainObject.Predmet.ProtustrankaNazivFormatedOIB>
    <izvorni_sadrzaj>DELIKATES društvo s ograničenom odgovornošću za proizvodnju i trgovinu, Slatina, OIB 79415555306</izvorni_sadrzaj>
    <derivirana_varijabla naziv="DomainObject.Predmet.ProtustrankaNazivFormatedOIB_1">DELIKATES društvo s ograničenom odgovornošću za proizvodnju i trgovinu, Slatina, OIB 79415555306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Bjelovar; ŽDO u Bjelovaru; Porezna uprava u Bjelovaru</izvorni_sadrzaj>
    <derivirana_varijabla naziv="DomainObject.Predmet.StrankaFormated_1">  FINANCIJSKA AGENCIJA, RC ZAGREB, Podružnica Bjelovar; ŽDO u Bjelovaru; Porezna uprava u Bjelovaru</derivirana_varijabla>
  </DomainObject.Predmet.StrankaFormated>
  <DomainObject.Predmet.StrankaFormatedOIB>
    <izvorni_sadrzaj>  FINANCIJSKA AGENCIJA, RC ZAGREB, Podružnica Bjelovar; ŽDO u Bjelovaru; Porezna uprava u Bjelovaru</izvorni_sadrzaj>
    <derivirana_varijabla naziv="DomainObject.Predmet.StrankaFormatedOIB_1">  FINANCIJSKA AGENCIJA, RC ZAGREB, Podružnica Bjelovar; ŽDO u Bjelovaru; Porezna uprava u Bjelovaru</derivirana_varijabla>
  </DomainObject.Predmet.StrankaFormatedOIB>
  <DomainObject.Predmet.StrankaFormatedWithAdress>
    <izvorni_sadrzaj> FINANCIJSKA AGENCIJA, RC ZAGREB, Podružnica Bjelovar, F. Supila 4, 43000 Bjelovar; ŽDO u Bjelovaru; Porezna uprava u Bjelovaru, ., 43000 Bjelovar</izvorni_sadrzaj>
    <derivirana_varijabla naziv="DomainObject.Predmet.StrankaFormatedWithAdress_1"> FINANCIJSKA AGENCIJA, RC ZAGREB, Podružnica Bjelovar, F. Supila 4, 43000 Bjelovar; ŽDO u Bjelovaru; Porezna uprava u Bjelovaru, ., 43000 Bjelovar</derivirana_varijabla>
  </DomainObject.Predmet.StrankaFormatedWithAdress>
  <DomainObject.Predmet.StrankaFormatedWithAdressOIB>
    <izvorni_sadrzaj> FINANCIJSKA AGENCIJA, RC ZAGREB, Podružnica Bjelovar, F. Supila 4, 43000 Bjelovar; ŽDO u Bjelovaru; Porezna uprava u Bjelovaru, ., 43000 Bjelovar</izvorni_sadrzaj>
    <derivirana_varijabla naziv="DomainObject.Predmet.StrankaFormatedWithAdressOIB_1"> FINANCIJSKA AGENCIJA, RC ZAGREB, Podružnica Bjelovar, F. Supila 4, 43000 Bjelovar; ŽDO u Bjelovaru; Porezna uprava u Bjelovaru, ., 43000 Bjelovar</derivirana_varijabla>
  </DomainObject.Predmet.StrankaFormatedWithAdressOIB>
  <DomainObject.Predmet.StrankaWithAdress>
    <izvorni_sadrzaj>FINANCIJSKA AGENCIJA, RC ZAGREB, Podružnica Bjelovar F. Supila 4,43000 Bjelovar,ŽDO u Bjelovaru ,Porezna uprava u Bjelovaru .,43000 Bjelovar</izvorni_sadrzaj>
    <derivirana_varijabla naziv="DomainObject.Predmet.StrankaWithAdress_1">FINANCIJSKA AGENCIJA, RC ZAGREB, Podružnica Bjelovar F. Supila 4,43000 Bjelovar,ŽDO u Bjelovaru ,Porezna uprava u Bjelovaru .,43000 Bjelovar</derivirana_varijabla>
  </DomainObject.Predmet.StrankaWithAdress>
  <DomainObject.Predmet.StrankaWithAdressOIB>
    <izvorni_sadrzaj>FINANCIJSKA AGENCIJA, RC ZAGREB, Podružnica Bjelovar, F. Supila 4,43000 Bjelovar,ŽDO u Bjelovaru,Porezna uprava u Bjelovaru, .,43000 Bjelovar</izvorni_sadrzaj>
    <derivirana_varijabla naziv="DomainObject.Predmet.StrankaWithAdressOIB_1">FINANCIJSKA AGENCIJA, RC ZAGREB, Podružnica Bjelovar, F. Supila 4,43000 Bjelovar,ŽDO u Bjelovaru,Porezna uprava u Bjelovaru, .,43000 Bjelovar</derivirana_varijabla>
  </DomainObject.Predmet.StrankaWithAdressOIB>
  <DomainObject.Predmet.StrankaNazivFormated>
    <izvorni_sadrzaj>FINANCIJSKA AGENCIJA, RC ZAGREB, Podružnica Bjelovar,ŽDO u Bjelovaru,Porezna uprava u Bjelovaru</izvorni_sadrzaj>
    <derivirana_varijabla naziv="DomainObject.Predmet.StrankaNazivFormated_1">FINANCIJSKA AGENCIJA, RC ZAGREB, Podružnica Bjelovar,ŽDO u Bjelovaru,Porezna uprava u Bjelovaru</derivirana_varijabla>
  </DomainObject.Predmet.StrankaNazivFormated>
  <DomainObject.Predmet.StrankaNazivFormatedOIB>
    <izvorni_sadrzaj>FINANCIJSKA AGENCIJA, RC ZAGREB, Podružnica Bjelovar,ŽDO u Bjelovaru,Porezna uprava u Bjelovaru</izvorni_sadrzaj>
    <derivirana_varijabla naziv="DomainObject.Predmet.StrankaNazivFormatedOIB_1">FINANCIJSKA AGENCIJA, RC ZAGREB, Podružnica Bjelovar,ŽDO u Bjelovaru,Porezna uprava u Bjelovaru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  <item>ŽDO u Bjelovaru</item>
      <item>Porezna uprava u Bjelovaru</item>
    </izvorni_sadrzaj>
    <derivirana_varijabla naziv="DomainObject.Predmet.StrankaListFormated_1">
      <item>FINANCIJSKA AGENCIJA, RC ZAGREB, Podružnica Bjelovar</item>
      <item>ŽDO u Bjelovaru</item>
      <item>Porezna uprava u Bjelovaru</item>
    </derivirana_varijabla>
  </DomainObject.Predmet.StrankaListFormated>
  <DomainObject.Predmet.StrankaListFormatedOIB>
    <izvorni_sadrzaj>
      <item>FINANCIJSKA AGENCIJA, RC ZAGREB, Podružnica Bjelovar</item>
      <item>ŽDO u Bjelovaru</item>
      <item>Porezna uprava u Bjelovaru</item>
    </izvorni_sadrzaj>
    <derivirana_varijabla naziv="DomainObject.Predmet.StrankaListFormatedOIB_1">
      <item>FINANCIJSKA AGENCIJA, RC ZAGREB, Podružnica Bjelovar</item>
      <item>ŽDO u Bjelovaru</item>
      <item>Porezna uprava u Bjelovaru</item>
    </derivirana_varijabla>
  </DomainObject.Predmet.StrankaListFormatedOIB>
  <DomainObject.Predmet.StrankaListFormatedWithAdress>
    <izvorni_sadrzaj>
      <item>FINANCIJSKA AGENCIJA, RC ZAGREB, Podružnica Bjelovar, F. Supila 4, 43000 Bjelovar</item>
      <item>ŽDO u Bjelovaru</item>
      <item>Porezna uprava u Bjelovaru, ., 43000 Bjelovar</item>
    </izvorni_sadrzaj>
    <derivirana_varijabla naziv="DomainObject.Predmet.StrankaListFormatedWithAdress_1">
      <item>FINANCIJSKA AGENCIJA, RC ZAGREB, Podružnica Bjelovar, F. Supila 4, 43000 Bjelovar</item>
      <item>ŽDO u Bjelovaru</item>
      <item>Porezna uprava u Bjelovaru, .,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  <item>ŽDO u Bjelovaru</item>
      <item>Porezna uprava u Bjelovaru, ., 43000 Bjelovar</item>
    </izvorni_sadrzaj>
    <derivirana_varijabla naziv="DomainObject.Predmet.StrankaListFormatedWithAdressOIB_1">
      <item>FINANCIJSKA AGENCIJA, RC ZAGREB, Podružnica Bjelovar, F. Supila 4, 43000 Bjelovar</item>
      <item>ŽDO u Bjelovaru</item>
      <item>Porezna uprava u Bjelovaru, ., 43000 Bjelovar</item>
    </derivirana_varijabla>
  </DomainObject.Predmet.StrankaListFormatedWithAdressOIB>
  <DomainObject.Predmet.StrankaListNazivFormated>
    <izvorni_sadrzaj>
      <item>FINANCIJSKA AGENCIJA, RC ZAGREB, Podružnica Bjelovar</item>
      <item>ŽDO u Bjelovaru</item>
      <item>Porezna uprava u Bjelovaru</item>
    </izvorni_sadrzaj>
    <derivirana_varijabla naziv="DomainObject.Predmet.StrankaListNazivFormated_1">
      <item>FINANCIJSKA AGENCIJA, RC ZAGREB, Podružnica Bjelovar</item>
      <item>ŽDO u Bjelovaru</item>
      <item>Porezna uprava u Bjelovaru</item>
    </derivirana_varijabla>
  </DomainObject.Predmet.StrankaListNazivFormated>
  <DomainObject.Predmet.StrankaListNazivFormatedOIB>
    <izvorni_sadrzaj>
      <item>FINANCIJSKA AGENCIJA, RC ZAGREB, Podružnica Bjelovar</item>
      <item>ŽDO u Bjelovaru</item>
      <item>Porezna uprava u Bjelovaru</item>
    </izvorni_sadrzaj>
    <derivirana_varijabla naziv="DomainObject.Predmet.StrankaListNazivFormatedOIB_1">
      <item>FINANCIJSKA AGENCIJA, RC ZAGREB, Podružnica Bjelovar</item>
      <item>ŽDO u Bjelovaru</item>
      <item>Porezna uprava u Bjelovaru</item>
    </derivirana_varijabla>
  </DomainObject.Predmet.StrankaListNazivFormatedOIB>
  <DomainObject.Predmet.ProtuStrankaListFormated>
    <izvorni_sadrzaj>
      <item>DELIKATES društvo s ograničenom odgovornošću za proizvodnju i trgovinu, Slatina</item>
    </izvorni_sadrzaj>
    <derivirana_varijabla naziv="DomainObject.Predmet.ProtuStrankaListFormated_1">
      <item>DELIKATES društvo s ograničenom odgovornošću za proizvodnju i trgovinu, Slatina</item>
    </derivirana_varijabla>
  </DomainObject.Predmet.ProtuStrankaListFormated>
  <DomainObject.Predmet.ProtuStrankaListFormatedOIB>
    <izvorni_sadrzaj>
      <item>DELIKATES društvo s ograničenom odgovornošću za proizvodnju i trgovinu, Slatina, OIB 79415555306</item>
    </izvorni_sadrzaj>
    <derivirana_varijabla naziv="DomainObject.Predmet.ProtuStrankaListFormatedOIB_1">
      <item>DELIKATES društvo s ograničenom odgovornošću za proizvodnju i trgovinu, Slatina, OIB 79415555306</item>
    </derivirana_varijabla>
  </DomainObject.Predmet.ProtuStrankaListFormatedOIB>
  <DomainObject.Predmet.ProtuStrankaListFormatedWithAdress>
    <izvorni_sadrzaj>
      <item>DELIKATES društvo s ograničenom odgovornošću za proizvodnju i trgovinu, Slatina, Grigora Viteza 10, 33520 Slatina</item>
    </izvorni_sadrzaj>
    <derivirana_varijabla naziv="DomainObject.Predmet.ProtuStrankaListFormatedWithAdress_1">
      <item>DELIKATES društvo s ograničenom odgovornošću za proizvodnju i trgovinu, Slatina, Grigora Viteza 10, 33520 Slatina</item>
    </derivirana_varijabla>
  </DomainObject.Predmet.ProtuStrankaListFormatedWithAdress>
  <DomainObject.Predmet.ProtuStrankaListFormatedWithAdressOIB>
    <izvorni_sadrzaj>
      <item>DELIKATES društvo s ograničenom odgovornošću za proizvodnju i trgovinu, Slatina, OIB 79415555306, Grigora Viteza 10, 33520 Slatina</item>
    </izvorni_sadrzaj>
    <derivirana_varijabla naziv="DomainObject.Predmet.ProtuStrankaListFormatedWithAdressOIB_1">
      <item>DELIKATES društvo s ograničenom odgovornošću za proizvodnju i trgovinu, Slatina, OIB 79415555306, Grigora Viteza 10, 33520 Slatina</item>
    </derivirana_varijabla>
  </DomainObject.Predmet.ProtuStrankaListFormatedWithAdressOIB>
  <DomainObject.Predmet.ProtuStrankaListNazivFormated>
    <izvorni_sadrzaj>
      <item>DELIKATES društvo s ograničenom odgovornošću za proizvodnju i trgovinu, Slatina</item>
    </izvorni_sadrzaj>
    <derivirana_varijabla naziv="DomainObject.Predmet.ProtuStrankaListNazivFormated_1">
      <item>DELIKATES društvo s ograničenom odgovornošću za proizvodnju i trgovinu, Slatina</item>
    </derivirana_varijabla>
  </DomainObject.Predmet.ProtuStrankaListNazivFormated>
  <DomainObject.Predmet.ProtuStrankaListNazivFormatedOIB>
    <izvorni_sadrzaj>
      <item>DELIKATES društvo s ograničenom odgovornošću za proizvodnju i trgovinu, Slatina, OIB 79415555306</item>
    </izvorni_sadrzaj>
    <derivirana_varijabla naziv="DomainObject.Predmet.ProtuStrankaListNazivFormatedOIB_1">
      <item>DELIKATES društvo s ograničenom odgovornošću za proizvodnju i trgovinu, Slatina, OIB 79415555306</item>
    </derivirana_varijabla>
  </DomainObject.Predmet.ProtuStrankaListNazivFormatedOIB>
  <DomainObject.Predmet.OstaliListFormated>
    <izvorni_sadrzaj>
      <item>Branko Valentić</item>
    </izvorni_sadrzaj>
    <derivirana_varijabla naziv="DomainObject.Predmet.OstaliListFormated_1">
      <item>Branko Valentić</item>
    </derivirana_varijabla>
  </DomainObject.Predmet.OstaliListFormated>
  <DomainObject.Predmet.OstaliListFormatedOIB>
    <izvorni_sadrzaj>
      <item>Branko Valentić, OIB 85378232573</item>
    </izvorni_sadrzaj>
    <derivirana_varijabla naziv="DomainObject.Predmet.OstaliListFormatedOIB_1">
      <item>Branko Valentić, OIB 85378232573</item>
    </derivirana_varijabla>
  </DomainObject.Predmet.OstaliListFormatedOIB>
  <DomainObject.Predmet.OstaliListFormatedWithAdress>
    <izvorni_sadrzaj>
      <item>Branko Valentić, F.Rusana 100., 33000 Virovitica</item>
    </izvorni_sadrzaj>
    <derivirana_varijabla naziv="DomainObject.Predmet.OstaliListFormatedWithAdress_1">
      <item>Branko Valentić, F.Rusana 100., 33000 Virovitica</item>
    </derivirana_varijabla>
  </DomainObject.Predmet.OstaliListFormatedWithAdress>
  <DomainObject.Predmet.OstaliListFormatedWithAdressOIB>
    <izvorni_sadrzaj>
      <item>Branko Valentić, OIB 85378232573, F.Rusana 100., 33000 Virovitica</item>
    </izvorni_sadrzaj>
    <derivirana_varijabla naziv="DomainObject.Predmet.OstaliListFormatedWithAdressOIB_1">
      <item>Branko Valentić, OIB 85378232573, F.Rusana 100., 33000 Virovitica</item>
    </derivirana_varijabla>
  </DomainObject.Predmet.OstaliListFormatedWithAdressOIB>
  <DomainObject.Predmet.OstaliListNazivFormated>
    <izvorni_sadrzaj>
      <item>Branko Valentić</item>
    </izvorni_sadrzaj>
    <derivirana_varijabla naziv="DomainObject.Predmet.OstaliListNazivFormated_1">
      <item>Branko Valentić</item>
    </derivirana_varijabla>
  </DomainObject.Predmet.OstaliListNazivFormated>
  <DomainObject.Predmet.OstaliListNazivFormatedOIB>
    <izvorni_sadrzaj>
      <item>Branko Valentić, OIB 85378232573</item>
    </izvorni_sadrzaj>
    <derivirana_varijabla naziv="DomainObject.Predmet.OstaliListNazivFormatedOIB_1">
      <item>Branko Valentić, OIB 85378232573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St-46/2015-14</izvorni_sadrzaj>
    <derivirana_varijabla naziv="DomainObject.PoslovniBrojDokumenta_1">St-46/2015-14</derivirana_varijabla>
  </DomainObject.PoslovniBrojDokumenta>
  <DomainObject.Predmet.StrankaIDrugi>
    <izvorni_sadrzaj>FINANCIJSKA AGENCIJA, RC ZAGREB, Podružnica Bjelovar i dr.</izvorni_sadrzaj>
    <derivirana_varijabla naziv="DomainObject.Predmet.StrankaIDrugi_1">FINANCIJSKA AGENCIJA, RC ZAGREB, Podružnica Bjelovar i dr.</derivirana_varijabla>
  </DomainObject.Predmet.StrankaIDrugi>
  <DomainObject.Predmet.ProtustrankaIDrugi>
    <izvorni_sadrzaj>DELIKATES društvo s ograničenom odgovornošću za proizvodnju i trgovinu, Slatina</izvorni_sadrzaj>
    <derivirana_varijabla naziv="DomainObject.Predmet.ProtustrankaIDrugi_1">DELIKATES društvo s ograničenom odgovornošću za proizvodnju i trgovinu, Slatina</derivirana_varijabla>
  </DomainObject.Predmet.ProtustrankaIDrugi>
  <DomainObject.Predmet.StrankaIDrugiAdressOIB>
    <izvorni_sadrzaj>FINANCIJSKA AGENCIJA, RC ZAGREB, Podružnica Bjelovar, F. Supila 4, 43000 Bjelovar i dr.</izvorni_sadrzaj>
    <derivirana_varijabla naziv="DomainObject.Predmet.StrankaIDrugiAdressOIB_1">FINANCIJSKA AGENCIJA, RC ZAGREB, Podružnica Bjelovar, F. Supila 4, 43000 Bjelovar i dr.</derivirana_varijabla>
  </DomainObject.Predmet.StrankaIDrugiAdressOIB>
  <DomainObject.Predmet.ProtustrankaIDrugiAdressOIB>
    <izvorni_sadrzaj>DELIKATES društvo s ograničenom odgovornošću za proizvodnju i trgovinu, Slatina, OIB 79415555306, Grigora Viteza 10, 33520 Slatina</izvorni_sadrzaj>
    <derivirana_varijabla naziv="DomainObject.Predmet.ProtustrankaIDrugiAdressOIB_1">DELIKATES društvo s ograničenom odgovornošću za proizvodnju i trgovinu, Slatina, OIB 79415555306, Grigora Viteza 10,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DELIKATES društvo s ograničenom odgovornošću za proizvodnju i trgovinu, Slatina</item>
      <item>Branko Valentić</item>
      <item>ŽDO u Bjelovaru</item>
      <item>Porezna uprava u Bjelovaru</item>
    </izvorni_sadrzaj>
    <derivirana_varijabla naziv="DomainObject.Predmet.SudioniciListNaziv_1">
      <item>FINANCIJSKA AGENCIJA, RC ZAGREB, Podružnica Bjelovar</item>
      <item>DELIKATES društvo s ograničenom odgovornošću za proizvodnju i trgovinu, Slatina</item>
      <item>Branko Valentić</item>
      <item>ŽDO u Bjelovaru</item>
      <item>Porezna uprava u Bjelovaru</item>
    </derivirana_varijabla>
  </DomainObject.Predmet.SudioniciListNaziv>
  <DomainObject.Predmet.SudioniciListAdressOIB>
    <izvorni_sadrzaj>
      <item>FINANCIJSKA AGENCIJA, RC ZAGREB, Podružnica Bjelovar, F. Supila 4,43000 Bjelovar</item>
      <item>DELIKATES društvo s ograničenom odgovornošću za proizvodnju i trgovinu, Slatina, OIB 79415555306, Grigora Viteza 10,33520 Slatina</item>
      <item>Branko Valentić, OIB 85378232573, F.Rusana 100.,33000 Virovitica</item>
      <item>ŽDO u Bjelovaru</item>
      <item>Porezna uprava u Bjelovaru, .,43000 Bjelovar</item>
    </izvorni_sadrzaj>
    <derivirana_varijabla naziv="DomainObject.Predmet.SudioniciListAdressOIB_1">
      <item>FINANCIJSKA AGENCIJA, RC ZAGREB, Podružnica Bjelovar, F. Supila 4,43000 Bjelovar</item>
      <item>DELIKATES društvo s ograničenom odgovornošću za proizvodnju i trgovinu, Slatina, OIB 79415555306, Grigora Viteza 10,33520 Slatina</item>
      <item>Branko Valentić, OIB 85378232573, F.Rusana 100.,33000 Virovitica</item>
      <item>ŽDO u Bjelovaru</item>
      <item>Porezna uprava u Bjelovaru, 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222EE7-0643-4692-971F-5883690560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59</properties:Words>
  <properties:Characters>296</properties:Characters>
  <properties:Lines>39</properties:Lines>
  <properties:Paragraphs>13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2015-12-15T12:53:00Z</cp:lastPrinted>
  <dcterms:modified xmlns:xsi="http://www.w3.org/2001/XMLSchema-instance" xsi:type="dcterms:W3CDTF">2015-12-15T12:53:00Z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St-46/2015-14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