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d1dc" w14:paraId="91bd1dc" w:rsidRDefault="00774602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</w:t>
      </w:r>
      <w:r w:rsidR="0083759D" w:rsidRPr="00F20BF1">
        <w:rPr>
          <w:lang w:val="hr-HR"/>
        </w:rPr>
        <w:t xml:space="preserve"> St-</w:t>
      </w:r>
      <w:r>
        <w:rPr>
          <w:lang w:val="hr-HR"/>
        </w:rPr>
        <w:t>223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6B1282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BC5CF8">
        <w:t>Hugu Wedemeyer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BC5CF8">
        <w:t>BRANITELJSKA ZADRUGA MALO SELO, OIB: 08867995519</w:t>
      </w:r>
      <w:r w:rsidR="002E00D7">
        <w:t>,</w:t>
      </w:r>
      <w:r w:rsidR="00456906">
        <w:t xml:space="preserve"> sa sjedištem u </w:t>
      </w:r>
      <w:r w:rsidR="00BC5CF8">
        <w:t>ZAVEŠČAK, ZAVEŠČAK 81, SELNICA, dana 14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BC5CF8">
        <w:t>BRANITELJSKA ZADRUGA MALO SELO, OIB: 08867995519, sa sjedištem u ZAVEŠČAK, ZAVEŠČAK 81, SELNICA, iznosi 25.189,26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BC5CF8">
        <w:t>upravitelj</w:t>
      </w:r>
      <w:r w:rsidR="002E00D7">
        <w:t xml:space="preserve"> dužnika </w:t>
      </w:r>
      <w:r w:rsidR="00BC5CF8">
        <w:t>Petar Šćavničar, Zaveščak 63</w:t>
      </w:r>
      <w:r w:rsidR="00B42637">
        <w:t>,</w:t>
      </w:r>
      <w:r w:rsidR="00BC5CF8">
        <w:t xml:space="preserve"> Selnica,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BC5CF8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C5CF8">
        <w:rPr>
          <w:lang w:val="hr-HR"/>
        </w:rPr>
        <w:t>Dana 21</w:t>
      </w:r>
      <w:r>
        <w:rPr>
          <w:lang w:val="hr-HR"/>
        </w:rPr>
        <w:t>. rujna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BC5CF8">
        <w:t>BRANITELJSKA ZADRUGA MALO SELO, OIB: 08867995519, sa sjedištem u ZAVEŠČAK, ZAVEŠČAK 81, SELNICA</w:t>
      </w:r>
      <w:r>
        <w:t>, navodeći da du</w:t>
      </w:r>
      <w:r w:rsidR="00BC5CF8">
        <w:t>žnik na dan 16</w:t>
      </w:r>
      <w:r>
        <w:t>. rujna 2015. u Očevidniku redoslijeda osnova za plaćanje ima evidentirane neizvršene osnove za plaća</w:t>
      </w:r>
      <w:r w:rsidR="00456906">
        <w:t>nje u</w:t>
      </w:r>
      <w:r w:rsidR="00BC5CF8">
        <w:t xml:space="preserve"> ukupnom iznosu od 25.189,26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C5CF8">
        <w:rPr>
          <w:lang w:val="hr-HR"/>
        </w:rPr>
        <w:t>14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BC5CF8" w:rsidP="00331116" w:rsidR="00AA1CF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Hugo Wedemeyer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BC5CF8">
        <w:t>upravitelj dužnika Petar Šćavničar, Zaveščak 63, Selnica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333" w:rsidP="007F64E0" w:rsidR="000D5333">
      <w:r>
        <w:separator/>
      </w:r>
    </w:p>
  </w:endnote>
  <w:endnote w:id="0" w:type="continuationSeparator">
    <w:p w:rsidRDefault="000D5333" w:rsidP="007F64E0" w:rsidR="000D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333" w:rsidP="007F64E0" w:rsidR="000D5333">
      <w:r>
        <w:separator/>
      </w:r>
    </w:p>
  </w:footnote>
  <w:footnote w:id="0" w:type="continuationSeparator">
    <w:p w:rsidRDefault="000D5333" w:rsidP="007F64E0" w:rsidR="000D5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602" w:rsidP="00774602" w:rsidR="007746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>
      <w:rPr>
        <w:lang w:val="hr-HR"/>
      </w:rPr>
      <w:t>oslovni broj: 6</w:t>
    </w:r>
    <w:r w:rsidRPr="00F20BF1">
      <w:rPr>
        <w:lang w:val="hr-HR"/>
      </w:rPr>
      <w:t xml:space="preserve"> St-</w:t>
    </w:r>
    <w:r>
      <w:rPr>
        <w:lang w:val="hr-HR"/>
      </w:rPr>
      <w:t>223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1116" w:rsidRPr="0033111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116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MALO SELO</izvorni_sadrzaj>
    <derivirana_varijabla naziv="DomainObject.Predmet.ProtustrankaFormated_1">  BRANITELJSKA ZADRUGA MALO SELO</derivirana_varijabla>
  </DomainObject.Predmet.ProtustrankaFormated>
  <DomainObject.Predmet.ProtustrankaFormatedOIB>
    <izvorni_sadrzaj>  BRANITELJSKA ZADRUGA MALO SELO, OIB 08867995519</izvorni_sadrzaj>
    <derivirana_varijabla naziv="DomainObject.Predmet.ProtustrankaFormatedOIB_1">  BRANITELJSKA ZADRUGA MALO SELO, OIB 08867995519</derivirana_varijabla>
  </DomainObject.Predmet.ProtustrankaFormatedOIB>
  <DomainObject.Predmet.ProtustrankaFormatedWithAdress>
    <izvorni_sadrzaj> BRANITELJSKA ZADRUGA MALO SELO,  81, 40313 Zaveščak</izvorni_sadrzaj>
    <derivirana_varijabla naziv="DomainObject.Predmet.ProtustrankaFormatedWithAdress_1"> BRANITELJSKA ZADRUGA MALO SELO,  81, 40313 Zaveščak</derivirana_varijabla>
  </DomainObject.Predmet.ProtustrankaFormatedWithAdress>
  <DomainObject.Predmet.ProtustrankaFormatedWithAdressOIB>
    <izvorni_sadrzaj> BRANITELJSKA ZADRUGA MALO SELO, OIB 08867995519,  81, 40313 Zaveščak</izvorni_sadrzaj>
    <derivirana_varijabla naziv="DomainObject.Predmet.ProtustrankaFormatedWithAdressOIB_1"> BRANITELJSKA ZADRUGA MALO SELO, OIB 08867995519,  81, 40313 Zaveščak</derivirana_varijabla>
  </DomainObject.Predmet.ProtustrankaFormatedWithAdressOIB>
  <DomainObject.Predmet.ProtustrankaWithAdress>
    <izvorni_sadrzaj>BRANITELJSKA ZADRUGA MALO SELO  81, 40313 Zaveščak</izvorni_sadrzaj>
    <derivirana_varijabla naziv="DomainObject.Predmet.ProtustrankaWithAdress_1">BRANITELJSKA ZADRUGA MALO SELO  81, 40313 Zaveščak</derivirana_varijabla>
  </DomainObject.Predmet.ProtustrankaWithAdress>
  <DomainObject.Predmet.ProtustrankaWithAdressOIB>
    <izvorni_sadrzaj>BRANITELJSKA ZADRUGA MALO SELO, OIB 08867995519,  81, 40313 Zaveščak</izvorni_sadrzaj>
    <derivirana_varijabla naziv="DomainObject.Predmet.ProtustrankaWithAdressOIB_1">BRANITELJSKA ZADRUGA MALO SELO, OIB 08867995519,  81, 40313 Zaveščak</derivirana_varijabla>
  </DomainObject.Predmet.ProtustrankaWithAdressOIB>
  <DomainObject.Predmet.ProtustrankaNazivFormated>
    <izvorni_sadrzaj>BRANITELJSKA ZADRUGA MALO SELO</izvorni_sadrzaj>
    <derivirana_varijabla naziv="DomainObject.Predmet.ProtustrankaNazivFormated_1">BRANITELJSKA ZADRUGA MALO SELO</derivirana_varijabla>
  </DomainObject.Predmet.ProtustrankaNazivFormated>
  <DomainObject.Predmet.ProtustrankaNazivFormatedOIB>
    <izvorni_sadrzaj>BRANITELJSKA ZADRUGA MALO SELO, OIB 08867995519</izvorni_sadrzaj>
    <derivirana_varijabla naziv="DomainObject.Predmet.ProtustrankaNazivFormatedOIB_1">BRANITELJSKA ZADRUGA MALO SELO, OIB 08867995519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25189.26</izvorni_sadrzaj>
    <derivirana_varijabla naziv="DomainObject.Predmet.TrenutnaVrijednost_1">25189.26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BRANITELJSKA ZADRUGA MALO SELO</item>
    </izvorni_sadrzaj>
    <derivirana_varijabla naziv="DomainObject.Predmet.ProtuStrankaListFormated_1">
      <item>BRANITELJSKA ZADRUGA MALO SELO</item>
    </derivirana_varijabla>
  </DomainObject.Predmet.ProtuStrankaListFormated>
  <DomainObject.Predmet.ProtuStrankaListFormatedOIB>
    <izvorni_sadrzaj>
      <item>BRANITELJSKA ZADRUGA MALO SELO, OIB 08867995519</item>
    </izvorni_sadrzaj>
    <derivirana_varijabla naziv="DomainObject.Predmet.ProtuStrankaListFormatedOIB_1">
      <item>BRANITELJSKA ZADRUGA MALO SELO, OIB 08867995519</item>
    </derivirana_varijabla>
  </DomainObject.Predmet.ProtuStrankaListFormatedOIB>
  <DomainObject.Predmet.ProtuStrankaListFormatedWithAdress>
    <izvorni_sadrzaj>
      <item>BRANITELJSKA ZADRUGA MALO SELO,  81, 40313 Zaveščak</item>
    </izvorni_sadrzaj>
    <derivirana_varijabla naziv="DomainObject.Predmet.ProtuStrankaListFormatedWithAdress_1">
      <item>BRANITELJSKA ZADRUGA MALO SELO,  81, 40313 Zaveščak</item>
    </derivirana_varijabla>
  </DomainObject.Predmet.ProtuStrankaListFormatedWithAdress>
  <DomainObject.Predmet.ProtuStrankaListFormatedWithAdressOIB>
    <izvorni_sadrzaj>
      <item>BRANITELJSKA ZADRUGA MALO SELO, OIB 08867995519,  81, 40313 Zaveščak</item>
    </izvorni_sadrzaj>
    <derivirana_varijabla naziv="DomainObject.Predmet.ProtuStrankaListFormatedWithAdressOIB_1">
      <item>BRANITELJSKA ZADRUGA MALO SELO, OIB 08867995519,  81, 40313 Zaveščak</item>
    </derivirana_varijabla>
  </DomainObject.Predmet.ProtuStrankaListFormatedWithAdressOIB>
  <DomainObject.Predmet.ProtuStrankaListNazivFormated>
    <izvorni_sadrzaj>
      <item>BRANITELJSKA ZADRUGA MALO SELO</item>
    </izvorni_sadrzaj>
    <derivirana_varijabla naziv="DomainObject.Predmet.ProtuStrankaListNazivFormated_1">
      <item>BRANITELJSKA ZADRUGA MALO SELO</item>
    </derivirana_varijabla>
  </DomainObject.Predmet.ProtuStrankaListNazivFormated>
  <DomainObject.Predmet.ProtuStrankaListNazivFormatedOIB>
    <izvorni_sadrzaj>
      <item>BRANITELJSKA ZADRUGA MALO SELO, OIB 08867995519</item>
    </izvorni_sadrzaj>
    <derivirana_varijabla naziv="DomainObject.Predmet.ProtuStrankaListNazivFormatedOIB_1">
      <item>BRANITELJSKA ZADRUGA MALO SELO, OIB 08867995519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BRANITELJSKA ZADRUGA MALO SELO</izvorni_sadrzaj>
    <derivirana_varijabla naziv="DomainObject.Predmet.ProtustrankaIDrugi_1">BRANITELJSKA ZADRUGA MALO SELO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BRANITELJSKA ZADRUGA MALO SELO, OIB 08867995519,  81, 40313 Zaveščak</izvorni_sadrzaj>
    <derivirana_varijabla naziv="DomainObject.Predmet.ProtustrankaIDrugiAdressOIB_1">BRANITELJSKA ZADRUGA MALO SELO, OIB 08867995519,  81, 40313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BRANITELJSKA ZADRUGA MALO SELO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BRANITELJSKA ZADRUGA MALO SELO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BRANITELJSKA ZADRUGA MALO SELO, OIB 08867995519,  81,40313 Zaveščak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BRANITELJSKA ZADRUGA MALO SELO, OIB 08867995519,  81,40313 Zaveščak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08867995519</item>
      <item>, OIB null</item>
      <item>, OIB null</item>
    </izvorni_sadrzaj>
    <derivirana_varijabla naziv="DomainObject.Predmet.SudioniciListNazivOIB_1">
      <item>, OIB null</item>
      <item>, OIB 08867995519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2595</properties:Characters>
  <properties:Lines>74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2015-10-14T07:49:00Z</dcterms:created>
  <dc:creator>user</dc:creator>
  <cp:lastModifiedBy>Marko Makaj</cp:lastModifiedBy>
  <cp:lastPrinted>2015-10-14T07:49:00Z</cp:lastPrinted>
  <dcterms:modified xmlns:xsi="http://www.w3.org/2001/XMLSchema-instance" xsi:type="dcterms:W3CDTF">2015-10-14T07:55:00Z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