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a52f5" w14:paraId="65a52f5"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763B0" w:rsidP="002D60CE" w:rsidR="005763B0">
      <w:pPr>
        <w:jc w:val="both"/>
      </w:pPr>
    </w:p>
    <w:p w:rsidRDefault="002D60CE" w:rsidP="002D60CE" w:rsidR="002D60CE" w:rsidRPr="00B9015B">
      <w:pPr>
        <w:jc w:val="both"/>
      </w:pPr>
      <w:r w:rsidRPr="00B9015B">
        <w:t>REPUBLIKA HRVATSKA</w:t>
      </w:r>
    </w:p>
    <w:p w:rsidRDefault="002D60CE" w:rsidP="009831B7" w:rsidR="002D60CE" w:rsidRPr="00B9015B">
      <w:r w:rsidRPr="00B9015B">
        <w:t xml:space="preserve">TRGOVAČKI SUD U ZAGREBU                                                                </w:t>
      </w:r>
      <w:r w:rsidR="00060193">
        <w:t>85</w:t>
      </w:r>
      <w:r w:rsidRPr="00B9015B">
        <w:t>. St</w:t>
      </w:r>
      <w:r w:rsidR="00857AD7">
        <w:t>-</w:t>
      </w:r>
      <w:r w:rsidR="00F96AF4">
        <w:t>2476</w:t>
      </w:r>
      <w:r w:rsidR="00A315D7">
        <w:t>/17</w:t>
      </w:r>
    </w:p>
    <w:p w:rsidRDefault="002D60CE" w:rsidP="002D60CE" w:rsidR="002D60CE" w:rsidRPr="00B9015B">
      <w:pPr>
        <w:jc w:val="both"/>
      </w:pPr>
      <w:r w:rsidRPr="00B9015B">
        <w:t>Amruševa 2/II</w:t>
      </w:r>
    </w:p>
    <w:p w:rsidRDefault="009831B7" w:rsidP="00C40A44" w:rsidR="009831B7">
      <w:pPr>
        <w:jc w:val="center"/>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w:t>
      </w:r>
      <w:r w:rsidR="00C63030" w:rsidRPr="00C63030">
        <w:rPr>
          <w:lang w:val="pt-BR"/>
        </w:rPr>
        <w:t xml:space="preserve">nad dužnikom </w:t>
      </w:r>
      <w:r w:rsidR="00683EDA" w:rsidRPr="00B45839">
        <w:rPr>
          <w:lang w:val="pt-BR"/>
        </w:rPr>
        <w:t xml:space="preserve">CONTEXO FORMA d.o.o., Zagreb, Hermanova 13T, OIB: </w:t>
      </w:r>
      <w:r w:rsidR="00683EDA" w:rsidRPr="00B45839">
        <w:t>96078261453</w:t>
      </w:r>
      <w:r w:rsidR="00400D27" w:rsidRPr="00400D27">
        <w:rPr>
          <w:lang w:val="pt-BR"/>
        </w:rPr>
        <w:t>,</w:t>
      </w:r>
      <w:r w:rsidR="000B22E7" w:rsidRPr="00B9015B">
        <w:rPr>
          <w:lang w:val="pt-BR"/>
        </w:rPr>
        <w:t xml:space="preserve"> </w:t>
      </w:r>
      <w:r w:rsidR="00307284">
        <w:rPr>
          <w:lang w:val="pt-BR"/>
        </w:rPr>
        <w:t>22. studenoga</w:t>
      </w:r>
      <w:r w:rsidR="00DD5222">
        <w:rPr>
          <w:lang w:val="pt-BR"/>
        </w:rPr>
        <w:t xml:space="preserve"> 2017</w:t>
      </w:r>
      <w:r w:rsidR="000B22E7" w:rsidRPr="00B9015B">
        <w:t>.,</w:t>
      </w: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683EDA" w:rsidRPr="00B45839">
        <w:rPr>
          <w:lang w:val="pt-BR"/>
        </w:rPr>
        <w:t xml:space="preserve">CONTEXO FORMA d.o.o., Zagreb, Hermanova 13T, OIB: </w:t>
      </w:r>
      <w:r w:rsidR="00683EDA" w:rsidRPr="00B45839">
        <w:t>96078261453</w:t>
      </w:r>
      <w:r w:rsidR="00E444EA" w:rsidRPr="00E444EA">
        <w:rPr>
          <w:lang w:val="pt-BR"/>
        </w:rPr>
        <w:t>,</w:t>
      </w:r>
      <w:r w:rsidR="00704DD0">
        <w:rPr>
          <w:lang w:val="pt-BR"/>
        </w:rPr>
        <w:t xml:space="preserve"> </w:t>
      </w:r>
      <w:r w:rsidR="00E7239C">
        <w:rPr>
          <w:lang w:val="pt-BR"/>
        </w:rPr>
        <w:t xml:space="preserve">u roku 15 dana 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F96AF4">
        <w:t>2476</w:t>
      </w:r>
      <w:r w:rsidR="00535D8E" w:rsidRPr="00B9015B">
        <w:t>-</w:t>
      </w:r>
      <w:r w:rsidR="00CD346E">
        <w:t>17</w:t>
      </w:r>
      <w:r w:rsidR="00A0793E" w:rsidRPr="00B9015B">
        <w:t>.</w:t>
      </w:r>
    </w:p>
    <w:p w:rsidRDefault="005763B0" w:rsidP="0021298E" w:rsidR="005763B0">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w:t>
      </w:r>
      <w:r w:rsidR="009F0B02">
        <w:t xml:space="preserve"> za provedbom stečajnoga postup</w:t>
      </w:r>
      <w:r w:rsidR="00BF0DDB" w:rsidRPr="00BF0DDB">
        <w:t>ka nad dužnikom</w:t>
      </w:r>
      <w:r w:rsidRPr="00B9015B">
        <w:t xml:space="preserve"> </w:t>
      </w:r>
      <w:r w:rsidR="005F4D40" w:rsidRPr="00B45839">
        <w:rPr>
          <w:lang w:val="pt-BR"/>
        </w:rPr>
        <w:t xml:space="preserve">CONTEXO FORMA d.o.o., Zagreb, Hermanova 13T, OIB: </w:t>
      </w:r>
      <w:r w:rsidR="005F4D40" w:rsidRPr="00B45839">
        <w:t>96078261453</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7060F" w:rsidP="0007060F" w:rsidR="0007060F" w:rsidRPr="0007060F">
      <w:pPr>
        <w:overflowPunct w:val="false"/>
        <w:autoSpaceDE w:val="false"/>
        <w:autoSpaceDN w:val="false"/>
        <w:adjustRightInd w:val="false"/>
        <w:ind w:firstLine="708"/>
        <w:jc w:val="both"/>
        <w:textAlignment w:val="baseline"/>
      </w:pPr>
      <w:r w:rsidRPr="0007060F">
        <w:t xml:space="preserve">Financijska agencija podnijela je zahtjev za provedbu skraćenog stečajnog postupka nad dužnikom </w:t>
      </w:r>
      <w:r w:rsidRPr="0007060F">
        <w:rPr>
          <w:lang w:val="pt-BR"/>
        </w:rPr>
        <w:t xml:space="preserve">CONTEXO FORMA d.o.o., Zagreb, Hermanova 13T, OIB: </w:t>
      </w:r>
      <w:r w:rsidRPr="0007060F">
        <w:t xml:space="preserve">96078261453, na temelju odredbe čl. 444. st. 1. Stečajnog zakona (“Narodne novine” broj 71/15, dalje: SZ), koji postupak je vođen pred ovim sudom pod poslovnim brojem St-9326/15. Pravomoćnim rješenjem ovoga suda poslovni broj St-9326/15 od 1. lipnja 2017. obustavljen je skraćeni stečajni postupak nad dužnikom na temelju odredaba čl. 433. SZ-a uz obrazloženje, u bitnome, kako je ovlaštena za zastupanje dužnika po zakonu Ante Tustonjić, Zagreb, Kozjačić 17, OIB: 64615602105, podnio </w:t>
      </w:r>
      <w:r w:rsidR="003655FC">
        <w:t xml:space="preserve">prokazni popis imovine </w:t>
      </w:r>
      <w:r w:rsidRPr="0007060F">
        <w:t>iz kojeg u bitnome proizlazi kako dužnik raspolaže pravomoćnom i ovršnom presudom kojom je utvrđena njegova tražbina prema trećoj osobi Ivici Jukiću koja se odnosi na obvezu vraćanja u dužnikovo vlasništvo navedene nekretnine i izdavanje tabularne izjave podobne za upis prava vlasništva na navedenoj nekretnini, odnosno alternativno za slučaj nemogućnosti ispunjenja, na obvezu naknade štete u iznosu od 750.000,00 kn s pripadajućim zakonskim zateznim kamatama.</w:t>
      </w:r>
    </w:p>
    <w:p w:rsidRDefault="00803391" w:rsidP="00250A6E" w:rsidR="00803391">
      <w:pPr>
        <w:pStyle w:val="Tijeloteksta"/>
        <w:ind w:firstLine="708"/>
      </w:pPr>
    </w:p>
    <w:p w:rsidRDefault="00225613" w:rsidP="005E1C99" w:rsidR="005E1C99">
      <w:pPr>
        <w:pStyle w:val="Tijeloteksta"/>
        <w:ind w:firstLine="708"/>
      </w:pPr>
      <w:r>
        <w:t xml:space="preserve">Rješenjem ovoga suda od </w:t>
      </w:r>
      <w:r w:rsidR="00E063AE">
        <w:t>26. rujna</w:t>
      </w:r>
      <w:r w:rsidR="00250A6E">
        <w:t xml:space="preserve"> 2017. pokrenut je prethodni postupak nad dužnikom u skladu </w:t>
      </w:r>
      <w:r w:rsidR="008019C2">
        <w:t xml:space="preserve">s odredbom čl. 115. st. 1. SZ-a, dok je </w:t>
      </w:r>
      <w:r w:rsidR="00374BC9">
        <w:t>9. studenoga</w:t>
      </w:r>
      <w:r w:rsidR="008019C2">
        <w:t xml:space="preserve"> 2017. održan</w:t>
      </w:r>
      <w:r w:rsidR="00D23C1F">
        <w:t xml:space="preserve">o ročište </w:t>
      </w:r>
      <w:r>
        <w:lastRenderedPageBreak/>
        <w:t xml:space="preserve">radi </w:t>
      </w:r>
      <w:r w:rsidR="004005AE">
        <w:t>očitovanja o prijedlogu za otvaranje stečajnoga postupka</w:t>
      </w:r>
      <w:r>
        <w:t xml:space="preserve">, </w:t>
      </w:r>
      <w:r w:rsidR="005E1C99">
        <w:t>koje je, u skladu s odredbom čl. 128. st. 5. SZ-a, spojeno s ročištem radi rasprave o pretpostavkama za</w:t>
      </w:r>
      <w:r w:rsidR="0007060F">
        <w:t xml:space="preserve"> otvaranje stečajnoga postupka.</w:t>
      </w:r>
    </w:p>
    <w:p w:rsidRDefault="0007060F" w:rsidP="005E1C99" w:rsidR="0007060F">
      <w:pPr>
        <w:pStyle w:val="Tijeloteksta"/>
        <w:ind w:firstLine="708"/>
      </w:pP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803391" w:rsidP="008019C2" w:rsidR="00803391">
      <w:pPr>
        <w:ind w:firstLine="709"/>
        <w:jc w:val="both"/>
      </w:pPr>
    </w:p>
    <w:p w:rsidRDefault="00540560" w:rsidP="008019C2" w:rsidR="008019C2">
      <w:pPr>
        <w:ind w:firstLine="709"/>
        <w:jc w:val="both"/>
      </w:pPr>
      <w:r>
        <w:t xml:space="preserve">Iz </w:t>
      </w:r>
      <w:r w:rsidR="00E757C5" w:rsidRPr="00E757C5">
        <w:t xml:space="preserve">Potvrde o neizvršenim osnovama za plaćanje (list </w:t>
      </w:r>
      <w:r w:rsidR="0007060F">
        <w:t>60</w:t>
      </w:r>
      <w:r w:rsidR="00E757C5" w:rsidRPr="00E757C5">
        <w:t xml:space="preserve">. spisa) proizlazi </w:t>
      </w:r>
      <w:r w:rsidR="00A9414C">
        <w:t xml:space="preserve">kako je na dan </w:t>
      </w:r>
      <w:r w:rsidR="005E1818">
        <w:t>2. listopada</w:t>
      </w:r>
      <w:r w:rsidR="00A9414C">
        <w:t xml:space="preserve"> 2017. dužnik </w:t>
      </w:r>
      <w:r w:rsidR="000C2EC7">
        <w:t xml:space="preserve">u očevidniku redoslijeda osnova za plaćanje </w:t>
      </w:r>
      <w:r w:rsidR="00E757C5" w:rsidRPr="00E757C5">
        <w:t>ima</w:t>
      </w:r>
      <w:r w:rsidR="00A9414C">
        <w:t>o</w:t>
      </w:r>
      <w:r w:rsidR="00E757C5" w:rsidRPr="00E757C5">
        <w:t xml:space="preserve"> evidentirane neizvršene osnove za plaćanje u neprekinutom razdoblju od </w:t>
      </w:r>
      <w:r w:rsidR="0007060F">
        <w:t>1442</w:t>
      </w:r>
      <w:r w:rsidR="00E757C5" w:rsidRPr="00E757C5">
        <w:t xml:space="preserve"> dana</w:t>
      </w:r>
      <w:r w:rsidR="00A9414C">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5763B0" w:rsidP="009F60B7" w:rsidR="005763B0">
      <w:pPr>
        <w:ind w:firstLine="708"/>
        <w:jc w:val="both"/>
        <w:rPr>
          <w:rFonts w:eastAsiaTheme="minorHAnsi"/>
          <w:lang w:eastAsia="en-US"/>
        </w:rPr>
      </w:pPr>
    </w:p>
    <w:p w:rsidRDefault="003360A3" w:rsidP="009F60B7" w:rsidR="00FC3D92">
      <w:pPr>
        <w:ind w:firstLine="708"/>
        <w:jc w:val="both"/>
      </w:pPr>
      <w:r>
        <w:rPr>
          <w:rFonts w:eastAsiaTheme="minorHAnsi"/>
          <w:lang w:eastAsia="en-US"/>
        </w:rPr>
        <w:t xml:space="preserve">Uvidom u prokazni popis imovine dužnika od </w:t>
      </w:r>
      <w:r w:rsidR="0007060F">
        <w:rPr>
          <w:rFonts w:eastAsiaTheme="minorHAnsi"/>
          <w:lang w:eastAsia="en-US"/>
        </w:rPr>
        <w:t>21. rujna</w:t>
      </w:r>
      <w:r>
        <w:rPr>
          <w:rFonts w:eastAsiaTheme="minorHAnsi"/>
          <w:lang w:eastAsia="en-US"/>
        </w:rPr>
        <w:t xml:space="preserve"> 201</w:t>
      </w:r>
      <w:r w:rsidR="0007060F">
        <w:rPr>
          <w:rFonts w:eastAsiaTheme="minorHAnsi"/>
          <w:lang w:eastAsia="en-US"/>
        </w:rPr>
        <w:t>6</w:t>
      </w:r>
      <w:r>
        <w:rPr>
          <w:rFonts w:eastAsiaTheme="minorHAnsi"/>
          <w:lang w:eastAsia="en-US"/>
        </w:rPr>
        <w:t>.</w:t>
      </w:r>
      <w:r w:rsidR="0007060F">
        <w:rPr>
          <w:rFonts w:eastAsiaTheme="minorHAnsi"/>
          <w:lang w:eastAsia="en-US"/>
        </w:rPr>
        <w:t xml:space="preserve"> (list 12. – </w:t>
      </w:r>
      <w:r w:rsidR="00820283">
        <w:rPr>
          <w:rFonts w:eastAsiaTheme="minorHAnsi"/>
          <w:lang w:eastAsia="en-US"/>
        </w:rPr>
        <w:t>22</w:t>
      </w:r>
      <w:r w:rsidR="0007060F">
        <w:rPr>
          <w:rFonts w:eastAsiaTheme="minorHAnsi"/>
          <w:lang w:eastAsia="en-US"/>
        </w:rPr>
        <w:t xml:space="preserve">. spisa), </w:t>
      </w:r>
      <w:r>
        <w:rPr>
          <w:rFonts w:eastAsiaTheme="minorHAnsi"/>
          <w:lang w:eastAsia="en-US"/>
        </w:rPr>
        <w:t xml:space="preserve">koji je na održanom </w:t>
      </w:r>
      <w:r>
        <w:t xml:space="preserve">ročištu osoba ovlaštena za zastupanje dužnika </w:t>
      </w:r>
      <w:r w:rsidR="0007060F">
        <w:t xml:space="preserve">Ante Tustonjić </w:t>
      </w:r>
      <w:r w:rsidR="00820283">
        <w:rPr>
          <w:rFonts w:eastAsiaTheme="minorHAnsi"/>
          <w:lang w:eastAsia="en-US"/>
        </w:rPr>
        <w:t>potvrdio</w:t>
      </w:r>
      <w:r w:rsidR="003655FC">
        <w:rPr>
          <w:rFonts w:eastAsiaTheme="minorHAnsi"/>
          <w:lang w:eastAsia="en-US"/>
        </w:rPr>
        <w:t>,</w:t>
      </w:r>
      <w:r w:rsidR="00820283">
        <w:rPr>
          <w:rFonts w:eastAsiaTheme="minorHAnsi"/>
          <w:lang w:eastAsia="en-US"/>
        </w:rPr>
        <w:t xml:space="preserve"> </w:t>
      </w:r>
      <w:r w:rsidR="003655FC">
        <w:rPr>
          <w:rFonts w:eastAsiaTheme="minorHAnsi"/>
          <w:lang w:eastAsia="en-US"/>
        </w:rPr>
        <w:t>te</w:t>
      </w:r>
      <w:r w:rsidR="00820283">
        <w:rPr>
          <w:rFonts w:eastAsiaTheme="minorHAnsi"/>
          <w:lang w:eastAsia="en-US"/>
        </w:rPr>
        <w:t xml:space="preserve"> </w:t>
      </w:r>
      <w:r w:rsidR="00820283" w:rsidRPr="000E49BA">
        <w:t xml:space="preserve">isprave kojima </w:t>
      </w:r>
      <w:r w:rsidR="00820283">
        <w:t xml:space="preserve">se potkrjepljuju </w:t>
      </w:r>
      <w:r w:rsidR="00820283" w:rsidRPr="000E49BA">
        <w:t xml:space="preserve">podaci iz prokaznog popisa imovine </w:t>
      </w:r>
      <w:r w:rsidR="00820283">
        <w:t xml:space="preserve">(list 23. – 29. spisa), </w:t>
      </w:r>
      <w:r>
        <w:rPr>
          <w:rFonts w:eastAsiaTheme="minorHAnsi"/>
          <w:lang w:eastAsia="en-US"/>
        </w:rPr>
        <w:t>u bitnome je utvrđeno kako dužnik</w:t>
      </w:r>
      <w:r w:rsidR="00820283">
        <w:rPr>
          <w:rFonts w:eastAsiaTheme="minorHAnsi"/>
          <w:lang w:eastAsia="en-US"/>
        </w:rPr>
        <w:t xml:space="preserve"> </w:t>
      </w:r>
      <w:r w:rsidR="00820283" w:rsidRPr="00820283">
        <w:t xml:space="preserve">ima nenovčanu tražbinu koja se sastoji od  "pravo na nekretninu na temelju tužbe radi uspostave ranijeg z.k. stanja i dr. kod ovog suda P-1115/13 od 18. listopada 2013. zabilježuje se spor na nekretnine u A u pravnoj stvari tužitelja Jukić Ivice iz Sl. Broda, Osječka 28, OIB: 36076292268", kao što je to navedeno na listu A prokaznog popisa, te novčanu tražbinu prema trećoj osobi (Ivici Jukiću) u iznosu od "750.000,00 kn sa zakonskom zateznom kamatom u visini eskontne stope Hrvatske narodne banke koja je vrijedila zadnjeg dana polugodišta koje je prethodilo tekućem polugodištu uvećanoj za pet postotnih poena tekućom od 12. rujna 2012. do isplate od tuženika Ivice Jukića iz Slavonskog broda, Osječka 28, OIB: 36076292268, prema presudi na Trgovačkom sudu u Karlovcu 1 P-4677/12", kao što je to navedeno na listu D prokaznog popisa imovine. </w:t>
      </w:r>
      <w:r w:rsidR="00820283">
        <w:t>Nadalje, u</w:t>
      </w:r>
      <w:r w:rsidR="00820283" w:rsidRPr="00820283">
        <w:t>vidom u navedenu pravomoćnu i ovršnu presudu Trgovačkog suda u Zagrebu, Stalne s</w:t>
      </w:r>
      <w:r w:rsidR="00820283">
        <w:t xml:space="preserve">lužbe u Karlovcu, poslovni broj </w:t>
      </w:r>
      <w:r w:rsidR="00820283" w:rsidRPr="00820283">
        <w:t>P-4677/12 od 27. veljače 2015. (list 23. – 27. spisa) u bitnome je utvrđeno kako je, u točki 2. izreke, određeno da je tuženik Ivica Jukić dužan tužitelju (ovdje dužniku) vratiti u vlasništvo nekretninu k.č.br. 834/2 – kuća broj 127, gospodarske zgrade, dvorište i oranica u Dugom Selu, Zorićeva ulica, površine 1.192 m2, upisane u z.k.ul. broj 709, k.o. Dugo Selo 1, na način da izda tabularnu ispravu podobnu za prijenos prava vlasništva sa svog imena na ime tužitelja, a ukoliko to neće biti moguće, da je dužan naknaditi tužitelju (ovdje dužniku) štetu u iznosu od 750.000,00 kn sa zakonskom zateznom kamatom u visini eskontne stope Hrvatske narodne banke koja je vrijedila zadnjeg dana polugodišta koje je prethodilo tekućem polugodištu uvećanoj za pet postotnih poena tekućom od 12. rujna 2012. do isplate.</w:t>
      </w:r>
    </w:p>
    <w:p w:rsidRDefault="00FC3D92" w:rsidP="009F60B7" w:rsidR="00FC3D92">
      <w:pPr>
        <w:ind w:firstLine="708"/>
        <w:jc w:val="both"/>
      </w:pPr>
    </w:p>
    <w:p w:rsidRDefault="00820283" w:rsidP="009F60B7" w:rsidR="00FC3D92">
      <w:pPr>
        <w:ind w:firstLine="708"/>
        <w:jc w:val="both"/>
      </w:pPr>
      <w:r>
        <w:t xml:space="preserve">Uzevši u obzir navedeno u bitnome je utvrđeno kako u konkretnom slučaju </w:t>
      </w:r>
      <w:r w:rsidRPr="00820283">
        <w:t xml:space="preserve">dužnik raspolaže pravomoćnom i ovršnom presudom kojom je utvrđena njegova tražbina prema trećoj osobi Ivici Jukiću koja se odnosi na obvezu vraćanja u dužnikovo vlasništvo navedene </w:t>
      </w:r>
      <w:r w:rsidRPr="00820283">
        <w:lastRenderedPageBreak/>
        <w:t>nekretnine i izdavanje tabularne izjave podobne za upis prava vlasništva na navedenoj nekretnini, odnosno alternativno za slučaj nemogućnosti ispunjenja, na obvezu naknade štete u iznosu od 750.000,00 kn s pripadaju</w:t>
      </w:r>
      <w:r>
        <w:t xml:space="preserve">ćim zakonskim zateznim kamatama. </w:t>
      </w:r>
    </w:p>
    <w:p w:rsidRDefault="00FC3D92" w:rsidP="009F60B7" w:rsidR="00FC3D92">
      <w:pPr>
        <w:ind w:firstLine="708"/>
        <w:jc w:val="both"/>
      </w:pPr>
    </w:p>
    <w:p w:rsidRDefault="00FC3D92" w:rsidP="009F60B7" w:rsidR="009F60B7">
      <w:pPr>
        <w:ind w:firstLine="708"/>
        <w:jc w:val="both"/>
      </w:pPr>
      <w:r>
        <w:t>Osim toga, n</w:t>
      </w:r>
      <w:r w:rsidR="00820283">
        <w:t xml:space="preserve">a održanom ročištu </w:t>
      </w:r>
      <w:r w:rsidR="00EC21E3">
        <w:t xml:space="preserve">osoba ovlaštena za zastupanje dužnika Ante Tustonjić je naveo kako </w:t>
      </w:r>
      <w:r w:rsidR="009F60B7">
        <w:t>dužnik nije upisan kao vlasnik nekretnine, ali da dužnik ima pravo na vraćanje navedene nekretnine u vlasništvo, podredno pravo na naknadu imovinske štete prema navedenoj pravomoćnoj presudi, kao što je to navedeno u prokaznom popisu imovine. Nadalje je naveo kako navedena nekretnina do danas nije vraćena u dužnikovo vlasništvo niti je dužnik do danas naplatio naknadu na ime imovinske štete u skladu s navedenom presudom. Konačno je naveo kako osim navedenog</w:t>
      </w:r>
      <w:r w:rsidR="003655FC">
        <w:t>,</w:t>
      </w:r>
      <w:r w:rsidR="009F60B7">
        <w:t xml:space="preserve"> dužnik nema nikakve druge imovine.</w:t>
      </w:r>
    </w:p>
    <w:p w:rsidRDefault="005763B0" w:rsidP="00AD0F8F" w:rsidR="005763B0">
      <w:pPr>
        <w:autoSpaceDE w:val="false"/>
        <w:autoSpaceDN w:val="false"/>
        <w:adjustRightInd w:val="false"/>
        <w:ind w:firstLine="708"/>
        <w:jc w:val="both"/>
      </w:pPr>
    </w:p>
    <w:p w:rsidRDefault="00A009F3" w:rsidP="00AD0F8F" w:rsidR="00A009F3">
      <w:pPr>
        <w:autoSpaceDE w:val="false"/>
        <w:autoSpaceDN w:val="false"/>
        <w:adjustRightInd w:val="false"/>
        <w:ind w:firstLine="708"/>
        <w:jc w:val="both"/>
      </w:pPr>
      <w:r>
        <w:t xml:space="preserve">Međutim, </w:t>
      </w:r>
      <w:r w:rsidR="00FC3D92">
        <w:t>navedena nenovčana tražbina dužnika koja se sastoji od dužnikovog prava na vraćanje u dužnikovo vlasništvo navedene nekretnine do danas nije ispunjena. Drugim riječima, navedena nekretnina do danas nije vraćena u dužnikovo vlasništvo, niti je sastavni dio dužnikove imovine. U slučaju i kada se navedena nekretnina vrati u dužnikovo vlasništvo,</w:t>
      </w:r>
      <w:r w:rsidR="00FC3D92" w:rsidRPr="00A009F3">
        <w:t xml:space="preserve"> </w:t>
      </w:r>
      <w:r w:rsidR="00FC3D92">
        <w:t xml:space="preserve">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 Isto tako, </w:t>
      </w:r>
      <w:r w:rsidR="002A6D0A">
        <w:t xml:space="preserve">i </w:t>
      </w:r>
      <w:r>
        <w:t>n</w:t>
      </w:r>
      <w:r w:rsidR="005415B8">
        <w:t>enamirene odnosno nenaplaćene novčane tražb</w:t>
      </w:r>
      <w:r w:rsidR="00232EAD">
        <w:t xml:space="preserve">ine </w:t>
      </w:r>
      <w:r w:rsidR="00AD0F8F">
        <w:t xml:space="preserve">su </w:t>
      </w:r>
      <w:r w:rsidR="00232EAD">
        <w:t>tek potencijalne tražbine. N</w:t>
      </w:r>
      <w:r w:rsidR="005415B8">
        <w:t xml:space="preserve">aime, </w:t>
      </w:r>
      <w:r w:rsidR="00AC71F0">
        <w:t>sve dok se te tražbine ne namire odnosno ne naplate u korist dužnika tj. njegove stečajne mase, vjerovnici dužnika ne mogu se namiriti. U slučaju da dužnik uspije namiriti, odnosno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E11164" w:rsidP="00AD0F8F" w:rsidR="00E11164">
      <w:pPr>
        <w:autoSpaceDE w:val="false"/>
        <w:autoSpaceDN w:val="false"/>
        <w:adjustRightInd w:val="false"/>
        <w:ind w:firstLine="708"/>
        <w:jc w:val="both"/>
      </w:pPr>
    </w:p>
    <w:p w:rsidRDefault="00E11164" w:rsidP="00AD0F8F" w:rsidR="00E11164">
      <w:pPr>
        <w:autoSpaceDE w:val="false"/>
        <w:autoSpaceDN w:val="false"/>
        <w:adjustRightInd w:val="false"/>
        <w:ind w:firstLine="708"/>
        <w:jc w:val="both"/>
      </w:pPr>
      <w:r>
        <w:t xml:space="preserve">Dodatno, </w:t>
      </w:r>
      <w:r w:rsidR="00857D5F">
        <w:t>sud je, na temelju odredbe čl. 11. st. 3. SZ-a, po službenoj dužnosti zatražio  provjeru podataka iz elektroničkog sustava zemljišnih knjiga i dostavu podataka o nekretninama dužnika, te je utvrdio kako dužnik nije vlasnik nekretnina (ispis na listu 66. spisa).</w:t>
      </w:r>
    </w:p>
    <w:p w:rsidRDefault="005763B0" w:rsidP="00A009F3" w:rsidR="005763B0">
      <w:pPr>
        <w:autoSpaceDE w:val="false"/>
        <w:autoSpaceDN w:val="false"/>
        <w:adjustRightInd w:val="false"/>
        <w:ind w:firstLine="708"/>
        <w:jc w:val="both"/>
      </w:pPr>
    </w:p>
    <w:p w:rsidRDefault="00AC71F0" w:rsidP="00A009F3" w:rsidR="00765B9F" w:rsidRPr="00765B9F">
      <w:pPr>
        <w:autoSpaceDE w:val="false"/>
        <w:autoSpaceDN w:val="false"/>
        <w:adjustRightInd w:val="false"/>
        <w:ind w:firstLine="708"/>
        <w:jc w:val="both"/>
      </w:pPr>
      <w:r>
        <w:t>U</w:t>
      </w:r>
      <w:r w:rsidR="00765B9F" w:rsidRPr="00765B9F">
        <w:t xml:space="preserve">zevši u obzir navedeno, sud </w:t>
      </w:r>
      <w:r w:rsidR="00A009F3">
        <w:t xml:space="preserve">je, </w:t>
      </w:r>
      <w:r w:rsidR="00765B9F" w:rsidRPr="00765B9F">
        <w:t>u skladu s odredbom čl. 132. st. 1. SZ-a, pozva</w:t>
      </w:r>
      <w:r w:rsidR="00A009F3">
        <w:t>o</w:t>
      </w:r>
      <w:r w:rsidR="00765B9F" w:rsidRPr="00765B9F">
        <w:t xml:space="preserve"> osobe koje imaju pravni interes za provedbom stečajnoga postupka nad dužnikom predujmiti troškove prethodnoga i otvorenoga stečajnog postupka u ukupnom iznosu </w:t>
      </w:r>
      <w:r w:rsidR="00267BF1">
        <w:t xml:space="preserve">od </w:t>
      </w:r>
      <w:r w:rsidR="00765B9F" w:rsidRPr="00765B9F">
        <w:t>20.000,00 kn.</w:t>
      </w:r>
    </w:p>
    <w:p w:rsidRDefault="005763B0" w:rsidP="0054341C" w:rsidR="005763B0">
      <w:pPr>
        <w:ind w:firstLine="708"/>
        <w:jc w:val="both"/>
      </w:pP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5763B0" w:rsidP="008D5709" w:rsidR="005763B0">
      <w:pPr>
        <w:pStyle w:val="Tijeloteksta"/>
        <w:ind w:firstLine="708"/>
      </w:pP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xml:space="preserve">, </w:t>
      </w:r>
      <w:r w:rsidR="009B1748" w:rsidRPr="00134F3A">
        <w:lastRenderedPageBreak/>
        <w:t>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5763B0" w:rsidP="008D5709" w:rsidR="005763B0">
      <w:pPr>
        <w:pStyle w:val="Tijeloteksta"/>
        <w:ind w:firstLine="708"/>
      </w:pPr>
    </w:p>
    <w:p w:rsidRDefault="008F656F" w:rsidP="008D5709" w:rsidR="00803391">
      <w:pPr>
        <w:pStyle w:val="Tijeloteksta"/>
        <w:ind w:firstLine="708"/>
      </w:pPr>
      <w:r>
        <w:t>Slijedom navedenog, na temelju odredbe čl. 132. st. 1. SZ-a, odlučeno je kao u točki I. izreke ovog rješenja.</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0240D5">
        <w:rPr>
          <w:lang w:val="pt-BR"/>
        </w:rPr>
        <w:t xml:space="preserve">22. studenoga </w:t>
      </w:r>
      <w:r w:rsidR="00DD5222">
        <w:t>2017</w:t>
      </w:r>
      <w:r w:rsidR="00065B42" w:rsidRPr="00B9015B">
        <w:t>.</w:t>
      </w:r>
    </w:p>
    <w:p w:rsidRDefault="00065B42" w:rsidP="00DD5222" w:rsidR="005763B0">
      <w:pPr>
        <w:tabs>
          <w:tab w:pos="5100" w:val="left"/>
        </w:tabs>
        <w:ind w:firstLine="720"/>
      </w:pPr>
      <w:r w:rsidRPr="00B9015B">
        <w:t xml:space="preserve">                     </w:t>
      </w:r>
      <w:r w:rsidR="00DD5222">
        <w:tab/>
      </w:r>
      <w:r w:rsidR="00DD5222">
        <w:tab/>
      </w:r>
      <w:r w:rsidR="00DD5222">
        <w:tab/>
      </w:r>
      <w:r w:rsidR="00803391">
        <w:tab/>
      </w:r>
    </w:p>
    <w:p w:rsidRDefault="005763B0" w:rsidP="00DD5222" w:rsidR="00DD5222" w:rsidRPr="00DD5222">
      <w:pPr>
        <w:tabs>
          <w:tab w:pos="5100" w:val="left"/>
        </w:tabs>
        <w:ind w:firstLine="720"/>
      </w:pPr>
      <w:r>
        <w:tab/>
      </w:r>
      <w:r>
        <w:tab/>
      </w:r>
      <w:r>
        <w:tab/>
      </w:r>
      <w:r>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F54699">
        <w:t>, v.r.</w:t>
      </w:r>
    </w:p>
    <w:p w:rsidRDefault="005763B0" w:rsidP="00F110C5" w:rsidR="005763B0">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r w:rsidR="006D78E3">
        <w:rPr>
          <w:lang w:val="pl-PL"/>
        </w:rPr>
        <w:t xml:space="preserve"> Dostava se smatra obavljenom istekom osmoga dana od dana objave ovog rješenja na mrežnoj stranici e-Oglasna ploča ovoga suda (čl. 12. st. 1. SZ). </w:t>
      </w:r>
    </w:p>
    <w:p w:rsidRDefault="00732F2C" w:rsidP="00065B42" w:rsidR="00732F2C"/>
    <w:p w:rsidRDefault="005763B0" w:rsidP="00065B42" w:rsidR="005763B0"/>
    <w:p w:rsidRDefault="00F54699" w:rsidP="00F54699" w:rsidR="00F54699">
      <w:pPr>
        <w:autoSpaceDE w:val="false"/>
        <w:autoSpaceDN w:val="false"/>
        <w:adjustRightInd w:val="false"/>
      </w:pPr>
      <w:r>
        <w:t>Za točnost otpravka - ovlašteni službenik</w:t>
      </w:r>
    </w:p>
    <w:p w:rsidRDefault="00F54699" w:rsidP="00F54699" w:rsidR="00F110C5" w:rsidRPr="00B9015B">
      <w:r>
        <w:t>Katarina Drndelić</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83DC0">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83DC0">
          <w:rPr>
            <w:sz w:val="24"/>
            <w:szCs w:val="24"/>
          </w:rPr>
          <w:fldChar w:fldCharType="begin"/>
        </w:r>
        <w:r w:rsidRPr="00283DC0">
          <w:rPr>
            <w:sz w:val="24"/>
            <w:szCs w:val="24"/>
          </w:rPr>
          <w:instrText>PAGE   \* MERGEFORMAT</w:instrText>
        </w:r>
        <w:r w:rsidRPr="00283DC0">
          <w:rPr>
            <w:sz w:val="24"/>
            <w:szCs w:val="24"/>
          </w:rPr>
          <w:fldChar w:fldCharType="separate"/>
        </w:r>
        <w:r w:rsidR="00F54699">
          <w:rPr>
            <w:noProof/>
            <w:sz w:val="24"/>
            <w:szCs w:val="24"/>
          </w:rPr>
          <w:t>4</w:t>
        </w:r>
        <w:r w:rsidRPr="00283DC0">
          <w:rPr>
            <w:sz w:val="24"/>
            <w:szCs w:val="24"/>
          </w:rPr>
          <w:fldChar w:fldCharType="end"/>
        </w:r>
      </w:sdtContent>
    </w:sdt>
    <w:r w:rsidRPr="00283DC0">
      <w:rPr>
        <w:sz w:val="24"/>
        <w:szCs w:val="24"/>
      </w:rPr>
      <w:tab/>
    </w:r>
    <w:r w:rsidR="00060193" w:rsidRPr="00283DC0">
      <w:rPr>
        <w:sz w:val="24"/>
        <w:szCs w:val="24"/>
      </w:rPr>
      <w:t>85</w:t>
    </w:r>
    <w:r w:rsidRPr="00283DC0">
      <w:rPr>
        <w:sz w:val="24"/>
        <w:szCs w:val="24"/>
      </w:rPr>
      <w:t>. St-</w:t>
    </w:r>
    <w:r w:rsidR="00F96AF4">
      <w:rPr>
        <w:sz w:val="24"/>
        <w:szCs w:val="24"/>
      </w:rPr>
      <w:t>2476</w:t>
    </w:r>
    <w:r w:rsidR="00A02DCE">
      <w:rPr>
        <w:sz w:val="24"/>
        <w:szCs w:val="24"/>
      </w:rPr>
      <w:t>/17</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240D5"/>
    <w:rsid w:val="0005307D"/>
    <w:rsid w:val="0005588F"/>
    <w:rsid w:val="00060193"/>
    <w:rsid w:val="000617EC"/>
    <w:rsid w:val="0006539F"/>
    <w:rsid w:val="00065B42"/>
    <w:rsid w:val="0007060F"/>
    <w:rsid w:val="00082C15"/>
    <w:rsid w:val="000B22E7"/>
    <w:rsid w:val="000C1F96"/>
    <w:rsid w:val="000C2EC7"/>
    <w:rsid w:val="000D37B5"/>
    <w:rsid w:val="000D4154"/>
    <w:rsid w:val="000E0E52"/>
    <w:rsid w:val="000E335E"/>
    <w:rsid w:val="001013EE"/>
    <w:rsid w:val="00120B25"/>
    <w:rsid w:val="00134F3A"/>
    <w:rsid w:val="00160B46"/>
    <w:rsid w:val="001861A1"/>
    <w:rsid w:val="001877C5"/>
    <w:rsid w:val="001A762F"/>
    <w:rsid w:val="001B26D8"/>
    <w:rsid w:val="001E2FD2"/>
    <w:rsid w:val="0021298E"/>
    <w:rsid w:val="00225613"/>
    <w:rsid w:val="00232D76"/>
    <w:rsid w:val="00232EAD"/>
    <w:rsid w:val="00233208"/>
    <w:rsid w:val="00250A6E"/>
    <w:rsid w:val="00260C00"/>
    <w:rsid w:val="00263FC1"/>
    <w:rsid w:val="00267BF1"/>
    <w:rsid w:val="002817DE"/>
    <w:rsid w:val="00283DC0"/>
    <w:rsid w:val="00295572"/>
    <w:rsid w:val="00297908"/>
    <w:rsid w:val="002A5E78"/>
    <w:rsid w:val="002A6D0A"/>
    <w:rsid w:val="002B291A"/>
    <w:rsid w:val="002C3072"/>
    <w:rsid w:val="002C65C8"/>
    <w:rsid w:val="002C6B64"/>
    <w:rsid w:val="002D5087"/>
    <w:rsid w:val="002D60CE"/>
    <w:rsid w:val="00302673"/>
    <w:rsid w:val="00307284"/>
    <w:rsid w:val="0031443B"/>
    <w:rsid w:val="003360A3"/>
    <w:rsid w:val="00365164"/>
    <w:rsid w:val="003655FC"/>
    <w:rsid w:val="00374BC9"/>
    <w:rsid w:val="003841C8"/>
    <w:rsid w:val="0039760F"/>
    <w:rsid w:val="003D0115"/>
    <w:rsid w:val="003D70DD"/>
    <w:rsid w:val="003E6BF9"/>
    <w:rsid w:val="003F3702"/>
    <w:rsid w:val="004005AE"/>
    <w:rsid w:val="00400D27"/>
    <w:rsid w:val="004079DC"/>
    <w:rsid w:val="00412D47"/>
    <w:rsid w:val="00463A2E"/>
    <w:rsid w:val="0046518B"/>
    <w:rsid w:val="00496278"/>
    <w:rsid w:val="004C428C"/>
    <w:rsid w:val="004F2694"/>
    <w:rsid w:val="00501EBB"/>
    <w:rsid w:val="00510C83"/>
    <w:rsid w:val="00513E2D"/>
    <w:rsid w:val="005356ED"/>
    <w:rsid w:val="00535D8E"/>
    <w:rsid w:val="00540560"/>
    <w:rsid w:val="005415B8"/>
    <w:rsid w:val="0054341C"/>
    <w:rsid w:val="005543BD"/>
    <w:rsid w:val="00555473"/>
    <w:rsid w:val="00561583"/>
    <w:rsid w:val="00563186"/>
    <w:rsid w:val="005763B0"/>
    <w:rsid w:val="0059075B"/>
    <w:rsid w:val="00591F57"/>
    <w:rsid w:val="005B004F"/>
    <w:rsid w:val="005B3E7F"/>
    <w:rsid w:val="005E1818"/>
    <w:rsid w:val="005E1C99"/>
    <w:rsid w:val="005F03BD"/>
    <w:rsid w:val="005F4D40"/>
    <w:rsid w:val="00606CC8"/>
    <w:rsid w:val="00662884"/>
    <w:rsid w:val="00665EFD"/>
    <w:rsid w:val="00681B1A"/>
    <w:rsid w:val="00683EDA"/>
    <w:rsid w:val="006D502B"/>
    <w:rsid w:val="006D72C2"/>
    <w:rsid w:val="006D78E3"/>
    <w:rsid w:val="00704DD0"/>
    <w:rsid w:val="007150E9"/>
    <w:rsid w:val="0073274A"/>
    <w:rsid w:val="00732F2C"/>
    <w:rsid w:val="00745C75"/>
    <w:rsid w:val="00754CF2"/>
    <w:rsid w:val="00765B9F"/>
    <w:rsid w:val="0077538A"/>
    <w:rsid w:val="007B068E"/>
    <w:rsid w:val="007C2A8A"/>
    <w:rsid w:val="007D02E9"/>
    <w:rsid w:val="007D1233"/>
    <w:rsid w:val="007D5510"/>
    <w:rsid w:val="007E6A6F"/>
    <w:rsid w:val="008019C2"/>
    <w:rsid w:val="00803391"/>
    <w:rsid w:val="00820283"/>
    <w:rsid w:val="008204DE"/>
    <w:rsid w:val="0083257E"/>
    <w:rsid w:val="0083272C"/>
    <w:rsid w:val="00857AD7"/>
    <w:rsid w:val="00857D5F"/>
    <w:rsid w:val="00873CCE"/>
    <w:rsid w:val="0089151C"/>
    <w:rsid w:val="008A27DD"/>
    <w:rsid w:val="008B669A"/>
    <w:rsid w:val="008C2A21"/>
    <w:rsid w:val="008D5709"/>
    <w:rsid w:val="008F656F"/>
    <w:rsid w:val="00901CFD"/>
    <w:rsid w:val="00902F33"/>
    <w:rsid w:val="00923F98"/>
    <w:rsid w:val="00937068"/>
    <w:rsid w:val="00947BCF"/>
    <w:rsid w:val="00973C2C"/>
    <w:rsid w:val="009831B7"/>
    <w:rsid w:val="009B1748"/>
    <w:rsid w:val="009B3D51"/>
    <w:rsid w:val="009C4BF6"/>
    <w:rsid w:val="009F0B02"/>
    <w:rsid w:val="009F60B7"/>
    <w:rsid w:val="00A009F3"/>
    <w:rsid w:val="00A02DCE"/>
    <w:rsid w:val="00A0793E"/>
    <w:rsid w:val="00A315D7"/>
    <w:rsid w:val="00A446AE"/>
    <w:rsid w:val="00A473F8"/>
    <w:rsid w:val="00A6064D"/>
    <w:rsid w:val="00A67EC7"/>
    <w:rsid w:val="00A75EA1"/>
    <w:rsid w:val="00A75F17"/>
    <w:rsid w:val="00A851A3"/>
    <w:rsid w:val="00A9414C"/>
    <w:rsid w:val="00AA4086"/>
    <w:rsid w:val="00AB5422"/>
    <w:rsid w:val="00AC0FE4"/>
    <w:rsid w:val="00AC192E"/>
    <w:rsid w:val="00AC5D4E"/>
    <w:rsid w:val="00AC71F0"/>
    <w:rsid w:val="00AD0F8F"/>
    <w:rsid w:val="00AE1ED1"/>
    <w:rsid w:val="00B00D21"/>
    <w:rsid w:val="00B07EF1"/>
    <w:rsid w:val="00B265DA"/>
    <w:rsid w:val="00B62E90"/>
    <w:rsid w:val="00B77471"/>
    <w:rsid w:val="00B9015B"/>
    <w:rsid w:val="00B91F8D"/>
    <w:rsid w:val="00BC67EF"/>
    <w:rsid w:val="00BD0442"/>
    <w:rsid w:val="00BE2D6F"/>
    <w:rsid w:val="00BE5577"/>
    <w:rsid w:val="00BF01D0"/>
    <w:rsid w:val="00BF0DDB"/>
    <w:rsid w:val="00BF16F5"/>
    <w:rsid w:val="00BF6A07"/>
    <w:rsid w:val="00C23851"/>
    <w:rsid w:val="00C23ADD"/>
    <w:rsid w:val="00C40A44"/>
    <w:rsid w:val="00C42A8D"/>
    <w:rsid w:val="00C63030"/>
    <w:rsid w:val="00C70FDE"/>
    <w:rsid w:val="00C90682"/>
    <w:rsid w:val="00C91A56"/>
    <w:rsid w:val="00CB1E7A"/>
    <w:rsid w:val="00CC17F9"/>
    <w:rsid w:val="00CD346E"/>
    <w:rsid w:val="00D01E10"/>
    <w:rsid w:val="00D04E2A"/>
    <w:rsid w:val="00D23C1F"/>
    <w:rsid w:val="00D24310"/>
    <w:rsid w:val="00D302B2"/>
    <w:rsid w:val="00D346E6"/>
    <w:rsid w:val="00D46E46"/>
    <w:rsid w:val="00D677F7"/>
    <w:rsid w:val="00D803A5"/>
    <w:rsid w:val="00D92741"/>
    <w:rsid w:val="00DA195C"/>
    <w:rsid w:val="00DD5222"/>
    <w:rsid w:val="00DE0F86"/>
    <w:rsid w:val="00E04225"/>
    <w:rsid w:val="00E063AE"/>
    <w:rsid w:val="00E0682D"/>
    <w:rsid w:val="00E11164"/>
    <w:rsid w:val="00E24B5E"/>
    <w:rsid w:val="00E328A6"/>
    <w:rsid w:val="00E375B5"/>
    <w:rsid w:val="00E43090"/>
    <w:rsid w:val="00E444EA"/>
    <w:rsid w:val="00E50DB1"/>
    <w:rsid w:val="00E520EE"/>
    <w:rsid w:val="00E7239C"/>
    <w:rsid w:val="00E757C5"/>
    <w:rsid w:val="00E81DB8"/>
    <w:rsid w:val="00EC21E3"/>
    <w:rsid w:val="00EF3D26"/>
    <w:rsid w:val="00F110C5"/>
    <w:rsid w:val="00F324F6"/>
    <w:rsid w:val="00F46EE9"/>
    <w:rsid w:val="00F54699"/>
    <w:rsid w:val="00F60A6C"/>
    <w:rsid w:val="00F617D8"/>
    <w:rsid w:val="00F74D3E"/>
    <w:rsid w:val="00F96AF4"/>
    <w:rsid w:val="00F97033"/>
    <w:rsid w:val="00FA08F1"/>
    <w:rsid w:val="00FC1891"/>
    <w:rsid w:val="00FC22BC"/>
    <w:rsid w:val="00FC3D92"/>
    <w:rsid w:val="00FC7A95"/>
    <w:rsid w:val="00FD59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F54699"/>
    <w:rPr>
      <w:color w:val="808080"/>
      <w:bdr w:space="0" w:sz="0" w:color="auto" w:val="none"/>
      <w:shd w:fill="auto" w:color="auto" w:val="clear"/>
    </w:rPr>
  </w:style>
  <w:style w:customStyle="true" w:styleId="eSPISCCParagraphDefaultFont" w:type="character">
    <w:name w:val="eSPIS_CC_Paragraph Default Font"/>
    <w:basedOn w:val="Zadanifontodlomka"/>
    <w:rsid w:val="00F546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4699"/>
    <w:rPr>
      <w:bdr w:space="0" w:sz="0" w:color="auto" w:val="none"/>
      <w:shd w:fill="FFFFCC" w:color="auto" w:val="clear"/>
      <w:lang w:val="hr-HR"/>
    </w:rPr>
  </w:style>
  <w:style w:customStyle="true" w:styleId="PozadinaSvijetloCrvena" w:type="character">
    <w:name w:val="Pozadina_SvijetloCrvena"/>
    <w:basedOn w:val="eSPISCCParagraphDefaultFont"/>
    <w:rsid w:val="00F546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46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F54699"/>
    <w:rPr>
      <w:color w:val="808080"/>
      <w:bdr w:color="auto" w:space="0" w:sz="0" w:val="none"/>
      <w:shd w:color="auto" w:fill="auto" w:val="clear"/>
    </w:rPr>
  </w:style>
  <w:style w:customStyle="1" w:styleId="eSPISCCParagraphDefaultFont" w:type="character">
    <w:name w:val="eSPIS_CC_Paragraph Default Font"/>
    <w:basedOn w:val="Zadanifontodlomka"/>
    <w:rsid w:val="00F546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4699"/>
    <w:rPr>
      <w:bdr w:color="auto" w:space="0" w:sz="0" w:val="none"/>
      <w:shd w:color="auto" w:fill="FFFFCC" w:val="clear"/>
      <w:lang w:val="hr-HR"/>
    </w:rPr>
  </w:style>
  <w:style w:customStyle="1" w:styleId="PozadinaSvijetloCrvena" w:type="character">
    <w:name w:val="Pozadina_SvijetloCrvena"/>
    <w:basedOn w:val="eSPISCCParagraphDefaultFont"/>
    <w:rsid w:val="00F546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46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6135852">
      <w:bodyDiv w:val="true"/>
      <w:marLeft w:val="0"/>
      <w:marRight w:val="0"/>
      <w:marTop w:val="0"/>
      <w:marBottom w:val="0"/>
      <w:divBdr>
        <w:top w:space="0" w:sz="0" w:color="auto" w:val="none"/>
        <w:left w:space="0" w:sz="0" w:color="auto" w:val="none"/>
        <w:bottom w:space="0" w:sz="0" w:color="auto" w:val="none"/>
        <w:right w:space="0" w:sz="0" w:color="auto" w:val="none"/>
      </w:divBdr>
    </w:div>
    <w:div w:id="997028271">
      <w:bodyDiv w:val="true"/>
      <w:marLeft w:val="0"/>
      <w:marRight w:val="0"/>
      <w:marTop w:val="0"/>
      <w:marBottom w:val="0"/>
      <w:divBdr>
        <w:top w:space="0" w:sz="0" w:color="auto" w:val="none"/>
        <w:left w:space="0" w:sz="0" w:color="auto" w:val="none"/>
        <w:bottom w:space="0" w:sz="0" w:color="auto" w:val="none"/>
        <w:right w:space="0" w:sz="0" w:color="auto" w:val="none"/>
      </w:divBdr>
    </w:div>
    <w:div w:id="1013414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st. 1. SZ</izvorni_sadrzaj>
    <derivirana_varijabla naziv="DomainObject.Primjedba_1">poziv po čl. 132. st. 1. SZ</derivirana_varijabla>
  </DomainObject.Primjedba>
  <DomainObject.Oznaka>
    <izvorni_sadrzaj>St-2476/2017-35</izvorni_sadrzaj>
    <derivirana_varijabla naziv="DomainObject.Oznaka_1">St-2476/2017-35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2476</izvorni_sadrzaj>
    <derivirana_varijabla naziv="DomainObject.Predmet.Broj_1">2476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St-2476/2017</izvorni_sadrzaj>
    <derivirana_varijabla naziv="DomainObject.Predmet.OznakaBroj_1">St-2476/2017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CONTEXO FORMA d.o.o. zastupanog po punomoćniku Ante Tustonjić; Ivica Jukić</izvorni_sadrzaj>
    <derivirana_varijabla naziv="DomainObject.Predmet.ProtustrankaFormated_1">  CONTEXO FORMA d.o.o. zastupanog po punomoćniku Ante Tustonjić; Ivica Jukić</derivirana_varijabla>
  </DomainObject.Predmet.ProtustrankaFormated>
  <DomainObject.Predmet.ProtustrankaFormatedOIB>
    <izvorni_sadrzaj>  CONTEXO FORMA d.o.o., OIB 96078261453 zastupanog po punomoćniku Ante Tustonjić; Ivica Jukić</izvorni_sadrzaj>
    <derivirana_varijabla naziv="DomainObject.Predmet.ProtustrankaFormatedOIB_1">  CONTEXO FORMA d.o.o., OIB 96078261453 zastupanog po punomoćniku Ante Tustonjić; Ivica Jukić</derivirana_varijabla>
  </DomainObject.Predmet.ProtustrankaFormatedOIB>
  <DomainObject.Predmet.ProtustrankaFormatedWithAdress>
    <izvorni_sadrzaj> CONTEXO FORMA d.o.o., Hermanova 13/T, 10000 Zagreb zastupanog po punomoćniku Ante Tustonjić; Ivica Jukić</izvorni_sadrzaj>
    <derivirana_varijabla naziv="DomainObject.Predmet.ProtustrankaFormatedWithAdress_1"> CONTEXO FORMA d.o.o., Hermanova 13/T, 10000 Zagreb zastupanog po punomoćniku Ante Tustonjić; Ivica Jukić</derivirana_varijabla>
  </DomainObject.Predmet.ProtustrankaFormatedWithAdress>
  <DomainObject.Predmet.ProtustrankaFormatedWithAdressOIB>
    <izvorni_sadrzaj> CONTEXO FORMA d.o.o., OIB 96078261453, Hermanova 13/T, 10000 Zagreb zastupanog po punomoćniku Ante Tustonjić; Ivica Jukić</izvorni_sadrzaj>
    <derivirana_varijabla naziv="DomainObject.Predmet.ProtustrankaFormatedWithAdressOIB_1"> CONTEXO FORMA d.o.o., OIB 96078261453, Hermanova 13/T, 10000 Zagreb zastupanog po punomoćniku Ante Tustonjić; Ivica Jukić</derivirana_varijabla>
  </DomainObject.Predmet.ProtustrankaFormatedWithAdressOIB>
  <DomainObject.Predmet.ProtustrankaWithAdress>
    <izvorni_sadrzaj>CONTEXO FORMA d.o.o. Hermanova 13/T, 10000 Zagreb</izvorni_sadrzaj>
    <derivirana_varijabla naziv="DomainObject.Predmet.ProtustrankaWithAdress_1">CONTEXO FORMA d.o.o. Hermanova 13/T, 10000 Zagreb</derivirana_varijabla>
  </DomainObject.Predmet.ProtustrankaWithAdress>
  <DomainObject.Predmet.ProtustrankaWithAdressOIB>
    <izvorni_sadrzaj>CONTEXO FORMA d.o.o., OIB 96078261453, Hermanova 13/T, 10000 Zagreb</izvorni_sadrzaj>
    <derivirana_varijabla naziv="DomainObject.Predmet.ProtustrankaWithAdressOIB_1">CONTEXO FORMA d.o.o., OIB 96078261453, Hermanova 13/T, 10000 Zagreb</derivirana_varijabla>
  </DomainObject.Predmet.ProtustrankaWithAdressOIB>
  <DomainObject.Predmet.ProtustrankaNazivFormated>
    <izvorni_sadrzaj>CONTEXO FORMA d.o.o.</izvorni_sadrzaj>
    <derivirana_varijabla naziv="DomainObject.Predmet.ProtustrankaNazivFormated_1">CONTEXO FORMA d.o.o.</derivirana_varijabla>
  </DomainObject.Predmet.ProtustrankaNazivFormated>
  <DomainObject.Predmet.ProtustrankaNazivFormatedOIB>
    <izvorni_sadrzaj>CONTEXO FORMA d.o.o., OIB 96078261453</izvorni_sadrzaj>
    <derivirana_varijabla naziv="DomainObject.Predmet.ProtustrankaNazivFormatedOIB_1">CONTEXO FORMA d.o.o., OIB 96078261453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CONTEXO FORMA d.o.o. zastupanog po punomoćniku Ante Tustonjić; Ivica Jukić</item>
    </izvorni_sadrzaj>
    <derivirana_varijabla naziv="DomainObject.Predmet.ProtuStrankaListFormated_1">
      <item>CONTEXO FORMA d.o.o. zastupanog po punomoćniku Ante Tustonjić; Ivica Jukić</item>
    </derivirana_varijabla>
  </DomainObject.Predmet.ProtuStrankaListFormated>
  <DomainObject.Predmet.ProtuStrankaListFormatedOIB>
    <izvorni_sadrzaj>
      <item>CONTEXO FORMA d.o.o., OIB 96078261453 zastupanog po punomoćniku Ante Tustonjić; Ivica Jukić</item>
    </izvorni_sadrzaj>
    <derivirana_varijabla naziv="DomainObject.Predmet.ProtuStrankaListFormatedOIB_1">
      <item>CONTEXO FORMA d.o.o., OIB 96078261453 zastupanog po punomoćniku Ante Tustonjić; Ivica Jukić</item>
    </derivirana_varijabla>
  </DomainObject.Predmet.ProtuStrankaListFormatedOIB>
  <DomainObject.Predmet.ProtuStrankaListFormatedWithAdress>
    <izvorni_sadrzaj>
      <item>CONTEXO FORMA d.o.o., Hermanova 13/T, 10000 Zagreb zastupanog po punomoćniku Ante Tustonjić; Ivica Jukić</item>
    </izvorni_sadrzaj>
    <derivirana_varijabla naziv="DomainObject.Predmet.ProtuStrankaListFormatedWithAdress_1">
      <item>CONTEXO FORMA d.o.o., Hermanova 13/T, 10000 Zagreb zastupanog po punomoćniku Ante Tustonjić; Ivica Jukić</item>
    </derivirana_varijabla>
  </DomainObject.Predmet.ProtuStrankaListFormatedWithAdress>
  <DomainObject.Predmet.ProtuStrankaListFormatedWithAdressOIB>
    <izvorni_sadrzaj>
      <item>CONTEXO FORMA d.o.o., OIB 96078261453, Hermanova 13/T, 10000 Zagreb zastupanog po punomoćniku Ante Tustonjić; Ivica Jukić</item>
    </izvorni_sadrzaj>
    <derivirana_varijabla naziv="DomainObject.Predmet.ProtuStrankaListFormatedWithAdressOIB_1">
      <item>CONTEXO FORMA d.o.o., OIB 96078261453, Hermanova 13/T, 10000 Zagreb zastupanog po punomoćniku Ante Tustonjić; Ivica Jukić</item>
    </derivirana_varijabla>
  </DomainObject.Predmet.ProtuStrankaListFormatedWithAdressOIB>
  <DomainObject.Predmet.ProtuStrankaListNazivFormated>
    <izvorni_sadrzaj>
      <item>CONTEXO FORMA d.o.o.</item>
    </izvorni_sadrzaj>
    <derivirana_varijabla naziv="DomainObject.Predmet.ProtuStrankaListNazivFormated_1">
      <item>CONTEXO FORMA d.o.o.</item>
    </derivirana_varijabla>
  </DomainObject.Predmet.ProtuStrankaListNazivFormated>
  <DomainObject.Predmet.ProtuStrankaListNazivFormatedOIB>
    <izvorni_sadrzaj>
      <item>CONTEXO FORMA d.o.o., OIB 96078261453</item>
    </izvorni_sadrzaj>
    <derivirana_varijabla naziv="DomainObject.Predmet.ProtuStrankaListNazivFormatedOIB_1">
      <item>CONTEXO FORMA d.o.o., OIB 96078261453</item>
    </derivirana_varijabla>
  </DomainObject.Predmet.ProtuStrankaListNazivFormatedOIB>
  <DomainObject.Predmet.OstaliListFormated>
    <izvorni_sadrzaj>
      <item>Ante Tustonjić punomoćnik sudionika u postupku CONTEXO FORMA d.o.o.</item>
      <item>Ivica Jukić punomoćnik sudionika u postupku CONTEXO FORMA d.o.o.</item>
    </izvorni_sadrzaj>
    <derivirana_varijabla naziv="DomainObject.Predmet.OstaliListFormated_1">
      <item>Ante Tustonjić punomoćnik sudionika u postupku CONTEXO FORMA d.o.o.</item>
      <item>Ivica Jukić punomoćnik sudionika u postupku CONTEXO FORMA d.o.o.</item>
    </derivirana_varijabla>
  </DomainObject.Predmet.OstaliListFormated>
  <DomainObject.Predmet.OstaliListFormatedOIB>
    <izvorni_sadrzaj>
      <item>Ante Tustonjić, OIB 64615602105 punomoćnik sudionika u postupku CONTEXO FORMA d.o.o.</item>
      <item>Ivica Jukić, OIB 36076292268 punomoćnik sudionika u postupku CONTEXO FORMA d.o.o.</item>
    </izvorni_sadrzaj>
    <derivirana_varijabla naziv="DomainObject.Predmet.OstaliListFormatedOIB_1">
      <item>Ante Tustonjić, OIB 64615602105 punomoćnik sudionika u postupku CONTEXO FORMA d.o.o.</item>
      <item>Ivica Jukić, OIB 36076292268 punomoćnik sudionika u postupku CONTEXO FORMA d.o.o.</item>
    </derivirana_varijabla>
  </DomainObject.Predmet.OstaliListFormatedOIB>
  <DomainObject.Predmet.OstaliListFormatedWithAdress>
    <izvorni_sadrzaj>
      <item>Ante Tustonjić, Kozjačić 17, 10000 Zagreb punomoćnik sudionika u postupku CONTEXO FORMA d.o.o.</item>
      <item>Ivica Jukić, Hermanova 13 T, 10000 Zagreb punomoćnik sudionika u postupku CONTEXO FORMA d.o.o.</item>
    </izvorni_sadrzaj>
    <derivirana_varijabla naziv="DomainObject.Predmet.OstaliListFormatedWithAdress_1">
      <item>Ante Tustonjić, Kozjačić 17, 10000 Zagreb punomoćnik sudionika u postupku CONTEXO FORMA d.o.o.</item>
      <item>Ivica Jukić, Hermanova 13 T, 10000 Zagreb punomoćnik sudionika u postupku CONTEXO FORMA d.o.o.</item>
    </derivirana_varijabla>
  </DomainObject.Predmet.OstaliListFormatedWithAdress>
  <DomainObject.Predmet.OstaliListFormatedWithAdressOIB>
    <izvorni_sadrzaj>
      <item>Ante Tustonjić, OIB 64615602105, Kozjačić 17, 10000 Zagreb punomoćnik sudionika u postupku CONTEXO FORMA d.o.o.</item>
      <item>Ivica Jukić, OIB 36076292268, Hermanova 13 T, 10000 Zagreb punomoćnik sudionika u postupku CONTEXO FORMA d.o.o.</item>
    </izvorni_sadrzaj>
    <derivirana_varijabla naziv="DomainObject.Predmet.OstaliListFormatedWithAdressOIB_1">
      <item>Ante Tustonjić, OIB 64615602105, Kozjačić 17, 10000 Zagreb punomoćnik sudionika u postupku CONTEXO FORMA d.o.o.</item>
      <item>Ivica Jukić, OIB 36076292268, Hermanova 13 T, 10000 Zagreb punomoćnik sudionika u postupku CONTEXO FORMA d.o.o.</item>
    </derivirana_varijabla>
  </DomainObject.Predmet.OstaliListFormatedWithAdressOIB>
  <DomainObject.Predmet.OstaliListNazivFormated>
    <izvorni_sadrzaj>
      <item>Ante Tustonjić</item>
      <item>Ivica Jukić</item>
    </izvorni_sadrzaj>
    <derivirana_varijabla naziv="DomainObject.Predmet.OstaliListNazivFormated_1">
      <item>Ante Tustonjić</item>
      <item>Ivica Jukić</item>
    </derivirana_varijabla>
  </DomainObject.Predmet.OstaliListNazivFormated>
  <DomainObject.Predmet.OstaliListNazivFormatedOIB>
    <izvorni_sadrzaj>
      <item>Ante Tustonjić, OIB 64615602105</item>
      <item>Ivica Jukić, OIB 36076292268</item>
    </izvorni_sadrzaj>
    <derivirana_varijabla naziv="DomainObject.Predmet.OstaliListNazivFormatedOIB_1">
      <item>Ante Tustonjić, OIB 64615602105</item>
      <item>Ivica Jukić, OIB 36076292268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St-2476/2017-35</izvorni_sadrzaj>
    <derivirana_varijabla naziv="DomainObject.PoslovniBrojDokumenta_1">St-2476/2017-35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CONTEXO FORMA d.o.o.</izvorni_sadrzaj>
    <derivirana_varijabla naziv="DomainObject.Predmet.ProtustrankaIDrugi_1">CONTEXO FORMA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CONTEXO FORMA d.o.o., OIB 96078261453, Hermanova 13/T, 10000 Zagreb</izvorni_sadrzaj>
    <derivirana_varijabla naziv="DomainObject.Predmet.ProtustrankaIDrugiAdressOIB_1">CONTEXO FORMA d.o.o., OIB 96078261453, Hermanova 13/T,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CONTEXO FORMA d.o.o.</item>
      <item>FINA Regionalni centar Zagreb</item>
      <item>Ante Tustonjić</item>
      <item>Ivica Jukić</item>
    </izvorni_sadrzaj>
    <derivirana_varijabla naziv="DomainObject.Predmet.SudioniciListNaziv_1">
      <item>CONTEXO FORMA d.o.o.</item>
      <item>FINA Regionalni centar Zagreb</item>
      <item>Ante Tustonjić</item>
      <item>Ivica Jukić</item>
    </derivirana_varijabla>
  </DomainObject.Predmet.SudioniciListNaziv>
  <DomainObject.Predmet.SudioniciListAdressOIB>
    <izvorni_sadrzaj>
      <item>CONTEXO FORMA d.o.o., OIB 96078261453, Hermanova 13/T,10000 Zagreb</item>
      <item>FINA Regionalni centar Zagreb, OIB 85821130368, Trg svibanjskih žrtava 1995. br. 1,10000 Zagreb</item>
      <item>Ante Tustonjić, OIB 64615602105, Kozjačić 17,10000 Zagreb</item>
      <item>Ivica Jukić, OIB 36076292268, Hermanova 13 T,10000 Zagreb</item>
    </izvorni_sadrzaj>
    <derivirana_varijabla naziv="DomainObject.Predmet.SudioniciListAdressOIB_1">
      <item>CONTEXO FORMA d.o.o., OIB 96078261453, Hermanova 13/T,10000 Zagreb</item>
      <item>FINA Regionalni centar Zagreb, OIB 85821130368, Trg svibanjskih žrtava 1995. br. 1,10000 Zagreb</item>
      <item>Ante Tustonjić, OIB 64615602105, Kozjačić 17,10000 Zagreb</item>
      <item>Ivica Jukić, OIB 36076292268, Hermanova 13 T,10000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96078261453</item>
      <item>, OIB 85821130368</item>
      <item>, OIB 64615602105</item>
      <item>, OIB 36076292268</item>
    </izvorni_sadrzaj>
    <derivirana_varijabla naziv="DomainObject.Predmet.SudioniciListNazivOIB_1">
      <item>, OIB 96078261453</item>
      <item>, OIB 85821130368</item>
      <item>, OIB 64615602105</item>
      <item>, OIB 36076292268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D10CF8-C0C3-4AF9-AA68-FBBE86C2E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1700</properties:Words>
  <properties:Characters>9262</properties:Characters>
  <properties:Lines>168</properties:Lines>
  <properties:Paragraphs>31</properties:Paragraphs>
  <properties:TotalTime>213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Katarina Drndelić</cp:lastModifiedBy>
  <cp:lastPrinted>2017-11-22T13:29:00Z</cp:lastPrinted>
  <dcterms:modified xmlns:xsi="http://www.w3.org/2001/XMLSchema-instance" xsi:type="dcterms:W3CDTF">2017-11-22T13:29:00Z</dcterms:modified>
  <cp:revision>167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St-2476/2017-35 / Odluka - Rješenje</vt:lpwstr>
  </prop:property>
  <prop:property name="CC_coloring" pid="4" fmtid="{D5CDD505-2E9C-101B-9397-08002B2CF9AE}">
    <vt:bool>false</vt:bool>
  </prop:property>
  <prop:property name="BrojStranica" pid="5" fmtid="{D5CDD505-2E9C-101B-9397-08002B2CF9AE}">
    <vt:i4>4</vt:i4>
  </prop:property>
</prop:Properties>
</file>