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c21a" w14:paraId="149c21a" w:rsidRDefault="005C758C" w:rsidP="005C758C" w:rsidR="005C758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5C758C" w:rsidP="005C758C" w:rsidR="005C758C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5C758C" w:rsidP="005C758C" w:rsidR="005C758C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5C758C" w:rsidP="005C758C" w:rsidR="005C758C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St-681/2018</w:t>
      </w:r>
    </w:p>
    <w:p w:rsidRDefault="005C758C" w:rsidP="005C758C" w:rsidR="005C758C">
      <w:pPr>
        <w:rPr>
          <w:sz w:val="22"/>
          <w:szCs w:val="22"/>
        </w:rPr>
      </w:pPr>
    </w:p>
    <w:p w:rsidRDefault="005C758C" w:rsidP="005C758C" w:rsidR="005C758C">
      <w:pPr>
        <w:rPr>
          <w:sz w:val="22"/>
          <w:szCs w:val="22"/>
        </w:rPr>
      </w:pPr>
    </w:p>
    <w:p w:rsidRDefault="005C758C" w:rsidP="005C758C" w:rsidR="005C75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GRGOKOVIĆ jednostavno društvo s ograničenom odgovornošću za usluge, Šibice, Braće Bukovina 38 D, OIB: 04659873982, dana 15. svibnja 2018.g.                    </w:t>
      </w:r>
    </w:p>
    <w:p w:rsidRDefault="005C758C" w:rsidP="005C758C" w:rsidR="005C75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5C758C" w:rsidP="005C758C" w:rsidR="005C758C">
      <w:pPr>
        <w:jc w:val="both"/>
        <w:rPr>
          <w:sz w:val="22"/>
          <w:szCs w:val="22"/>
        </w:rPr>
      </w:pPr>
    </w:p>
    <w:p w:rsidRDefault="005C758C" w:rsidP="005C758C" w:rsidR="005C758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5C758C" w:rsidP="005C758C" w:rsidR="005C758C">
      <w:pPr>
        <w:jc w:val="center"/>
        <w:rPr>
          <w:sz w:val="22"/>
          <w:szCs w:val="22"/>
        </w:rPr>
      </w:pPr>
    </w:p>
    <w:p w:rsidRDefault="005C758C" w:rsidP="005C758C" w:rsidR="005C758C">
      <w:pPr>
        <w:rPr>
          <w:b/>
          <w:sz w:val="22"/>
          <w:szCs w:val="22"/>
        </w:rPr>
      </w:pPr>
    </w:p>
    <w:p w:rsidRDefault="005C758C" w:rsidP="005C758C" w:rsidR="005C75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GRGOKOVIĆ jednostavno društvo s ograničenom odgovornošću za usluge, Šibice, Braće Bukovina 38 D, OIB: 04659873982.</w:t>
      </w:r>
    </w:p>
    <w:p w:rsidRDefault="005C758C" w:rsidP="005C758C" w:rsidR="005C75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47.125,29 kn. </w:t>
      </w:r>
    </w:p>
    <w:p w:rsidRDefault="005C758C" w:rsidP="005C758C" w:rsidR="005C75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C758C" w:rsidP="005C758C" w:rsidR="005C75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C758C" w:rsidP="005C758C" w:rsidR="005C758C">
      <w:pPr>
        <w:ind w:firstLine="708"/>
        <w:jc w:val="both"/>
        <w:rPr>
          <w:sz w:val="22"/>
          <w:szCs w:val="22"/>
        </w:rPr>
      </w:pPr>
    </w:p>
    <w:p w:rsidRDefault="005C758C" w:rsidP="005C758C" w:rsidR="005C758C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5C758C" w:rsidP="005C758C" w:rsidR="005C75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C758C" w:rsidP="005C758C" w:rsidR="005C75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5C758C" w:rsidP="005C758C" w:rsidR="005C758C">
      <w:pPr>
        <w:jc w:val="both"/>
        <w:rPr>
          <w:sz w:val="22"/>
          <w:szCs w:val="22"/>
        </w:rPr>
      </w:pPr>
    </w:p>
    <w:p w:rsidRDefault="005C758C" w:rsidP="005C758C" w:rsidR="005C758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svibnja 2018.g.    </w:t>
      </w:r>
    </w:p>
    <w:p w:rsidRDefault="005C758C" w:rsidP="005C758C" w:rsidR="005C758C">
      <w:pPr>
        <w:jc w:val="center"/>
        <w:rPr>
          <w:sz w:val="22"/>
          <w:szCs w:val="22"/>
        </w:rPr>
      </w:pPr>
    </w:p>
    <w:p w:rsidRDefault="005C758C" w:rsidP="005C758C" w:rsidR="005C758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5C758C" w:rsidP="005C758C" w:rsidR="005C758C">
      <w:pPr>
        <w:ind w:firstLine="708" w:left="5664"/>
        <w:jc w:val="both"/>
        <w:rPr>
          <w:sz w:val="22"/>
          <w:szCs w:val="22"/>
        </w:rPr>
      </w:pPr>
    </w:p>
    <w:p w:rsidRDefault="005C758C" w:rsidP="005C758C" w:rsidR="005C758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5C758C" w:rsidP="005C758C" w:rsidR="005C758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5C758C" w:rsidP="005C758C" w:rsidR="005C758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5C758C" w:rsidP="005C758C" w:rsidR="005C758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5C758C" w:rsidP="005C758C" w:rsidR="005C758C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5C758C" w:rsidP="005C758C" w:rsidR="005C758C">
      <w:pPr>
        <w:jc w:val="center"/>
        <w:rPr>
          <w:sz w:val="22"/>
          <w:szCs w:val="22"/>
        </w:rPr>
      </w:pPr>
    </w:p>
    <w:p w:rsidRDefault="005C758C" w:rsidP="005C758C" w:rsidR="005C758C">
      <w:pPr>
        <w:tabs>
          <w:tab w:pos="709" w:val="left"/>
        </w:tabs>
        <w:jc w:val="both"/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3666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C758C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7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C758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C758C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C75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75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58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7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C758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C758C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C75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75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58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579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St-681/2018-6</izvorni_sadrzaj>
    <derivirana_varijabla naziv="DomainObject.Oznaka_1">St-681/2018-6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GRGOKOVIĆ jednostavno društvo s ograničenom odgovornošću za usluge</izvorni_sadrzaj>
    <derivirana_varijabla naziv="DomainObject.Predmet.ProtustrankaFormated_1">  GRGOKOVIĆ jednostavno društvo s ograničenom odgovornošću za usluge</derivirana_varijabla>
  </DomainObject.Predmet.ProtustrankaFormated>
  <DomainObject.Predmet.ProtustrankaFormatedOIB>
    <izvorni_sadrzaj>  GRGOKOVIĆ jednostavno društvo s ograničenom odgovornošću za usluge, OIB 04659873982</izvorni_sadrzaj>
    <derivirana_varijabla naziv="DomainObject.Predmet.ProtustrankaFormatedOIB_1">  GRGOKOVIĆ jednostavno društvo s ograničenom odgovornošću za usluge, OIB 04659873982</derivirana_varijabla>
  </DomainObject.Predmet.ProtustrankaFormatedOIB>
  <DomainObject.Predmet.ProtustrankaFormatedWithAdress>
    <izvorni_sadrzaj> GRGOKOVIĆ jednostavno društvo s ograničenom odgovornošću za usluge, Braće Bukovina 38/D, 10290 Šibice</izvorni_sadrzaj>
    <derivirana_varijabla naziv="DomainObject.Predmet.ProtustrankaFormatedWithAdress_1"> GRGOKOVIĆ jednostavno društvo s ograničenom odgovornošću za usluge, Braće Bukovina 38/D, 10290 Šibice</derivirana_varijabla>
  </DomainObject.Predmet.ProtustrankaFormatedWithAdress>
  <DomainObject.Predmet.ProtustrankaFormatedWithAdressOIB>
    <izvorni_sadrzaj> GRGOKOVIĆ jednostavno društvo s ograničenom odgovornošću za usluge, OIB 04659873982, Braće Bukovina 38/D, 10290 Šibice</izvorni_sadrzaj>
    <derivirana_varijabla naziv="DomainObject.Predmet.ProtustrankaFormatedWithAdressOIB_1"> GRGOKOVIĆ jednostavno društvo s ograničenom odgovornošću za usluge, OIB 04659873982, Braće Bukovina 38/D, 10290 Šibice</derivirana_varijabla>
  </DomainObject.Predmet.ProtustrankaFormatedWithAdressOIB>
  <DomainObject.Predmet.ProtustrankaWithAdress>
    <izvorni_sadrzaj>GRGOKOVIĆ jednostavno društvo s ograničenom odgovornošću za usluge Braće Bukovina 38/D, 10290 Šibice</izvorni_sadrzaj>
    <derivirana_varijabla naziv="DomainObject.Predmet.ProtustrankaWithAdress_1">GRGOKOVIĆ jednostavno društvo s ograničenom odgovornošću za usluge Braće Bukovina 38/D, 10290 Šibice</derivirana_varijabla>
  </DomainObject.Predmet.ProtustrankaWithAdress>
  <DomainObject.Predmet.ProtustrankaWithAdressOIB>
    <izvorni_sadrzaj>GRGOKOVIĆ jednostavno društvo s ograničenom odgovornošću za usluge, OIB 04659873982, Braće Bukovina 38/D, 10290 Šibice</izvorni_sadrzaj>
    <derivirana_varijabla naziv="DomainObject.Predmet.ProtustrankaWithAdressOIB_1">GRGOKOVIĆ jednostavno društvo s ograničenom odgovornošću za usluge, OIB 04659873982, Braće Bukovina 38/D, 10290 Šibice</derivirana_varijabla>
  </DomainObject.Predmet.ProtustrankaWithAdressOIB>
  <DomainObject.Predmet.ProtustrankaNazivFormated>
    <izvorni_sadrzaj>GRGOKOVIĆ jednostavno društvo s ograničenom odgovornošću za usluge</izvorni_sadrzaj>
    <derivirana_varijabla naziv="DomainObject.Predmet.ProtustrankaNazivFormated_1">GRGOKOVIĆ jednostavno društvo s ograničenom odgovornošću za usluge</derivirana_varijabla>
  </DomainObject.Predmet.ProtustrankaNazivFormated>
  <DomainObject.Predmet.ProtustrankaNazivFormatedOIB>
    <izvorni_sadrzaj>GRGOKOVIĆ jednostavno društvo s ograničenom odgovornošću za usluge, OIB 04659873982</izvorni_sadrzaj>
    <derivirana_varijabla naziv="DomainObject.Predmet.ProtustrankaNazivFormatedOIB_1">GRGOKOVIĆ jednostavno društvo s ograničenom odgovornošću za usluge, OIB 04659873982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GRGOKOVIĆ jednostavno društvo s ograničenom odgovornošću za usluge</item>
    </izvorni_sadrzaj>
    <derivirana_varijabla naziv="DomainObject.Predmet.ProtuStrankaListFormated_1">
      <item>GRGOKOVIĆ jednostavno društvo s ograničenom odgovornošću za usluge</item>
    </derivirana_varijabla>
  </DomainObject.Predmet.ProtuStrankaListFormated>
  <DomainObject.Predmet.ProtuStrankaListFormatedOIB>
    <izvorni_sadrzaj>
      <item>GRGOKOVIĆ jednostavno društvo s ograničenom odgovornošću za usluge, OIB 04659873982</item>
    </izvorni_sadrzaj>
    <derivirana_varijabla naziv="DomainObject.Predmet.ProtuStrankaListFormatedOIB_1">
      <item>GRGOKOVIĆ jednostavno društvo s ograničenom odgovornošću za usluge, OIB 04659873982</item>
    </derivirana_varijabla>
  </DomainObject.Predmet.ProtuStrankaListFormatedOIB>
  <DomainObject.Predmet.ProtuStrankaListFormatedWithAdress>
    <izvorni_sadrzaj>
      <item>GRGOKOVIĆ jednostavno društvo s ograničenom odgovornošću za usluge, Braće Bukovina 38/D, 10290 Šibice</item>
    </izvorni_sadrzaj>
    <derivirana_varijabla naziv="DomainObject.Predmet.ProtuStrankaListFormatedWithAdress_1">
      <item>GRGOKOVIĆ jednostavno društvo s ograničenom odgovornošću za usluge, Braće Bukovina 38/D, 10290 Šibice</item>
    </derivirana_varijabla>
  </DomainObject.Predmet.ProtuStrankaListFormatedWithAdress>
  <DomainObject.Predmet.ProtuStrankaListFormatedWithAdressOIB>
    <izvorni_sadrzaj>
      <item>GRGOKOVIĆ jednostavno društvo s ograničenom odgovornošću za usluge, OIB 04659873982, Braće Bukovina 38/D, 10290 Šibice</item>
    </izvorni_sadrzaj>
    <derivirana_varijabla naziv="DomainObject.Predmet.ProtuStrankaListFormatedWithAdressOIB_1">
      <item>GRGOKOVIĆ jednostavno društvo s ograničenom odgovornošću za usluge, OIB 04659873982, Braće Bukovina 38/D, 10290 Šibice</item>
    </derivirana_varijabla>
  </DomainObject.Predmet.ProtuStrankaListFormatedWithAdressOIB>
  <DomainObject.Predmet.ProtuStrankaListNazivFormated>
    <izvorni_sadrzaj>
      <item>GRGOKOVIĆ jednostavno društvo s ograničenom odgovornošću za usluge</item>
    </izvorni_sadrzaj>
    <derivirana_varijabla naziv="DomainObject.Predmet.ProtuStrankaListNazivFormated_1">
      <item>GRGOKOVIĆ jednostavno društvo s ograničenom odgovornošću za usluge</item>
    </derivirana_varijabla>
  </DomainObject.Predmet.ProtuStrankaListNazivFormated>
  <DomainObject.Predmet.ProtuStrankaListNazivFormatedOIB>
    <izvorni_sadrzaj>
      <item>GRGOKOVIĆ jednostavno društvo s ograničenom odgovornošću za usluge, OIB 04659873982</item>
    </izvorni_sadrzaj>
    <derivirana_varijabla naziv="DomainObject.Predmet.ProtuStrankaListNazivFormatedOIB_1">
      <item>GRGOKOVIĆ jednostavno društvo s ograničenom odgovornošću za usluge, OIB 04659873982</item>
    </derivirana_varijabla>
  </DomainObject.Predmet.ProtuStrankaListNazivFormatedOIB>
  <DomainObject.Predmet.OstaliListFormated>
    <izvorni_sadrzaj>
      <item>Zvonko Grgoković</item>
      <item>HRVATSKI ZAVOD ZA MIROVINSKO OSIGURANJE</item>
    </izvorni_sadrzaj>
    <derivirana_varijabla naziv="DomainObject.Predmet.OstaliListFormated_1">
      <item>Zvonko Grgoković</item>
      <item>HRVATSKI ZAVOD ZA MIROVINSKO OSIGURANJE</item>
    </derivirana_varijabla>
  </DomainObject.Predmet.OstaliListFormated>
  <DomainObject.Predmet.OstaliListFormatedOIB>
    <izvorni_sadrzaj>
      <item>Zvonko Grgoković, OIB 24460222139</item>
      <item>HRVATSKI ZAVOD ZA MIROVINSKO OSIGURANJE, OIB 84397956623</item>
    </izvorni_sadrzaj>
    <derivirana_varijabla naziv="DomainObject.Predmet.OstaliListFormatedOIB_1">
      <item>Zvonko Grgoković, OIB 24460222139</item>
      <item>HRVATSKI ZAVOD ZA MIROVINSKO OSIGURANJE, OIB 84397956623</item>
    </derivirana_varijabla>
  </DomainObject.Predmet.OstaliListFormatedOIB>
  <DomainObject.Predmet.OstaliListFormatedWithAdress>
    <izvorni_sadrzaj>
      <item>Zvonko Grgoković, Ulica Jasena 3, 10000 Zagreb</item>
      <item>HRVATSKI ZAVOD ZA MIROVINSKO OSIGURANJE, Trpimirova 4, 10000 Zagreb</item>
    </izvorni_sadrzaj>
    <derivirana_varijabla naziv="DomainObject.Predmet.OstaliListFormatedWithAdress_1">
      <item>Zvonko Grgoković, Ulica Jasena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Zvonko Grgoković, OIB 24460222139, Ulica Jasena 3, 10000 Zagreb</item>
      <item>HRVATSKI ZAVOD ZA MIROVINSKO OSIGURANJE, OIB 84397956623, Trpimirova 4, 10000 Zagreb</item>
    </izvorni_sadrzaj>
    <derivirana_varijabla naziv="DomainObject.Predmet.OstaliListFormatedWithAdressOIB_1">
      <item>Zvonko Grgoković, OIB 24460222139, Ulica Jasena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Zvonko Grgoković</item>
      <item>HRVATSKI ZAVOD ZA MIROVINSKO OSIGURANJE</item>
    </izvorni_sadrzaj>
    <derivirana_varijabla naziv="DomainObject.Predmet.OstaliListNazivFormated_1">
      <item>Zvonko Grgoković</item>
      <item>HRVATSKI ZAVOD ZA MIROVINSKO OSIGURANJE</item>
    </derivirana_varijabla>
  </DomainObject.Predmet.OstaliListNazivFormated>
  <DomainObject.Predmet.OstaliListNazivFormatedOIB>
    <izvorni_sadrzaj>
      <item>Zvonko Grgoković, OIB 24460222139</item>
      <item>HRVATSKI ZAVOD ZA MIROVINSKO OSIGURANJE, OIB 84397956623</item>
    </izvorni_sadrzaj>
    <derivirana_varijabla naziv="DomainObject.Predmet.OstaliListNazivFormatedOIB_1">
      <item>Zvonko Grgoković, OIB 24460222139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St-681/2018-6</izvorni_sadrzaj>
    <derivirana_varijabla naziv="DomainObject.PoslovniBrojDokumenta_1">St-681/2018-6</derivirana_varijabla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GRGOKOVIĆ jednostavno društvo s ograničenom odgovornošću za usluge</izvorni_sadrzaj>
    <derivirana_varijabla naziv="DomainObject.Predmet.ProtustrankaIDrugi_1">GRGOKOVIĆ jednostavno društvo s ograničenom odgovornošću za usluge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GRGOKOVIĆ jednostavno društvo s ograničenom odgovornošću za usluge, OIB 04659873982, Braće Bukovina 38/D, 10290 Šibice</izvorni_sadrzaj>
    <derivirana_varijabla naziv="DomainObject.Predmet.ProtustrankaIDrugiAdressOIB_1">GRGOKOVIĆ jednostavno društvo s ograničenom odgovornošću za usluge, OIB 04659873982, Braće Bukovina 38/D,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GRGOKOVIĆ jednostavno društvo s ograničenom odgovornošću za usluge</item>
      <item>Zvonko Grgoković</item>
      <item>HRVATSKI ZAVOD ZA MIROVINSKO OSIGURANJE</item>
    </izvorni_sadrzaj>
    <derivirana_varijabla naziv="DomainObject.Predmet.SudioniciListNaziv_1">
      <item>FINA Regionalni centa Zagreb</item>
      <item>GRGOKOVIĆ jednostavno društvo s ograničenom odgovornošću za usluge</item>
      <item>Zvonko Grgoković</item>
      <item>HRVATSKI ZAVOD ZA MIROVINSKO OSIGURANJE</item>
    </derivirana_varijabla>
  </DomainObject.Predmet.SudioniciListNaziv>
  <DomainObject.Predmet.SudioniciListAdressOIB>
    <izvorni_sadrzaj>
      <item>FINA Regionalni centa Zagreb, OIB 85821130368, Trg svibanjskih žrtava 1995. 1,10000 Zagreb</item>
      <item>GRGOKOVIĆ jednostavno društvo s ograničenom odgovornošću za usluge, OIB 04659873982, Braće Bukovina 38/D,10290 Šibice</item>
      <item>Zvonko Grgoković, OIB 24460222139, Ulica Jasena 3,10000 Zagreb</item>
      <item>HRVATSKI ZAVOD ZA MIROVINSKO OSIGURANJE, OIB 84397956623, Trpimirova 4,10000 Zagreb</item>
    </izvorni_sadrzaj>
    <derivirana_varijabla naziv="DomainObject.Predmet.SudioniciListAdressOIB_1">
      <item>FINA Regionalni centa Zagreb, OIB 85821130368, Trg svibanjskih žrtava 1995. 1,10000 Zagreb</item>
      <item>GRGOKOVIĆ jednostavno društvo s ograničenom odgovornošću za usluge, OIB 04659873982, Braće Bukovina 38/D,10290 Šibice</item>
      <item>Zvonko Grgoković, OIB 24460222139, Ulica Jasena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04659873982</item>
      <item>, OIB 24460222139</item>
      <item>, OIB 84397956623</item>
    </izvorni_sadrzaj>
    <derivirana_varijabla naziv="DomainObject.Predmet.SudioniciListNazivOIB_1">
      <item>, OIB 85821130368</item>
      <item>, OIB 04659873982</item>
      <item>, OIB 24460222139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1537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2018-05-15T09:02:00Z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