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17a8e" w14:paraId="9f17a8e" w:rsidRDefault="00326BD3" w:rsidP="00326BD3" w:rsidR="00326BD3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6BD3" w:rsidP="00326BD3" w:rsidR="00326BD3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326BD3" w:rsidP="00326BD3" w:rsidR="00326BD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326BD3" w:rsidP="00326BD3" w:rsidR="00326BD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326BD3" w:rsidP="00326BD3" w:rsidR="00326BD3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326BD3" w:rsidP="00326BD3" w:rsidR="00326BD3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326BD3" w:rsidP="00326BD3" w:rsidR="00326BD3" w:rsidRPr="005D578C">
      <w:pPr>
        <w:jc w:val="center"/>
        <w:rPr>
          <w:rFonts w:cs="Times New Roman" w:eastAsia="Times New Roman"/>
          <w:szCs w:val="24"/>
        </w:rPr>
      </w:pPr>
    </w:p>
    <w:p w:rsidRDefault="00326BD3" w:rsidP="00326BD3" w:rsidR="00326BD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326BD3" w:rsidP="00326BD3" w:rsidR="00326BD3" w:rsidRPr="005D578C">
      <w:pPr>
        <w:rPr>
          <w:rFonts w:cs="Times New Roman" w:eastAsia="Times New Roman"/>
          <w:szCs w:val="24"/>
        </w:rPr>
      </w:pPr>
    </w:p>
    <w:p w:rsidRDefault="00326BD3" w:rsidP="00326BD3" w:rsidR="00326BD3" w:rsidRPr="00D525A3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</w:t>
      </w:r>
      <w:r w:rsidRPr="005D578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Damiru Rabaru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t>na temelj</w:t>
      </w:r>
      <w:r w:rsidRPr="005D578C">
        <w:rPr>
          <w:rFonts w:cs="Times New Roman" w:eastAsia="Times New Roman"/>
          <w:szCs w:val="24"/>
        </w:rPr>
        <w:t>u</w:t>
      </w:r>
      <w:r>
        <w:rPr>
          <w:rFonts w:cs="Times New Roman" w:eastAsia="Times New Roman"/>
          <w:szCs w:val="24"/>
        </w:rPr>
        <w:t xml:space="preserve"> prijedloga sudske savjetnice Mihaele Kaligari, u skraćenom stečajnom postupku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</w:t>
      </w:r>
      <w:r>
        <w:rPr>
          <w:rFonts w:cs="Times New Roman" w:eastAsia="Times New Roman"/>
          <w:szCs w:val="24"/>
        </w:rPr>
        <w:t xml:space="preserve">, nad pravnom osobom (dužnikom) DOBROVOLJNO VATROGASNO DRUŠTVO „BRIONI“ FAŽANA, Fažana, 43. Istarske divizije 4, OIB </w:t>
      </w:r>
      <w:r w:rsidRPr="00326BD3">
        <w:rPr>
          <w:rFonts w:cs="Times New Roman" w:eastAsia="Times New Roman"/>
          <w:szCs w:val="24"/>
        </w:rPr>
        <w:t>92022882435</w:t>
      </w:r>
      <w:r w:rsidR="00B66120">
        <w:rPr>
          <w:rFonts w:cs="Times New Roman" w:eastAsia="Times New Roman"/>
          <w:szCs w:val="24"/>
        </w:rPr>
        <w:t>, reg. br. 18000486, 21</w:t>
      </w:r>
      <w:r>
        <w:rPr>
          <w:rFonts w:cs="Times New Roman" w:eastAsia="Times New Roman"/>
          <w:szCs w:val="24"/>
        </w:rPr>
        <w:t>. lipnja 2016.</w:t>
      </w:r>
    </w:p>
    <w:p w:rsidRDefault="00326BD3" w:rsidP="00326BD3" w:rsidR="00326BD3" w:rsidRPr="005D578C">
      <w:pPr>
        <w:rPr>
          <w:rFonts w:cs="Times New Roman" w:eastAsia="Times New Roman"/>
          <w:szCs w:val="24"/>
        </w:rPr>
      </w:pPr>
    </w:p>
    <w:p w:rsidRDefault="00326BD3" w:rsidP="00326BD3" w:rsidR="00326BD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326BD3" w:rsidP="00326BD3" w:rsidR="00326BD3" w:rsidRPr="005D578C">
      <w:pPr>
        <w:rPr>
          <w:rFonts w:cs="Times New Roman" w:eastAsia="Times New Roman"/>
          <w:szCs w:val="24"/>
        </w:rPr>
      </w:pPr>
    </w:p>
    <w:p w:rsidRDefault="00326BD3" w:rsidP="00326BD3" w:rsidR="00326BD3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DOBROVOLJNO VATROGASNO DRUŠTVO „BRIONI“ FAŽANA, Fažana, 43. Istarske divizije 4, OIB </w:t>
      </w:r>
      <w:r w:rsidRPr="00326BD3">
        <w:rPr>
          <w:rFonts w:cs="Times New Roman" w:eastAsia="Times New Roman"/>
          <w:szCs w:val="24"/>
        </w:rPr>
        <w:t>92022882435</w:t>
      </w:r>
      <w:r>
        <w:rPr>
          <w:rFonts w:cs="Times New Roman" w:eastAsia="Times New Roman"/>
          <w:szCs w:val="24"/>
        </w:rPr>
        <w:t>, reg. br. 18000486.</w:t>
      </w:r>
    </w:p>
    <w:p w:rsidRDefault="00326BD3" w:rsidP="00326BD3" w:rsidR="00326BD3" w:rsidRPr="005D578C">
      <w:pPr>
        <w:rPr>
          <w:rFonts w:cs="Times New Roman" w:eastAsia="Times New Roman"/>
          <w:szCs w:val="24"/>
        </w:rPr>
      </w:pPr>
    </w:p>
    <w:p w:rsidRDefault="00326BD3" w:rsidP="00326BD3" w:rsidR="00326BD3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Jelenko Lehki iz Zagreba, Pavla Hatza 10, OIB 96068307857.</w:t>
      </w:r>
    </w:p>
    <w:p w:rsidRDefault="00326BD3" w:rsidP="00326BD3" w:rsidR="00326BD3">
      <w:pPr>
        <w:rPr>
          <w:rFonts w:cs="Times New Roman" w:eastAsia="Times New Roman"/>
          <w:szCs w:val="20"/>
        </w:rPr>
      </w:pPr>
    </w:p>
    <w:p w:rsidRDefault="00326BD3" w:rsidP="00326BD3" w:rsidR="00326BD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DOBROVOLJNO VATROGASNO DRUŠTVO „BRIONI“ FAŽANA, Fažana, 43. Istarske divizije 4, OIB </w:t>
      </w:r>
      <w:r w:rsidRPr="00326BD3">
        <w:rPr>
          <w:rFonts w:cs="Times New Roman" w:eastAsia="Times New Roman"/>
          <w:szCs w:val="24"/>
        </w:rPr>
        <w:t>92022882435</w:t>
      </w:r>
      <w:r>
        <w:rPr>
          <w:rFonts w:cs="Times New Roman" w:eastAsia="Times New Roman"/>
          <w:szCs w:val="24"/>
        </w:rPr>
        <w:t>, reg. br. 18000486.</w:t>
      </w:r>
    </w:p>
    <w:p w:rsidRDefault="00326BD3" w:rsidP="00326BD3" w:rsidR="00326BD3">
      <w:pPr>
        <w:ind w:firstLine="709"/>
        <w:rPr>
          <w:rFonts w:cs="Times New Roman" w:eastAsia="Times New Roman"/>
          <w:szCs w:val="24"/>
        </w:rPr>
      </w:pPr>
    </w:p>
    <w:p w:rsidRDefault="00326BD3" w:rsidP="00B66120" w:rsidR="00B6612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</w:t>
      </w:r>
      <w:r w:rsidR="00B66120">
        <w:rPr>
          <w:rFonts w:cs="Times New Roman" w:eastAsia="Times New Roman"/>
          <w:szCs w:val="24"/>
        </w:rPr>
        <w:t>Uredu državne uprave u Istarskoj županiji, Službi</w:t>
      </w:r>
      <w:r w:rsidR="00B66120" w:rsidRPr="00530965">
        <w:rPr>
          <w:rFonts w:cs="Times New Roman" w:eastAsia="Times New Roman"/>
          <w:szCs w:val="24"/>
        </w:rPr>
        <w:t xml:space="preserve"> za opću upravu i društvene djelatnosti</w:t>
      </w:r>
      <w:r w:rsidR="00B66120">
        <w:rPr>
          <w:rFonts w:cs="Times New Roman" w:eastAsia="Times New Roman"/>
          <w:szCs w:val="24"/>
        </w:rPr>
        <w:t xml:space="preserve">, radi brisanja dužnika DOBROVOLJNO VATROGASNO DRUŠTVO „BRIONI“ FAŽANA, Fažana, 43. Istarske divizije 4, OIB </w:t>
      </w:r>
      <w:r w:rsidR="00B66120" w:rsidRPr="00326BD3">
        <w:rPr>
          <w:rFonts w:cs="Times New Roman" w:eastAsia="Times New Roman"/>
          <w:szCs w:val="24"/>
        </w:rPr>
        <w:t>92022882435</w:t>
      </w:r>
      <w:r w:rsidR="00B66120">
        <w:rPr>
          <w:rFonts w:cs="Times New Roman" w:eastAsia="Times New Roman"/>
          <w:szCs w:val="24"/>
        </w:rPr>
        <w:t>, reg. br. 18000486, iz Registra udruga u Republici Hrvatskoj.</w:t>
      </w:r>
    </w:p>
    <w:p w:rsidRDefault="00326BD3" w:rsidP="00326BD3" w:rsidR="00326BD3" w:rsidRPr="005D578C">
      <w:pPr>
        <w:rPr>
          <w:rFonts w:cs="Times New Roman" w:eastAsia="Times New Roman"/>
          <w:szCs w:val="24"/>
        </w:rPr>
      </w:pPr>
    </w:p>
    <w:p w:rsidRDefault="00326BD3" w:rsidP="00326BD3" w:rsidR="00326BD3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326BD3" w:rsidP="00326BD3" w:rsidR="00326BD3">
      <w:pPr>
        <w:ind w:firstLine="708"/>
        <w:rPr>
          <w:rFonts w:cs="Times New Roman" w:eastAsia="Times New Roman"/>
          <w:szCs w:val="24"/>
        </w:rPr>
      </w:pPr>
    </w:p>
    <w:p w:rsidRDefault="00326BD3" w:rsidP="00326BD3" w:rsidR="00B6612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</w:t>
      </w:r>
      <w:r w:rsidR="00B66120">
        <w:rPr>
          <w:rFonts w:cs="Times New Roman" w:eastAsia="Times New Roman"/>
          <w:szCs w:val="24"/>
        </w:rPr>
        <w:t xml:space="preserve"> 23. prosinca 2015.,</w:t>
      </w:r>
      <w:r>
        <w:rPr>
          <w:rFonts w:cs="Times New Roman" w:eastAsia="Times New Roman"/>
          <w:szCs w:val="24"/>
        </w:rPr>
        <w:t xml:space="preserve">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>ona (Narodne novine br. 71/15</w:t>
      </w:r>
      <w:r w:rsidR="00B66120">
        <w:rPr>
          <w:rFonts w:cs="Times New Roman" w:eastAsia="Times New Roman"/>
          <w:szCs w:val="24"/>
        </w:rPr>
        <w:t xml:space="preserve">, nadalje SZ),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DOBROVOLJNO VATROGASNO DRUŠTVO „BRIONI“ FAŽANA, Fažana. </w:t>
      </w:r>
    </w:p>
    <w:p w:rsidRDefault="00B66120" w:rsidP="00B66120" w:rsidR="00B66120">
      <w:pPr>
        <w:ind w:firstLine="708"/>
        <w:rPr>
          <w:rFonts w:cs="Times New Roman" w:eastAsia="Times New Roman"/>
          <w:szCs w:val="24"/>
        </w:rPr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plaćanje u neprekinutom razdoblju </w:t>
      </w:r>
      <w:r>
        <w:t xml:space="preserve">duljem od 120 dana (dužnik je na dan 1. rujna 2015. imao neizvršene osnove za plaćanje u neprekinutom razdoblju od 930 dana u ukupnom iznosu 160,00 kuna) i da za dužnika </w:t>
      </w:r>
      <w:r w:rsidRPr="00FB2CA9">
        <w:t>nisu ispunjene pretpostavke za pokretanje drugog postupka radi brisanja iz registra</w:t>
      </w:r>
      <w:r>
        <w:t xml:space="preserve">, što je utvrđeno uvidom u zahtjev Financijske agencije i </w:t>
      </w:r>
      <w:r>
        <w:lastRenderedPageBreak/>
        <w:t>registar udruga za dužnika (listovi 1-2 spisa)</w:t>
      </w:r>
      <w:r>
        <w:rPr>
          <w:rFonts w:eastAsiaTheme="minorHAnsi"/>
          <w:lang w:eastAsia="en-US"/>
        </w:rPr>
        <w:t>, sud je, sukladno čl. 430. SZ-a, 19. travnja 2016.</w:t>
      </w:r>
      <w:r>
        <w:rPr>
          <w:rFonts w:cs="Times New Roman" w:eastAsia="Times New Roman"/>
          <w:szCs w:val="24"/>
        </w:rPr>
        <w:t xml:space="preserve"> na mrežnoj stranici e-Oglasna ploča sudova objavio oglas posl. br. 1 St-1296/2015-5 </w:t>
      </w:r>
      <w:r w:rsidRPr="00354134">
        <w:rPr>
          <w:rFonts w:cs="Times New Roman" w:eastAsia="Times New Roman"/>
          <w:szCs w:val="24"/>
        </w:rPr>
        <w:t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B66120" w:rsidP="00B66120" w:rsidR="00B66120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SZ-a smatra da je dužnik nesposoban za plaćanje. Stoga je,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B66120" w:rsidP="00B66120" w:rsidR="00B66120">
      <w:pPr>
        <w:rPr>
          <w:rFonts w:cs="Times New Roman" w:eastAsia="Times New Roman"/>
          <w:szCs w:val="24"/>
        </w:rPr>
      </w:pPr>
    </w:p>
    <w:p w:rsidRDefault="00326BD3" w:rsidP="00326BD3" w:rsidR="00326BD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B66120">
        <w:rPr>
          <w:rFonts w:cs="Times New Roman" w:eastAsia="Times New Roman"/>
          <w:szCs w:val="24"/>
        </w:rPr>
        <w:t>21</w:t>
      </w:r>
      <w:r>
        <w:rPr>
          <w:rFonts w:cs="Times New Roman" w:eastAsia="Times New Roman"/>
          <w:szCs w:val="24"/>
        </w:rPr>
        <w:t>. lipnja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326BD3" w:rsidP="00326BD3" w:rsidR="00326BD3">
      <w:pPr>
        <w:rPr>
          <w:rFonts w:cs="Times New Roman" w:eastAsia="Times New Roman"/>
          <w:szCs w:val="24"/>
        </w:rPr>
      </w:pPr>
    </w:p>
    <w:p w:rsidRDefault="00326BD3" w:rsidP="00326BD3" w:rsidR="00326BD3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326BD3" w:rsidP="00326BD3" w:rsidR="00326BD3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  <w:r w:rsidR="004472D4">
        <w:rPr>
          <w:rFonts w:cs="Times New Roman" w:eastAsia="Times New Roman"/>
          <w:szCs w:val="24"/>
        </w:rPr>
        <w:t>, v. r.</w:t>
      </w:r>
    </w:p>
    <w:p w:rsidRDefault="00326BD3" w:rsidP="00326BD3" w:rsidR="00326BD3">
      <w:pPr>
        <w:jc w:val="left"/>
        <w:rPr>
          <w:rFonts w:cs="Times New Roman" w:eastAsia="Times New Roman"/>
          <w:szCs w:val="24"/>
        </w:rPr>
      </w:pPr>
    </w:p>
    <w:p w:rsidRDefault="00326BD3" w:rsidP="00326BD3" w:rsidR="00326BD3" w:rsidRPr="005D578C">
      <w:pPr>
        <w:jc w:val="left"/>
        <w:rPr>
          <w:rFonts w:cs="Times New Roman" w:eastAsia="Times New Roman"/>
          <w:szCs w:val="24"/>
        </w:rPr>
      </w:pPr>
    </w:p>
    <w:p w:rsidRDefault="00326BD3" w:rsidP="00326BD3" w:rsidR="00326BD3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B66120" w:rsidP="00B66120" w:rsidR="00B66120" w:rsidRPr="00D07818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 w:rsidRPr="00D07818">
        <w:rPr>
          <w:rFonts w:cs="Times New Roman" w:eastAsia="Times New Roman"/>
          <w:szCs w:val="24"/>
        </w:rPr>
        <w:t>.</w:t>
      </w:r>
    </w:p>
    <w:p w:rsidRDefault="00B66120" w:rsidP="00B66120" w:rsidR="00B6612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326BD3" w:rsidP="00326BD3" w:rsidR="00326BD3">
      <w:pPr>
        <w:rPr>
          <w:rFonts w:cs="Times New Roman" w:eastAsia="Times New Roman"/>
          <w:szCs w:val="24"/>
        </w:rPr>
      </w:pPr>
    </w:p>
    <w:p w:rsidRDefault="00326BD3" w:rsidP="00326BD3" w:rsidR="00326BD3" w:rsidRPr="005D578C">
      <w:pPr>
        <w:rPr>
          <w:rFonts w:cs="Times New Roman" w:eastAsia="Times New Roman"/>
          <w:szCs w:val="24"/>
        </w:rPr>
      </w:pPr>
    </w:p>
    <w:p w:rsidRDefault="00326BD3" w:rsidP="00326BD3" w:rsidR="00326BD3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326BD3" w:rsidP="00326BD3" w:rsidR="00326BD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326BD3" w:rsidP="00326BD3" w:rsidR="00326BD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DOBROVOLJNO VATROGASNO DRUŠTVO „BRIONI“ FAŽANA, Fažana, 43. Istarske divizije 4, </w:t>
      </w:r>
    </w:p>
    <w:p w:rsidRDefault="00326BD3" w:rsidP="00326BD3" w:rsidR="00326BD3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</w:t>
      </w:r>
      <w:r w:rsidR="004472D4">
        <w:rPr>
          <w:rFonts w:cs="Times New Roman" w:eastAsia="Times New Roman"/>
          <w:szCs w:val="20"/>
        </w:rPr>
        <w:t>Pazin, Pazin, M. B. Rašana 2/4,</w:t>
      </w:r>
      <w:r>
        <w:rPr>
          <w:rFonts w:cs="Times New Roman" w:eastAsia="Times New Roman"/>
          <w:szCs w:val="20"/>
        </w:rPr>
        <w:t xml:space="preserve"> </w:t>
      </w:r>
    </w:p>
    <w:p w:rsidRDefault="00326BD3" w:rsidP="00326BD3" w:rsidR="00326BD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326BD3" w:rsidP="00326BD3" w:rsidR="00326BD3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Jelenko Lehki, Zagreb, Pavla Hatza 10, </w:t>
      </w:r>
    </w:p>
    <w:p w:rsidRDefault="00326BD3" w:rsidP="00326BD3" w:rsidR="00326BD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326BD3" w:rsidP="00326BD3" w:rsidR="00326BD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Ured državne uprave u Istarskoj županiji, </w:t>
      </w:r>
      <w:r w:rsidRPr="00530965">
        <w:rPr>
          <w:rFonts w:cs="Times New Roman" w:eastAsia="Times New Roman"/>
          <w:szCs w:val="24"/>
        </w:rPr>
        <w:t>Služba za opću upravu i društvene djelatnosti</w:t>
      </w:r>
      <w:r>
        <w:rPr>
          <w:rFonts w:cs="Times New Roman" w:eastAsia="Times New Roman"/>
          <w:szCs w:val="24"/>
        </w:rPr>
        <w:t>, Pula, Splitska 14 – radi zabilježbe otvaranja skraćenog stečajnog postupka u registru udruga,</w:t>
      </w:r>
    </w:p>
    <w:p w:rsidRDefault="00326BD3" w:rsidP="00326BD3" w:rsidR="00326BD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8. Ured državne uprave u Istarskoj županiji, </w:t>
      </w:r>
      <w:r w:rsidRPr="00530965">
        <w:rPr>
          <w:rFonts w:cs="Times New Roman" w:eastAsia="Times New Roman"/>
          <w:szCs w:val="24"/>
        </w:rPr>
        <w:t>Služba za opću upravu i društvene djelatnosti</w:t>
      </w:r>
      <w:r>
        <w:rPr>
          <w:rFonts w:cs="Times New Roman" w:eastAsia="Times New Roman"/>
          <w:szCs w:val="24"/>
        </w:rPr>
        <w:t>, Pula, Splitska 14 – po pravomoćnosti – radi brisanja dužnika iz registra udruga.</w:t>
      </w:r>
    </w:p>
    <w:p w:rsidRDefault="00326BD3" w:rsidP="00326BD3" w:rsidR="00326BD3"/>
    <w:p w:rsidRDefault="00326BD3" w:rsidP="00326BD3" w:rsidR="00326BD3"/>
    <w:p w:rsidRDefault="003E28C1" w:rsidR="00387208"/>
    <w:sectPr w:rsidSect="00DB3AFE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6BD3" w:rsidP="00326BD3" w:rsidR="00326BD3">
      <w:r>
        <w:separator/>
      </w:r>
    </w:p>
  </w:endnote>
  <w:endnote w:id="0" w:type="continuationSeparator">
    <w:p w:rsidRDefault="00326BD3" w:rsidP="00326BD3" w:rsidR="00326B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6BD3" w:rsidP="00326BD3" w:rsidR="00326BD3">
      <w:r>
        <w:separator/>
      </w:r>
    </w:p>
  </w:footnote>
  <w:footnote w:id="0" w:type="continuationSeparator">
    <w:p w:rsidRDefault="00326BD3" w:rsidP="00326BD3" w:rsidR="00326B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BD3" w:rsidP="00326BD3" w:rsidR="00326BD3" w:rsidRPr="00A074C3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3E28C1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St-1296/2015-6</w:t>
    </w:r>
  </w:p>
  <w:p w:rsidRDefault="003E28C1" w:rsidP="00DB3AFE" w:rsidR="00DB3AFE" w:rsidRPr="003722D7">
    <w:pPr>
      <w:pStyle w:val="Zaglavlje"/>
      <w:jc w:val="right"/>
      <w:rPr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BD3" w:rsidP="00DB3AFE" w:rsidR="00DB3AFE" w:rsidRPr="00A074C3">
    <w:pPr>
      <w:pStyle w:val="Zaglavlje"/>
      <w:jc w:val="right"/>
      <w:rPr>
        <w:szCs w:val="24"/>
      </w:rPr>
    </w:pPr>
    <w:r>
      <w:rPr>
        <w:szCs w:val="24"/>
      </w:rPr>
      <w:t>1 St-1296/2015-6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0042"/>
    <w:rsid w:val="00072701"/>
    <w:rsid w:val="00326BD3"/>
    <w:rsid w:val="003E28C1"/>
    <w:rsid w:val="004472D4"/>
    <w:rsid w:val="0075528E"/>
    <w:rsid w:val="0079403F"/>
    <w:rsid w:val="00B66120"/>
    <w:rsid w:val="00C00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6BD3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BD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26BD3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26BD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26BD3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26BD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26BD3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E28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28C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E28C1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E28C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E28C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6BD3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BD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26BD3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26B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26BD3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26BD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26BD3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E28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28C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E28C1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E28C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E28C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1296</izvorni_sadrzaj>
    <derivirana_varijabla naziv="DomainObject.Predmet.Broj_1">1296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St-1296/2015</izvorni_sadrzaj>
    <derivirana_varijabla naziv="DomainObject.Predmet.OznakaBroj_1">St-1296/2015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DOBROVOLJNO VATROGASNO DRUŠTVO "BRIONI", FAŽANA</izvorni_sadrzaj>
    <derivirana_varijabla naziv="DomainObject.Predmet.ProtustrankaFormated_1">  DOBROVOLJNO VATROGASNO DRUŠTVO "BRIONI", FAŽANA</derivirana_varijabla>
  </DomainObject.Predmet.ProtustrankaFormated>
  <DomainObject.Predmet.ProtustrankaFormatedOIB>
    <izvorni_sadrzaj>  DOBROVOLJNO VATROGASNO DRUŠTVO "BRIONI", FAŽANA, OIB 92022882435</izvorni_sadrzaj>
    <derivirana_varijabla naziv="DomainObject.Predmet.ProtustrankaFormatedOIB_1">  DOBROVOLJNO VATROGASNO DRUŠTVO "BRIONI", FAŽANA, OIB 92022882435</derivirana_varijabla>
  </DomainObject.Predmet.ProtustrankaFormatedOIB>
  <DomainObject.Predmet.ProtustrankaFormatedWithAdress>
    <izvorni_sadrzaj> DOBROVOLJNO VATROGASNO DRUŠTVO "BRIONI", FAŽANA, 43. Istarske divizije 4, 52100 Fažana</izvorni_sadrzaj>
    <derivirana_varijabla naziv="DomainObject.Predmet.ProtustrankaFormatedWithAdress_1"> DOBROVOLJNO VATROGASNO DRUŠTVO "BRIONI", FAŽANA, 43. Istarske divizije 4, 52100 Fažana</derivirana_varijabla>
  </DomainObject.Predmet.ProtustrankaFormatedWithAdress>
  <DomainObject.Predmet.ProtustrankaFormatedWithAdressOIB>
    <izvorni_sadrzaj> DOBROVOLJNO VATROGASNO DRUŠTVO "BRIONI", FAŽANA, OIB 92022882435, 43. Istarske divizije 4, 52100 Fažana</izvorni_sadrzaj>
    <derivirana_varijabla naziv="DomainObject.Predmet.ProtustrankaFormatedWithAdressOIB_1"> DOBROVOLJNO VATROGASNO DRUŠTVO "BRIONI", FAŽANA, OIB 92022882435, 43. Istarske divizije 4, 52100 Fažana</derivirana_varijabla>
  </DomainObject.Predmet.ProtustrankaFormatedWithAdressOIB>
  <DomainObject.Predmet.ProtustrankaWithAdress>
    <izvorni_sadrzaj>DOBROVOLJNO VATROGASNO DRUŠTVO "BRIONI", FAŽANA 43. Istarske divizije 4, 52100 Fažana</izvorni_sadrzaj>
    <derivirana_varijabla naziv="DomainObject.Predmet.ProtustrankaWithAdress_1">DOBROVOLJNO VATROGASNO DRUŠTVO "BRIONI", FAŽANA 43. Istarske divizije 4, 52100 Fažana</derivirana_varijabla>
  </DomainObject.Predmet.ProtustrankaWithAdress>
  <DomainObject.Predmet.ProtustrankaWithAdressOIB>
    <izvorni_sadrzaj>DOBROVOLJNO VATROGASNO DRUŠTVO "BRIONI", FAŽANA, OIB 92022882435, 43. Istarske divizije 4, 52100 Fažana</izvorni_sadrzaj>
    <derivirana_varijabla naziv="DomainObject.Predmet.ProtustrankaWithAdressOIB_1">DOBROVOLJNO VATROGASNO DRUŠTVO "BRIONI", FAŽANA, OIB 92022882435, 43. Istarske divizije 4, 52100 Fažana</derivirana_varijabla>
  </DomainObject.Predmet.ProtustrankaWithAdressOIB>
  <DomainObject.Predmet.ProtustrankaNazivFormated>
    <izvorni_sadrzaj>DOBROVOLJNO VATROGASNO DRUŠTVO "BRIONI", FAŽANA</izvorni_sadrzaj>
    <derivirana_varijabla naziv="DomainObject.Predmet.ProtustrankaNazivFormated_1">DOBROVOLJNO VATROGASNO DRUŠTVO "BRIONI", FAŽANA</derivirana_varijabla>
  </DomainObject.Predmet.ProtustrankaNazivFormated>
  <DomainObject.Predmet.ProtustrankaNazivFormatedOIB>
    <izvorni_sadrzaj>DOBROVOLJNO VATROGASNO DRUŠTVO "BRIONI", FAŽANA, OIB 92022882435</izvorni_sadrzaj>
    <derivirana_varijabla naziv="DomainObject.Predmet.ProtustrankaNazivFormatedOIB_1">DOBROVOLJNO VATROGASNO DRUŠTVO "BRIONI", FAŽANA, OIB 92022882435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160.00</izvorni_sadrzaj>
    <derivirana_varijabla naziv="DomainObject.Predmet.TrenutnaVrijednost_1">160.00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DOBROVOLJNO VATROGASNO DRUŠTVO "BRIONI", FAŽANA</item>
    </izvorni_sadrzaj>
    <derivirana_varijabla naziv="DomainObject.Predmet.ProtuStrankaListFormated_1">
      <item>DOBROVOLJNO VATROGASNO DRUŠTVO "BRIONI", FAŽANA</item>
    </derivirana_varijabla>
  </DomainObject.Predmet.ProtuStrankaListFormated>
  <DomainObject.Predmet.ProtuStrankaListFormatedOIB>
    <izvorni_sadrzaj>
      <item>DOBROVOLJNO VATROGASNO DRUŠTVO "BRIONI", FAŽANA, OIB 92022882435</item>
    </izvorni_sadrzaj>
    <derivirana_varijabla naziv="DomainObject.Predmet.ProtuStrankaListFormatedOIB_1">
      <item>DOBROVOLJNO VATROGASNO DRUŠTVO "BRIONI", FAŽANA, OIB 92022882435</item>
    </derivirana_varijabla>
  </DomainObject.Predmet.ProtuStrankaListFormatedOIB>
  <DomainObject.Predmet.ProtuStrankaListFormatedWithAdress>
    <izvorni_sadrzaj>
      <item>DOBROVOLJNO VATROGASNO DRUŠTVO "BRIONI", FAŽANA, 43. Istarske divizije 4, 52100 Fažana</item>
    </izvorni_sadrzaj>
    <derivirana_varijabla naziv="DomainObject.Predmet.ProtuStrankaListFormatedWithAdress_1">
      <item>DOBROVOLJNO VATROGASNO DRUŠTVO "BRIONI", FAŽANA, 43. Istarske divizije 4, 52100 Fažana</item>
    </derivirana_varijabla>
  </DomainObject.Predmet.ProtuStrankaListFormatedWithAdress>
  <DomainObject.Predmet.ProtuStrankaListFormatedWithAdressOIB>
    <izvorni_sadrzaj>
      <item>DOBROVOLJNO VATROGASNO DRUŠTVO "BRIONI", FAŽANA, OIB 92022882435, 43. Istarske divizije 4, 52100 Fažana</item>
    </izvorni_sadrzaj>
    <derivirana_varijabla naziv="DomainObject.Predmet.ProtuStrankaListFormatedWithAdressOIB_1">
      <item>DOBROVOLJNO VATROGASNO DRUŠTVO "BRIONI", FAŽANA, OIB 92022882435, 43. Istarske divizije 4, 52100 Fažana</item>
    </derivirana_varijabla>
  </DomainObject.Predmet.ProtuStrankaListFormatedWithAdressOIB>
  <DomainObject.Predmet.ProtuStrankaListNazivFormated>
    <izvorni_sadrzaj>
      <item>DOBROVOLJNO VATROGASNO DRUŠTVO "BRIONI", FAŽANA</item>
    </izvorni_sadrzaj>
    <derivirana_varijabla naziv="DomainObject.Predmet.ProtuStrankaListNazivFormated_1">
      <item>DOBROVOLJNO VATROGASNO DRUŠTVO "BRIONI", FAŽANA</item>
    </derivirana_varijabla>
  </DomainObject.Predmet.ProtuStrankaListNazivFormated>
  <DomainObject.Predmet.ProtuStrankaListNazivFormatedOIB>
    <izvorni_sadrzaj>
      <item>DOBROVOLJNO VATROGASNO DRUŠTVO "BRIONI", FAŽANA, OIB 92022882435</item>
    </izvorni_sadrzaj>
    <derivirana_varijabla naziv="DomainObject.Predmet.ProtuStrankaListNazivFormatedOIB_1">
      <item>DOBROVOLJNO VATROGASNO DRUŠTVO "BRIONI", FAŽANA, OIB 92022882435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DOBROVOLJNO VATROGASNO DRUŠTVO "BRIONI", FAŽANA</izvorni_sadrzaj>
    <derivirana_varijabla naziv="DomainObject.Predmet.ProtustrankaIDrugi_1">DOBROVOLJNO VATROGASNO DRUŠTVO "BRIONI", FAŽANA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DOBROVOLJNO VATROGASNO DRUŠTVO "BRIONI", FAŽANA, OIB 92022882435, 43. Istarske divizije 4, 52100 Fažana</izvorni_sadrzaj>
    <derivirana_varijabla naziv="DomainObject.Predmet.ProtustrankaIDrugiAdressOIB_1">DOBROVOLJNO VATROGASNO DRUŠTVO "BRIONI", FAŽANA, OIB 92022882435, 43. Istarske divizije 4, 52100 Fažana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DOBROVOLJNO VATROGASNO DRUŠTVO "BRIONI", FAŽANA</item>
    </izvorni_sadrzaj>
    <derivirana_varijabla naziv="DomainObject.Predmet.SudioniciListNaziv_1">
      <item>FINANCIJSKA AGENCIJA, RC RIJEKA, PODRUŽNICA PULA, PULA</item>
      <item>DOBROVOLJNO VATROGASNO DRUŠTVO "BRIONI", FAŽANA</item>
    </derivirana_varijabla>
  </DomainObject.Predmet.SudioniciListNaziv>
  <DomainObject.Predmet.SudioniciListAdressOIB>
    <izvorni_sadrzaj>
      <item>FINANCIJSKA AGENCIJA, RC RIJEKA, PODRUŽNICA PULA, PULA, OIB 85821130368, Giardini 5,52100 Pula</item>
      <item>DOBROVOLJNO VATROGASNO DRUŠTVO "BRIONI", FAŽANA, OIB 92022882435, 43. Istarske divizije 4,52100 Fažana</item>
    </izvorni_sadrzaj>
    <derivirana_varijabla naziv="DomainObject.Predmet.SudioniciListAdressOIB_1">
      <item>FINANCIJSKA AGENCIJA, RC RIJEKA, PODRUŽNICA PULA, PULA, OIB 85821130368, Giardini 5,52100 Pula</item>
      <item>DOBROVOLJNO VATROGASNO DRUŠTVO "BRIONI", FAŽANA, OIB 92022882435, 43. Istarske divizije 4,52100 Fažana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92022882435</item>
    </izvorni_sadrzaj>
    <derivirana_varijabla naziv="DomainObject.Predmet.SudioniciListNazivOIB_1">
      <item>, OIB 85821130368</item>
      <item>, OIB 92022882435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767</properties:Words>
  <properties:Characters>4191</properties:Characters>
  <properties:Lines>95</properties:Lines>
  <properties:Paragraphs>30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2016-06-17T06:02:00Z</dcterms:created>
  <dc:creator>Mihaela Kaligari</dc:creator>
  <dc:description/>
  <cp:keywords/>
  <cp:lastModifiedBy>Lorena Paris Aničić</cp:lastModifiedBy>
  <cp:lastPrinted>2016-06-21T06:49:00Z</cp:lastPrinted>
  <dcterms:modified xmlns:xsi="http://www.w3.org/2001/XMLSchema-instance" xsi:type="dcterms:W3CDTF">2016-07-04T09:57:00Z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