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0cb8" w14:paraId="1c20cb8" w:rsidRDefault="00626F42" w:rsidP="00626F42" w:rsidR="00626F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F42" w:rsidP="00626F42" w:rsidR="00626F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6F42" w:rsidP="00626F42" w:rsidR="00626F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6F42" w:rsidP="00626F42" w:rsidR="00626F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26F42" w:rsidP="00626F42" w:rsidR="00626F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6F42" w:rsidP="00626F42" w:rsidR="00626F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26F42" w:rsidP="00626F42" w:rsidR="00626F42" w:rsidRPr="005D578C">
      <w:pPr>
        <w:jc w:val="center"/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GIB LORS 1 j. d. o. o. Poreč, Bruno Valenti 31, OIB </w:t>
      </w:r>
      <w:r w:rsidRPr="00626F42">
        <w:rPr>
          <w:rFonts w:cs="Times New Roman" w:eastAsia="Times New Roman"/>
          <w:szCs w:val="24"/>
        </w:rPr>
        <w:t>54826861426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6F42">
        <w:rPr>
          <w:rFonts w:cs="Times New Roman" w:eastAsia="Times New Roman"/>
          <w:szCs w:val="24"/>
        </w:rPr>
        <w:t>040327031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72D29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GIB LORS 1 j. d. o. o. Poreč, Bruno Valenti 31, OIB </w:t>
      </w:r>
      <w:r w:rsidRPr="00626F42">
        <w:rPr>
          <w:rFonts w:cs="Times New Roman" w:eastAsia="Times New Roman"/>
          <w:szCs w:val="24"/>
        </w:rPr>
        <w:t>54826861426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6F42">
        <w:rPr>
          <w:rFonts w:cs="Times New Roman" w:eastAsia="Times New Roman"/>
          <w:szCs w:val="24"/>
        </w:rPr>
        <w:t>040327031</w:t>
      </w:r>
      <w:r>
        <w:rPr>
          <w:rFonts w:cs="Times New Roman" w:eastAsia="Times New Roman"/>
          <w:szCs w:val="24"/>
        </w:rPr>
        <w:t>.</w:t>
      </w: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26F42" w:rsidP="00626F42" w:rsidR="00626F42">
      <w:pPr>
        <w:rPr>
          <w:rFonts w:cs="Times New Roman" w:eastAsia="Times New Roman"/>
          <w:szCs w:val="20"/>
        </w:rPr>
      </w:pPr>
    </w:p>
    <w:p w:rsidRDefault="00626F42" w:rsidP="00626F42" w:rsidR="00626F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GIB LORS 1 j. d. o. o. Poreč, Bruno Valenti 31, OIB </w:t>
      </w:r>
      <w:r w:rsidRPr="00626F42">
        <w:rPr>
          <w:rFonts w:cs="Times New Roman" w:eastAsia="Times New Roman"/>
          <w:szCs w:val="24"/>
        </w:rPr>
        <w:t>54826861426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6F42">
        <w:rPr>
          <w:rFonts w:cs="Times New Roman" w:eastAsia="Times New Roman"/>
          <w:szCs w:val="24"/>
        </w:rPr>
        <w:t>040327031</w:t>
      </w:r>
      <w:r>
        <w:rPr>
          <w:rFonts w:cs="Times New Roman" w:eastAsia="Times New Roman"/>
          <w:szCs w:val="24"/>
        </w:rPr>
        <w:t>.</w:t>
      </w:r>
    </w:p>
    <w:p w:rsidRDefault="00626F42" w:rsidP="00626F42" w:rsidR="00626F42">
      <w:pPr>
        <w:ind w:firstLine="709"/>
        <w:rPr>
          <w:rFonts w:cs="Times New Roman" w:eastAsia="Times New Roman"/>
          <w:szCs w:val="24"/>
        </w:rPr>
      </w:pPr>
    </w:p>
    <w:p w:rsidRDefault="00626F42" w:rsidP="00626F42" w:rsidR="00626F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GIB LORS 1 j. d. o. o. Poreč, Bruno Valenti 31, OIB </w:t>
      </w:r>
      <w:r w:rsidRPr="00626F42">
        <w:rPr>
          <w:rFonts w:cs="Times New Roman" w:eastAsia="Times New Roman"/>
          <w:szCs w:val="24"/>
        </w:rPr>
        <w:t>54826861426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26F42">
        <w:rPr>
          <w:rFonts w:cs="Times New Roman" w:eastAsia="Times New Roman"/>
          <w:szCs w:val="24"/>
        </w:rPr>
        <w:t>040327031</w:t>
      </w:r>
      <w:r>
        <w:rPr>
          <w:rFonts w:cs="Times New Roman" w:eastAsia="Times New Roman"/>
          <w:szCs w:val="24"/>
        </w:rPr>
        <w:t>.</w:t>
      </w:r>
    </w:p>
    <w:p w:rsidRDefault="00626F42" w:rsidP="00626F42" w:rsidR="00626F42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26F42" w:rsidP="00626F42" w:rsidR="00626F42">
      <w:pPr>
        <w:ind w:firstLine="708"/>
        <w:rPr>
          <w:rFonts w:cs="Times New Roman" w:eastAsia="Times New Roman"/>
          <w:szCs w:val="24"/>
        </w:rPr>
      </w:pPr>
    </w:p>
    <w:p w:rsidRDefault="00626F42" w:rsidP="00626F42" w:rsidR="00626F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GIB LORS 1 j. d. o. o. Poreč.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26F42" w:rsidP="00626F42" w:rsidR="00626F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6684C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26F42" w:rsidP="00626F42" w:rsidR="00626F42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26F42" w:rsidP="00626F42" w:rsidR="00626F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26F42" w:rsidP="00626F42" w:rsidR="00626F42">
      <w:pPr>
        <w:jc w:val="left"/>
        <w:rPr>
          <w:rFonts w:cs="Times New Roman" w:eastAsia="Times New Roman"/>
          <w:szCs w:val="24"/>
        </w:rPr>
      </w:pPr>
    </w:p>
    <w:p w:rsidRDefault="00626F42" w:rsidP="00626F42" w:rsidR="00626F42">
      <w:pPr>
        <w:jc w:val="left"/>
        <w:rPr>
          <w:rFonts w:cs="Times New Roman" w:eastAsia="Times New Roman"/>
          <w:szCs w:val="24"/>
        </w:rPr>
      </w:pPr>
    </w:p>
    <w:p w:rsidRDefault="00D6684C" w:rsidP="00626F42" w:rsidR="00D6684C" w:rsidRPr="005D578C">
      <w:pPr>
        <w:jc w:val="left"/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26F42" w:rsidP="00626F42" w:rsidR="00626F4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26F42" w:rsidP="00626F42" w:rsidR="00626F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26F42" w:rsidP="00626F42" w:rsidR="00626F42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rPr>
          <w:rFonts w:cs="Times New Roman" w:eastAsia="Times New Roman"/>
          <w:szCs w:val="24"/>
        </w:rPr>
      </w:pPr>
    </w:p>
    <w:p w:rsidRDefault="00626F42" w:rsidP="00626F42" w:rsidR="00626F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26F42" w:rsidP="00626F42" w:rsidR="00626F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26F42" w:rsidP="00626F42" w:rsidR="00626F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GIB LORS 1 j. d. o. o. Poreč, Bruno Valenti 31,</w:t>
      </w:r>
    </w:p>
    <w:p w:rsidRDefault="00626F42" w:rsidP="00626F42" w:rsidR="00626F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26F42" w:rsidP="00626F42" w:rsidR="00626F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26F42" w:rsidP="00626F42" w:rsidR="00626F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26F42" w:rsidP="00626F42" w:rsidR="00626F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26F42" w:rsidP="00626F42" w:rsidR="00626F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26F42" w:rsidP="00626F42" w:rsidR="00626F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26F42" w:rsidP="00626F42" w:rsidR="00626F42"/>
    <w:p w:rsidRDefault="00626F42" w:rsidP="00626F42" w:rsidR="00626F42"/>
    <w:sectPr w:rsidSect="005A4666" w:rsidR="00626F4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F42" w:rsidP="00626F42" w:rsidR="00626F42">
      <w:r>
        <w:separator/>
      </w:r>
    </w:p>
  </w:endnote>
  <w:endnote w:id="0" w:type="continuationSeparator">
    <w:p w:rsidRDefault="00626F42" w:rsidP="00626F42" w:rsidR="0062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F42" w:rsidP="00626F42" w:rsidR="00626F42">
      <w:r>
        <w:separator/>
      </w:r>
    </w:p>
  </w:footnote>
  <w:footnote w:id="0" w:type="continuationSeparator">
    <w:p w:rsidRDefault="00626F42" w:rsidP="00626F42" w:rsidR="00626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F4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68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St-231/2016-5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F4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St-231/2016-5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07B"/>
    <w:rsid w:val="00626F42"/>
    <w:rsid w:val="0075528E"/>
    <w:rsid w:val="0079403F"/>
    <w:rsid w:val="008F6804"/>
    <w:rsid w:val="00C72D29"/>
    <w:rsid w:val="00CB764F"/>
    <w:rsid w:val="00CF407B"/>
    <w:rsid w:val="00D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6F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6F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26F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6F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6F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6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6F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8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8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8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6F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6F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26F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6F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6F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6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6F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8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8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8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GIB LORS 1 j.d.o.o. POREČ</izvorni_sadrzaj>
    <derivirana_varijabla naziv="DomainObject.Predmet.ProtustrankaFormated_1">  GIB LORS 1 j.d.o.o. POREČ</derivirana_varijabla>
  </DomainObject.Predmet.ProtustrankaFormated>
  <DomainObject.Predmet.ProtustrankaFormatedOIB>
    <izvorni_sadrzaj>  GIB LORS 1 j.d.o.o. POREČ, OIB 54826861426</izvorni_sadrzaj>
    <derivirana_varijabla naziv="DomainObject.Predmet.ProtustrankaFormatedOIB_1">  GIB LORS 1 j.d.o.o. POREČ, OIB 54826861426</derivirana_varijabla>
  </DomainObject.Predmet.ProtustrankaFormatedOIB>
  <DomainObject.Predmet.ProtustrankaFormatedWithAdress>
    <izvorni_sadrzaj> GIB LORS 1 j.d.o.o. POREČ, Bruno Valenti 31, 52440 Poreč</izvorni_sadrzaj>
    <derivirana_varijabla naziv="DomainObject.Predmet.ProtustrankaFormatedWithAdress_1"> GIB LORS 1 j.d.o.o. POREČ, Bruno Valenti 31, 52440 Poreč</derivirana_varijabla>
  </DomainObject.Predmet.ProtustrankaFormatedWithAdress>
  <DomainObject.Predmet.ProtustrankaFormatedWithAdressOIB>
    <izvorni_sadrzaj> GIB LORS 1 j.d.o.o. POREČ, OIB 54826861426, Bruno Valenti 31, 52440 Poreč</izvorni_sadrzaj>
    <derivirana_varijabla naziv="DomainObject.Predmet.ProtustrankaFormatedWithAdressOIB_1"> GIB LORS 1 j.d.o.o. POREČ, OIB 54826861426, Bruno Valenti 31, 52440 Poreč</derivirana_varijabla>
  </DomainObject.Predmet.ProtustrankaFormatedWithAdressOIB>
  <DomainObject.Predmet.ProtustrankaWithAdress>
    <izvorni_sadrzaj>GIB LORS 1 j.d.o.o. POREČ Bruno Valenti 31, 52440 Poreč</izvorni_sadrzaj>
    <derivirana_varijabla naziv="DomainObject.Predmet.ProtustrankaWithAdress_1">GIB LORS 1 j.d.o.o. POREČ Bruno Valenti 31, 52440 Poreč</derivirana_varijabla>
  </DomainObject.Predmet.ProtustrankaWithAdress>
  <DomainObject.Predmet.ProtustrankaWithAdressOIB>
    <izvorni_sadrzaj>GIB LORS 1 j.d.o.o. POREČ, OIB 54826861426, Bruno Valenti 31, 52440 Poreč</izvorni_sadrzaj>
    <derivirana_varijabla naziv="DomainObject.Predmet.ProtustrankaWithAdressOIB_1">GIB LORS 1 j.d.o.o. POREČ, OIB 54826861426, Bruno Valenti 31, 52440 Poreč</derivirana_varijabla>
  </DomainObject.Predmet.ProtustrankaWithAdressOIB>
  <DomainObject.Predmet.ProtustrankaNazivFormated>
    <izvorni_sadrzaj>GIB LORS 1 j.d.o.o. POREČ</izvorni_sadrzaj>
    <derivirana_varijabla naziv="DomainObject.Predmet.ProtustrankaNazivFormated_1">GIB LORS 1 j.d.o.o. POREČ</derivirana_varijabla>
  </DomainObject.Predmet.ProtustrankaNazivFormated>
  <DomainObject.Predmet.ProtustrankaNazivFormatedOIB>
    <izvorni_sadrzaj>GIB LORS 1 j.d.o.o. POREČ, OIB 54826861426</izvorni_sadrzaj>
    <derivirana_varijabla naziv="DomainObject.Predmet.ProtustrankaNazivFormatedOIB_1">GIB LORS 1 j.d.o.o. POREČ, OIB 54826861426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17585.36</izvorni_sadrzaj>
    <derivirana_varijabla naziv="DomainObject.Predmet.TrenutnaVrijednost_1">17585.36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GIB LORS 1 j.d.o.o. POREČ</item>
    </izvorni_sadrzaj>
    <derivirana_varijabla naziv="DomainObject.Predmet.ProtuStrankaListFormated_1">
      <item>GIB LORS 1 j.d.o.o. POREČ</item>
    </derivirana_varijabla>
  </DomainObject.Predmet.ProtuStrankaListFormated>
  <DomainObject.Predmet.ProtuStrankaListFormatedOIB>
    <izvorni_sadrzaj>
      <item>GIB LORS 1 j.d.o.o. POREČ, OIB 54826861426</item>
    </izvorni_sadrzaj>
    <derivirana_varijabla naziv="DomainObject.Predmet.ProtuStrankaListFormatedOIB_1">
      <item>GIB LORS 1 j.d.o.o. POREČ, OIB 54826861426</item>
    </derivirana_varijabla>
  </DomainObject.Predmet.ProtuStrankaListFormatedOIB>
  <DomainObject.Predmet.ProtuStrankaListFormatedWithAdress>
    <izvorni_sadrzaj>
      <item>GIB LORS 1 j.d.o.o. POREČ, Bruno Valenti 31, 52440 Poreč</item>
    </izvorni_sadrzaj>
    <derivirana_varijabla naziv="DomainObject.Predmet.ProtuStrankaListFormatedWithAdress_1">
      <item>GIB LORS 1 j.d.o.o. POREČ, Bruno Valenti 31, 52440 Poreč</item>
    </derivirana_varijabla>
  </DomainObject.Predmet.ProtuStrankaListFormatedWithAdress>
  <DomainObject.Predmet.ProtuStrankaListFormatedWithAdressOIB>
    <izvorni_sadrzaj>
      <item>GIB LORS 1 j.d.o.o. POREČ, OIB 54826861426, Bruno Valenti 31, 52440 Poreč</item>
    </izvorni_sadrzaj>
    <derivirana_varijabla naziv="DomainObject.Predmet.ProtuStrankaListFormatedWithAdressOIB_1">
      <item>GIB LORS 1 j.d.o.o. POREČ, OIB 54826861426, Bruno Valenti 31, 52440 Poreč</item>
    </derivirana_varijabla>
  </DomainObject.Predmet.ProtuStrankaListFormatedWithAdressOIB>
  <DomainObject.Predmet.ProtuStrankaListNazivFormated>
    <izvorni_sadrzaj>
      <item>GIB LORS 1 j.d.o.o. POREČ</item>
    </izvorni_sadrzaj>
    <derivirana_varijabla naziv="DomainObject.Predmet.ProtuStrankaListNazivFormated_1">
      <item>GIB LORS 1 j.d.o.o. POREČ</item>
    </derivirana_varijabla>
  </DomainObject.Predmet.ProtuStrankaListNazivFormated>
  <DomainObject.Predmet.ProtuStrankaListNazivFormatedOIB>
    <izvorni_sadrzaj>
      <item>GIB LORS 1 j.d.o.o. POREČ, OIB 54826861426</item>
    </izvorni_sadrzaj>
    <derivirana_varijabla naziv="DomainObject.Predmet.ProtuStrankaListNazivFormatedOIB_1">
      <item>GIB LORS 1 j.d.o.o. POREČ, OIB 54826861426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GIB LORS 1 j.d.o.o. POREČ</izvorni_sadrzaj>
    <derivirana_varijabla naziv="DomainObject.Predmet.ProtustrankaIDrugi_1">GIB LORS 1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GIB LORS 1 j.d.o.o. POREČ, OIB 54826861426, Bruno Valenti 31, 52440 Poreč</izvorni_sadrzaj>
    <derivirana_varijabla naziv="DomainObject.Predmet.ProtustrankaIDrugiAdressOIB_1">GIB LORS 1 j.d.o.o. POREČ, OIB 54826861426,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GIB LORS 1 j.d.o.o. POREČ</item>
    </izvorni_sadrzaj>
    <derivirana_varijabla naziv="DomainObject.Predmet.SudioniciListNaziv_1">
      <item>FINANCIJSKA AGENCIJA, RC RIJEKA, PODRUŽNICA PULA, PULA</item>
      <item>GIB LORS 1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GIB LORS 1 j.d.o.o. POREČ, OIB 54826861426,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GIB LORS 1 j.d.o.o. POREČ, OIB 54826861426,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54826861426</item>
    </izvorni_sadrzaj>
    <derivirana_varijabla naziv="DomainObject.Predmet.SudioniciListNazivOIB_1">
      <item>, OIB 85821130368</item>
      <item>, OIB 54826861426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2985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2016-04-20T05:53:00Z</dcterms:created>
  <dc:creator>Mihaela Kaligari</dc:creator>
  <cp:lastModifiedBy>Sanja Lakošeljac</cp:lastModifiedBy>
  <cp:lastPrinted>2016-04-20T05:54:00Z</cp:lastPrinted>
  <dcterms:modified xmlns:xsi="http://www.w3.org/2001/XMLSchema-instance" xsi:type="dcterms:W3CDTF">2016-04-20T05:55:00Z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