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0afe8" w14:paraId="c00afe8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6A1B1E" w:rsidRPr="006A1B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REKREACIJSKO EDUKACIJSKI CENTAR </w:t>
      </w:r>
      <w:r w:rsidR="006A1B1E">
        <w:rPr>
          <w:rFonts w:cs="Times New Roman" w:eastAsia="Times New Roman" w:hAnsi="Times New Roman" w:ascii="Times New Roman"/>
          <w:sz w:val="24"/>
          <w:szCs w:val="24"/>
          <w:lang w:eastAsia="hr-HR"/>
        </w:rPr>
        <w:t>ZABOK , Matije Gupca 68, Zabok</w:t>
      </w:r>
      <w:r w:rsidR="006A1B1E" w:rsidRPr="006A1B1E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22280571485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03C6A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6A1B1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6A1B1E" w:rsidRPr="006A1B1E">
        <w:rPr>
          <w:rFonts w:cs="Times New Roman" w:eastAsia="Times New Roman" w:hAnsi="Times New Roman" w:ascii="Times New Roman"/>
          <w:sz w:val="24"/>
          <w:szCs w:val="24"/>
          <w:lang w:eastAsia="hr-HR"/>
        </w:rPr>
        <w:t>REKREACIJSKO EDUKACIJSKI CENTAR ZABOK , Matije Gupca 68, Zabok, OIB: 22280571485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03C6A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6A1B1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30741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6A1B1E">
        <w:rPr>
          <w:rFonts w:cs="Times New Roman" w:eastAsia="Times New Roman" w:hAnsi="Times New Roman" w:ascii="Times New Roman"/>
          <w:sz w:val="24"/>
          <w:szCs w:val="24"/>
          <w:lang w:eastAsia="hr-HR"/>
        </w:rPr>
        <w:t>Milan Bariša Obradović, Sveta Nedjelja, Srebrnjak 20B</w:t>
      </w:r>
      <w:r w:rsidR="00ED3960" w:rsidRPr="00ED39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A1B1E">
        <w:rPr>
          <w:rFonts w:cs="Times New Roman" w:eastAsia="Times New Roman" w:hAnsi="Times New Roman" w:ascii="Times New Roman"/>
          <w:sz w:val="24"/>
          <w:szCs w:val="24"/>
          <w:lang w:eastAsia="hr-HR"/>
        </w:rPr>
        <w:t>45619494339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A1B1E" w:rsidRPr="006A1B1E">
        <w:rPr>
          <w:rFonts w:cs="Times New Roman" w:eastAsia="Times New Roman" w:hAnsi="Times New Roman" w:ascii="Times New Roman"/>
          <w:sz w:val="24"/>
          <w:szCs w:val="24"/>
          <w:lang w:eastAsia="hr-HR"/>
        </w:rPr>
        <w:t>REKREACIJSKO EDUKACIJSKI CENTAR ZABOK , Matije Gupca 68, Zabok, OIB: 22280571485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registra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6A1B1E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903C6A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B1FF0" w:rsidP="00B43934" w:rsidR="004B1FF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03C6A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6A1B1E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Ministarstvo uprave - Registar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6A1B1E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3474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433DB2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1F6765"/>
    <w:rsid w:val="00296AC5"/>
    <w:rsid w:val="00422CE0"/>
    <w:rsid w:val="00433DB2"/>
    <w:rsid w:val="004B1FF0"/>
    <w:rsid w:val="006A1B1E"/>
    <w:rsid w:val="006F65CC"/>
    <w:rsid w:val="00703BA7"/>
    <w:rsid w:val="00832CFF"/>
    <w:rsid w:val="008D00E8"/>
    <w:rsid w:val="008E3D6D"/>
    <w:rsid w:val="00903C6A"/>
    <w:rsid w:val="009861EC"/>
    <w:rsid w:val="0099143D"/>
    <w:rsid w:val="009A2345"/>
    <w:rsid w:val="00B0050B"/>
    <w:rsid w:val="00B43934"/>
    <w:rsid w:val="00B73EE9"/>
    <w:rsid w:val="00CB311E"/>
    <w:rsid w:val="00D72DA0"/>
    <w:rsid w:val="00ED3960"/>
    <w:rsid w:val="00EE254E"/>
    <w:rsid w:val="00F30741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1F67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76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F676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F676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F676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1F67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7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F67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F67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F67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3474</izvorni_sadrzaj>
    <derivirana_varijabla naziv="DomainObject.Predmet.Broj_1">3474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St-3474/2015</izvorni_sadrzaj>
    <derivirana_varijabla naziv="DomainObject.Predmet.OznakaBroj_1">St-3474/2015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REKREACIJSKO EDUKACIJSKI CENTAR ZABOK</izvorni_sadrzaj>
    <derivirana_varijabla naziv="DomainObject.Predmet.ProtustrankaFormated_1">  REKREACIJSKO EDUKACIJSKI CENTAR ZABOK</derivirana_varijabla>
  </DomainObject.Predmet.ProtustrankaFormated>
  <DomainObject.Predmet.ProtustrankaFormatedOIB>
    <izvorni_sadrzaj>  REKREACIJSKO EDUKACIJSKI CENTAR ZABOK, OIB 22280571485</izvorni_sadrzaj>
    <derivirana_varijabla naziv="DomainObject.Predmet.ProtustrankaFormatedOIB_1">  REKREACIJSKO EDUKACIJSKI CENTAR ZABOK, OIB 22280571485</derivirana_varijabla>
  </DomainObject.Predmet.ProtustrankaFormatedOIB>
  <DomainObject.Predmet.ProtustrankaFormatedWithAdress>
    <izvorni_sadrzaj> REKREACIJSKO EDUKACIJSKI CENTAR ZABOK, Matije Gupca 68, 49210 Zabok</izvorni_sadrzaj>
    <derivirana_varijabla naziv="DomainObject.Predmet.ProtustrankaFormatedWithAdress_1"> REKREACIJSKO EDUKACIJSKI CENTAR ZABOK, Matije Gupca 68, 49210 Zabok</derivirana_varijabla>
  </DomainObject.Predmet.ProtustrankaFormatedWithAdress>
  <DomainObject.Predmet.ProtustrankaFormatedWithAdressOIB>
    <izvorni_sadrzaj> REKREACIJSKO EDUKACIJSKI CENTAR ZABOK, OIB 22280571485, Matije Gupca 68, 49210 Zabok</izvorni_sadrzaj>
    <derivirana_varijabla naziv="DomainObject.Predmet.ProtustrankaFormatedWithAdressOIB_1"> REKREACIJSKO EDUKACIJSKI CENTAR ZABOK, OIB 22280571485, Matije Gupca 68, 49210 Zabok</derivirana_varijabla>
  </DomainObject.Predmet.ProtustrankaFormatedWithAdressOIB>
  <DomainObject.Predmet.ProtustrankaWithAdress>
    <izvorni_sadrzaj>REKREACIJSKO EDUKACIJSKI CENTAR ZABOK Matije Gupca 68, 49210 Zabok</izvorni_sadrzaj>
    <derivirana_varijabla naziv="DomainObject.Predmet.ProtustrankaWithAdress_1">REKREACIJSKO EDUKACIJSKI CENTAR ZABOK Matije Gupca 68, 49210 Zabok</derivirana_varijabla>
  </DomainObject.Predmet.ProtustrankaWithAdress>
  <DomainObject.Predmet.ProtustrankaWithAdressOIB>
    <izvorni_sadrzaj>REKREACIJSKO EDUKACIJSKI CENTAR ZABOK, OIB 22280571485, Matije Gupca 68, 49210 Zabok</izvorni_sadrzaj>
    <derivirana_varijabla naziv="DomainObject.Predmet.ProtustrankaWithAdressOIB_1">REKREACIJSKO EDUKACIJSKI CENTAR ZABOK, OIB 22280571485, Matije Gupca 68, 49210 Zabok</derivirana_varijabla>
  </DomainObject.Predmet.ProtustrankaWithAdressOIB>
  <DomainObject.Predmet.ProtustrankaNazivFormated>
    <izvorni_sadrzaj>REKREACIJSKO EDUKACIJSKI CENTAR ZABOK</izvorni_sadrzaj>
    <derivirana_varijabla naziv="DomainObject.Predmet.ProtustrankaNazivFormated_1">REKREACIJSKO EDUKACIJSKI CENTAR ZABOK</derivirana_varijabla>
  </DomainObject.Predmet.ProtustrankaNazivFormated>
  <DomainObject.Predmet.ProtustrankaNazivFormatedOIB>
    <izvorni_sadrzaj>REKREACIJSKO EDUKACIJSKI CENTAR ZABOK, OIB 22280571485</izvorni_sadrzaj>
    <derivirana_varijabla naziv="DomainObject.Predmet.ProtustrankaNazivFormatedOIB_1">REKREACIJSKO EDUKACIJSKI CENTAR ZABOK, OIB 22280571485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REKREACIJSKO EDUKACIJSKI CENTAR ZABOK</item>
    </izvorni_sadrzaj>
    <derivirana_varijabla naziv="DomainObject.Predmet.ProtuStrankaListFormated_1">
      <item>REKREACIJSKO EDUKACIJSKI CENTAR ZABOK</item>
    </derivirana_varijabla>
  </DomainObject.Predmet.ProtuStrankaListFormated>
  <DomainObject.Predmet.ProtuStrankaListFormatedOIB>
    <izvorni_sadrzaj>
      <item>REKREACIJSKO EDUKACIJSKI CENTAR ZABOK, OIB 22280571485</item>
    </izvorni_sadrzaj>
    <derivirana_varijabla naziv="DomainObject.Predmet.ProtuStrankaListFormatedOIB_1">
      <item>REKREACIJSKO EDUKACIJSKI CENTAR ZABOK, OIB 22280571485</item>
    </derivirana_varijabla>
  </DomainObject.Predmet.ProtuStrankaListFormatedOIB>
  <DomainObject.Predmet.ProtuStrankaListFormatedWithAdress>
    <izvorni_sadrzaj>
      <item>REKREACIJSKO EDUKACIJSKI CENTAR ZABOK, Matije Gupca 68, 49210 Zabok</item>
    </izvorni_sadrzaj>
    <derivirana_varijabla naziv="DomainObject.Predmet.ProtuStrankaListFormatedWithAdress_1">
      <item>REKREACIJSKO EDUKACIJSKI CENTAR ZABOK, Matije Gupca 68, 49210 Zabok</item>
    </derivirana_varijabla>
  </DomainObject.Predmet.ProtuStrankaListFormatedWithAdress>
  <DomainObject.Predmet.ProtuStrankaListFormatedWithAdressOIB>
    <izvorni_sadrzaj>
      <item>REKREACIJSKO EDUKACIJSKI CENTAR ZABOK, OIB 22280571485, Matije Gupca 68, 49210 Zabok</item>
    </izvorni_sadrzaj>
    <derivirana_varijabla naziv="DomainObject.Predmet.ProtuStrankaListFormatedWithAdressOIB_1">
      <item>REKREACIJSKO EDUKACIJSKI CENTAR ZABOK, OIB 22280571485, Matije Gupca 68, 49210 Zabok</item>
    </derivirana_varijabla>
  </DomainObject.Predmet.ProtuStrankaListFormatedWithAdressOIB>
  <DomainObject.Predmet.ProtuStrankaListNazivFormated>
    <izvorni_sadrzaj>
      <item>REKREACIJSKO EDUKACIJSKI CENTAR ZABOK</item>
    </izvorni_sadrzaj>
    <derivirana_varijabla naziv="DomainObject.Predmet.ProtuStrankaListNazivFormated_1">
      <item>REKREACIJSKO EDUKACIJSKI CENTAR ZABOK</item>
    </derivirana_varijabla>
  </DomainObject.Predmet.ProtuStrankaListNazivFormated>
  <DomainObject.Predmet.ProtuStrankaListNazivFormatedOIB>
    <izvorni_sadrzaj>
      <item>REKREACIJSKO EDUKACIJSKI CENTAR ZABOK, OIB 22280571485</item>
    </izvorni_sadrzaj>
    <derivirana_varijabla naziv="DomainObject.Predmet.ProtuStrankaListNazivFormatedOIB_1">
      <item>REKREACIJSKO EDUKACIJSKI CENTAR ZABOK, OIB 22280571485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REKREACIJSKO EDUKACIJSKI CENTAR ZABOK</izvorni_sadrzaj>
    <derivirana_varijabla naziv="DomainObject.Predmet.ProtustrankaIDrugi_1">REKREACIJSKO EDUKACIJSKI CENTAR ZABOK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REKREACIJSKO EDUKACIJSKI CENTAR ZABOK, OIB 22280571485, Matije Gupca 68, 49210 Zabok</izvorni_sadrzaj>
    <derivirana_varijabla naziv="DomainObject.Predmet.ProtustrankaIDrugiAdressOIB_1">REKREACIJSKO EDUKACIJSKI CENTAR ZABOK, OIB 22280571485, Matije Gupca 68,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REKREACIJSKO EDUKACIJSKI CENTAR ZABOK</item>
      <item>FINA Regionalni centar Zagreb</item>
    </izvorni_sadrzaj>
    <derivirana_varijabla naziv="DomainObject.Predmet.SudioniciListNaziv_1">
      <item>REKREACIJSKO EDUKACIJSKI CENTAR ZABOK</item>
      <item>FINA Regionalni centar Zagreb</item>
    </derivirana_varijabla>
  </DomainObject.Predmet.SudioniciListNaziv>
  <DomainObject.Predmet.SudioniciListAdressOIB>
    <izvorni_sadrzaj>
      <item>REKREACIJSKO EDUKACIJSKI CENTAR ZABOK, OIB 22280571485, Matije Gupca 68,49210 Zabok</item>
      <item>FINA Regionalni centar Zagreb, OIB 85821130368, Trg svibanjskih žrtava 1995. br.1,10000 Zagreb</item>
    </izvorni_sadrzaj>
    <derivirana_varijabla naziv="DomainObject.Predmet.SudioniciListAdressOIB_1">
      <item>REKREACIJSKO EDUKACIJSKI CENTAR ZABOK, OIB 22280571485, Matije Gupca 68,49210 Zabok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22280571485</item>
      <item>, OIB 85821130368</item>
    </izvorni_sadrzaj>
    <derivirana_varijabla naziv="DomainObject.Predmet.SudioniciListNazivOIB_1">
      <item>, OIB 22280571485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2641</properties:Characters>
  <properties:Lines>93</properties:Lines>
  <properties:Paragraphs>33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2016-04-28T06:07:00Z</cp:lastPrinted>
  <dcterms:modified xmlns:xsi="http://www.w3.org/2001/XMLSchema-instance" xsi:type="dcterms:W3CDTF">2016-04-28T06:08:00Z</dcterms:modified>
  <cp:revision>24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