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02a9" w14:paraId="b9c02a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E0392">
        <w:t>752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</w:t>
      </w:r>
      <w:r w:rsidR="009E039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9E0392">
        <w:t>VERMONT</w:t>
      </w:r>
      <w:r w:rsidR="002F11DB">
        <w:t xml:space="preserve">  j.</w:t>
      </w:r>
      <w:r w:rsidR="009838F8">
        <w:t xml:space="preserve">d.o.o., </w:t>
      </w:r>
      <w:proofErr w:type="spellStart"/>
      <w:r w:rsidR="009E0392">
        <w:t>Sikovo</w:t>
      </w:r>
      <w:proofErr w:type="spellEnd"/>
      <w:r w:rsidR="002F11DB">
        <w:t xml:space="preserve">, </w:t>
      </w:r>
      <w:proofErr w:type="spellStart"/>
      <w:r w:rsidR="009E0392">
        <w:t>Zrilići</w:t>
      </w:r>
      <w:proofErr w:type="spellEnd"/>
      <w:r w:rsidR="009E0392">
        <w:t xml:space="preserve"> 6</w:t>
      </w:r>
      <w:r w:rsidR="009838F8">
        <w:t xml:space="preserve">, OIB: </w:t>
      </w:r>
      <w:r w:rsidR="009E0392">
        <w:t>49347484218</w:t>
      </w:r>
    </w:p>
    <w:p w:rsidRDefault="00DA1786" w:rsidP="00AC26FF" w:rsidR="00DA1786" w:rsidRPr="00AC26FF"/>
    <w:p w:rsidRDefault="00F75AF5" w:rsidP="00732569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E0392">
        <w:t xml:space="preserve">VERMONT  j.d.o.o., </w:t>
      </w:r>
      <w:proofErr w:type="spellStart"/>
      <w:r w:rsidR="009E0392">
        <w:t>Sikovo</w:t>
      </w:r>
      <w:proofErr w:type="spellEnd"/>
      <w:r w:rsidR="009E0392">
        <w:t xml:space="preserve">, </w:t>
      </w:r>
      <w:proofErr w:type="spellStart"/>
      <w:r w:rsidR="009E0392">
        <w:t>Zrilići</w:t>
      </w:r>
      <w:proofErr w:type="spellEnd"/>
      <w:r w:rsidR="009E0392">
        <w:t xml:space="preserve"> 6, OIB: 49347484218</w:t>
      </w:r>
      <w:r w:rsidR="009838F8">
        <w:t>.</w:t>
      </w:r>
    </w:p>
    <w:p w:rsidRDefault="00F75AF5" w:rsidP="00732569" w:rsidR="00F75AF5" w:rsidRPr="00F75AF5">
      <w:pPr>
        <w:jc w:val="both"/>
      </w:pPr>
    </w:p>
    <w:p w:rsidRDefault="00F75AF5" w:rsidP="00732569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055638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55638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2F11DB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2569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0392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3B76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B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B7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B7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B7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B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B7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B7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B7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495</properties:Characters>
  <properties:Lines>36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2017-06-06T08:05:00Z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2017-06-07T11:52:00Z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