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8345" w14:paraId="b56834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5379">
        <w:t>4</w:t>
      </w:r>
      <w:r w:rsidR="00C939ED">
        <w:t>09</w:t>
      </w:r>
      <w:r w:rsidR="00245588">
        <w:t>/16-</w:t>
      </w:r>
      <w:r w:rsidR="001F5379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939ED" w:rsidRPr="00E20338">
        <w:t>SEXTANT d.o.o.</w:t>
      </w:r>
      <w:r w:rsidR="00A25B88">
        <w:t>,</w:t>
      </w:r>
      <w:r w:rsidR="00C939ED" w:rsidRPr="00E20338">
        <w:t xml:space="preserve"> Murter, Vlake 2, OIB: 88920910998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F5379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C939ED" w:rsidRPr="00E20338">
        <w:t>SEXTANT d.o.o. Murter, Vlake 2, OIB: 88920910998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F5379" w:rsidP="00A70A5D" w:rsidR="00A70A5D">
      <w:pPr>
        <w:jc w:val="center"/>
      </w:pPr>
      <w:r>
        <w:t>15</w:t>
      </w:r>
      <w:r w:rsidR="00B26EB5">
        <w:t xml:space="preserve">. </w:t>
      </w:r>
      <w:r>
        <w:t xml:space="preserve">travnja </w:t>
      </w:r>
      <w:r w:rsidR="00D44689">
        <w:t>2016</w:t>
      </w:r>
      <w:r w:rsidR="00A70A5D">
        <w:t>. u</w:t>
      </w:r>
      <w:r w:rsidR="00A70A5D" w:rsidRPr="00F60CD9">
        <w:t xml:space="preserve"> </w:t>
      </w:r>
      <w:r w:rsidR="00320436">
        <w:t>11,</w:t>
      </w:r>
      <w:r w:rsidR="00C939ED">
        <w:t>20</w:t>
      </w:r>
      <w:r w:rsidR="00A70A5D" w:rsidRPr="00F60CD9">
        <w:t xml:space="preserve"> sati kod </w:t>
      </w:r>
      <w:r w:rsidR="00DE479C">
        <w:t xml:space="preserve">Trgovačkog suda u Zadru, Stalne službe u Šibeniku, Stjepana Radića 81/II, </w:t>
      </w:r>
      <w:r w:rsidR="00D127D0">
        <w:t xml:space="preserve">Šibenik, </w:t>
      </w:r>
      <w:r w:rsidR="00DE479C"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F5379" w:rsidP="00DE479C" w:rsidR="00DE479C">
      <w:pPr>
        <w:jc w:val="center"/>
      </w:pPr>
      <w:r>
        <w:t>15</w:t>
      </w:r>
      <w:r w:rsidR="00DE479C">
        <w:t xml:space="preserve">. </w:t>
      </w:r>
      <w:r>
        <w:t xml:space="preserve">travnja </w:t>
      </w:r>
      <w:r w:rsidR="00DE479C">
        <w:t>2016. u</w:t>
      </w:r>
      <w:r w:rsidR="00DE479C" w:rsidRPr="00F60CD9">
        <w:t xml:space="preserve"> </w:t>
      </w:r>
      <w:r w:rsidR="00320436">
        <w:t>11,</w:t>
      </w:r>
      <w:r w:rsidR="00C939ED">
        <w:t>22</w:t>
      </w:r>
      <w:r w:rsidR="00DE479C" w:rsidRPr="00F60CD9">
        <w:t xml:space="preserve"> sati kod </w:t>
      </w:r>
      <w:r w:rsidR="00DE479C">
        <w:t>Trgovačkog suda u Zadru, Stalne službe u Šibeniku, Stjepana Radića 81/II,</w:t>
      </w:r>
      <w:r w:rsidR="00D127D0">
        <w:t xml:space="preserve"> Šibenik,</w:t>
      </w:r>
      <w:r w:rsidR="00DE479C">
        <w:t xml:space="preserve"> sudnica 212</w:t>
      </w:r>
      <w:r w:rsidR="00DE479C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939ED" w:rsidRPr="00E20338">
        <w:t>SEXTANT d.o.o. Murter</w:t>
      </w:r>
      <w:r w:rsidR="00ED6162" w:rsidRPr="004E0D54">
        <w:t>, navodeći da</w:t>
      </w:r>
      <w:r w:rsidR="00245588">
        <w:t xml:space="preserve"> dužnik na dan </w:t>
      </w:r>
      <w:r w:rsidR="00320436">
        <w:t>3</w:t>
      </w:r>
      <w:r w:rsidR="00DE479C">
        <w:t>.</w:t>
      </w:r>
      <w:r w:rsidR="00C939ED">
        <w:t xml:space="preserve"> </w:t>
      </w:r>
      <w:r w:rsidR="00A25B88">
        <w:t>rujna</w:t>
      </w:r>
      <w:r w:rsidR="00C939ED">
        <w:t xml:space="preserve"> </w:t>
      </w:r>
      <w:r w:rsidR="001F5379">
        <w:t>2015</w:t>
      </w:r>
      <w:r w:rsidR="00245588">
        <w:t xml:space="preserve">. u Očevidniku redoslijeda osnova za plaćanje ima evidentirane neizvršene osnove za plaćanje u neprekinutom razdoblju od </w:t>
      </w:r>
      <w:r w:rsidR="00320436">
        <w:t>120</w:t>
      </w:r>
      <w:r w:rsidR="00245588">
        <w:t xml:space="preserve"> dana </w:t>
      </w:r>
      <w:r w:rsidR="00245588" w:rsidRPr="00067D16">
        <w:t xml:space="preserve">u iznosu od </w:t>
      </w:r>
      <w:r w:rsidR="00C939ED">
        <w:t>10.965,18</w:t>
      </w:r>
      <w:r w:rsidR="00245588" w:rsidRPr="00067D16">
        <w:t xml:space="preserve"> kun</w:t>
      </w:r>
      <w:r w:rsidR="00713857">
        <w:t>a</w:t>
      </w:r>
      <w:r w:rsidR="00245588">
        <w:t xml:space="preserve">, te da ima  </w:t>
      </w:r>
      <w:r w:rsidR="00A25B88">
        <w:t>jedan</w:t>
      </w:r>
      <w:r w:rsidR="00320436">
        <w:t xml:space="preserve"> </w:t>
      </w:r>
      <w:r w:rsidR="00245588">
        <w:t xml:space="preserve">zaposlen.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F5379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939ED" w:rsidRPr="00E20338">
        <w:t xml:space="preserve">SEXTANT d.o.o. Murter, Vlake 2, </w:t>
      </w:r>
      <w:r w:rsidR="0020610B" w:rsidRPr="00F60CD9">
        <w:t>i za član</w:t>
      </w:r>
      <w:r w:rsidR="00320436">
        <w:t>a</w:t>
      </w:r>
      <w:r w:rsidR="0020610B" w:rsidRPr="00F60CD9">
        <w:t xml:space="preserve"> uprave s upozorenjem</w:t>
      </w:r>
    </w:p>
    <w:p w:rsidRDefault="00C939ED" w:rsidP="00A25B88" w:rsidR="00A25B88" w:rsidRPr="00805D5C">
      <w:pPr>
        <w:pStyle w:val="Tijeloteksta"/>
        <w:numPr>
          <w:ilvl w:val="0"/>
          <w:numId w:val="3"/>
        </w:numPr>
        <w:rPr>
          <w:szCs w:val="24"/>
        </w:rPr>
      </w:pPr>
      <w:r w:rsidRPr="00E20338">
        <w:rPr>
          <w:szCs w:val="24"/>
        </w:rPr>
        <w:t>VLADIMIR TANDARIĆ Murter, Vlake 2</w:t>
      </w:r>
      <w:r w:rsidR="006C542C" w:rsidRPr="00320436">
        <w:rPr>
          <w:szCs w:val="24"/>
        </w:rPr>
        <w:t>,</w:t>
      </w:r>
      <w:r w:rsidR="006C542C" w:rsidRPr="006C542C">
        <w:t xml:space="preserve"> </w:t>
      </w:r>
      <w:r w:rsidR="006C542C">
        <w:t xml:space="preserve">- uz upozorenje na adresu </w:t>
      </w:r>
      <w:r w:rsidR="00A25B88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12DE2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 xml:space="preserve">Posl. br.: 1 </w:t>
    </w:r>
    <w:r w:rsidR="00320436">
      <w:t>St-4</w:t>
    </w:r>
    <w:r w:rsidR="00C939ED">
      <w:t>09</w:t>
    </w:r>
    <w:r w:rsidR="001F5379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F5379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0436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2DE2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2184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542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25B88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39ED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127D0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2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D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D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D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2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D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D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D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D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SEXTANT društvo s ograničenom odgovornošću za arhitekturu i pomorski prijevoz</izvorni_sadrzaj>
    <derivirana_varijabla naziv="DomainObject.Predmet.ProtustrankaFormated_1">  SEXTANT društvo s ograničenom odgovornošću za arhitekturu i pomorski prijevoz</derivirana_varijabla>
  </DomainObject.Predmet.ProtustrankaFormated>
  <DomainObject.Predmet.ProtustrankaFormatedOIB>
    <izvorni_sadrzaj>  SEXTANT društvo s ograničenom odgovornošću za arhitekturu i pomorski prijevoz, OIB 88920910998</izvorni_sadrzaj>
    <derivirana_varijabla naziv="DomainObject.Predmet.ProtustrankaFormatedOIB_1">  SEXTANT društvo s ograničenom odgovornošću za arhitekturu i pomorski prijevoz, OIB 88920910998</derivirana_varijabla>
  </DomainObject.Predmet.ProtustrankaFormatedOIB>
  <DomainObject.Predmet.ProtustrankaFormatedWithAdress>
    <izvorni_sadrzaj> SEXTANT društvo s ograničenom odgovornošću za arhitekturu i pomorski prijevoz, Vlake 2 , 22243 Murter</izvorni_sadrzaj>
    <derivirana_varijabla naziv="DomainObject.Predmet.ProtustrankaFormatedWithAdress_1"> SEXTANT društvo s ograničenom odgovornošću za arhitekturu i pomorski prijevoz, Vlake 2 , 22243 Murter</derivirana_varijabla>
  </DomainObject.Predmet.ProtustrankaFormatedWithAdress>
  <DomainObject.Predmet.ProtustrankaFormatedWithAdressOIB>
    <izvorni_sadrzaj> SEXTANT društvo s ograničenom odgovornošću za arhitekturu i pomorski prijevoz, OIB 88920910998, Vlake 2 , 22243 Murter</izvorni_sadrzaj>
    <derivirana_varijabla naziv="DomainObject.Predmet.ProtustrankaFormatedWithAdressOIB_1"> SEXTANT društvo s ograničenom odgovornošću za arhitekturu i pomorski prijevoz, OIB 88920910998, Vlake 2 , 22243 Murter</derivirana_varijabla>
  </DomainObject.Predmet.ProtustrankaFormatedWithAdressOIB>
  <DomainObject.Predmet.ProtustrankaWithAdress>
    <izvorni_sadrzaj>SEXTANT društvo s ograničenom odgovornošću za arhitekturu i pomorski prijevoz Vlake 2 , 22243 Murter</izvorni_sadrzaj>
    <derivirana_varijabla naziv="DomainObject.Predmet.ProtustrankaWithAdress_1">SEXTANT društvo s ograničenom odgovornošću za arhitekturu i pomorski prijevoz Vlake 2 , 22243 Murter</derivirana_varijabla>
  </DomainObject.Predmet.ProtustrankaWithAdress>
  <DomainObject.Predmet.ProtustrankaWithAdressOIB>
    <izvorni_sadrzaj>SEXTANT društvo s ograničenom odgovornošću za arhitekturu i pomorski prijevoz, OIB 88920910998, Vlake 2 , 22243 Murter</izvorni_sadrzaj>
    <derivirana_varijabla naziv="DomainObject.Predmet.ProtustrankaWithAdressOIB_1">SEXTANT društvo s ograničenom odgovornošću za arhitekturu i pomorski prijevoz, OIB 88920910998, Vlake 2 , 22243 Murter</derivirana_varijabla>
  </DomainObject.Predmet.ProtustrankaWithAdressOIB>
  <DomainObject.Predmet.ProtustrankaNazivFormated>
    <izvorni_sadrzaj>SEXTANT društvo s ograničenom odgovornošću za arhitekturu i pomorski prijevoz</izvorni_sadrzaj>
    <derivirana_varijabla naziv="DomainObject.Predmet.ProtustrankaNazivFormated_1">SEXTANT društvo s ograničenom odgovornošću za arhitekturu i pomorski prijevoz</derivirana_varijabla>
  </DomainObject.Predmet.ProtustrankaNazivFormated>
  <DomainObject.Predmet.ProtustrankaNazivFormatedOIB>
    <izvorni_sadrzaj>SEXTANT društvo s ograničenom odgovornošću za arhitekturu i pomorski prijevoz, OIB 88920910998</izvorni_sadrzaj>
    <derivirana_varijabla naziv="DomainObject.Predmet.ProtustrankaNazivFormatedOIB_1">SEXTANT društvo s ograničenom odgovornošću za arhitekturu i pomorski prijevoz, OIB 88920910998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SEXTANT društvo s ograničenom odgovornošću za arhitekturu i pomorski prijevoz</item>
    </izvorni_sadrzaj>
    <derivirana_varijabla naziv="DomainObject.Predmet.ProtuStrankaListFormated_1">
      <item>SEXTANT društvo s ograničenom odgovornošću za arhitekturu i pomorski prijevoz</item>
    </derivirana_varijabla>
  </DomainObject.Predmet.ProtuStrankaListFormated>
  <DomainObject.Predmet.ProtuStrankaListFormatedOIB>
    <izvorni_sadrzaj>
      <item>SEXTANT društvo s ograničenom odgovornošću za arhitekturu i pomorski prijevoz, OIB 88920910998</item>
    </izvorni_sadrzaj>
    <derivirana_varijabla naziv="DomainObject.Predmet.ProtuStrankaListFormatedOIB_1">
      <item>SEXTANT društvo s ograničenom odgovornošću za arhitekturu i pomorski prijevoz, OIB 88920910998</item>
    </derivirana_varijabla>
  </DomainObject.Predmet.ProtuStrankaListFormatedOIB>
  <DomainObject.Predmet.ProtuStrankaListFormatedWithAdress>
    <izvorni_sadrzaj>
      <item>SEXTANT društvo s ograničenom odgovornošću za arhitekturu i pomorski prijevoz, Vlake 2 , 22243 Murter</item>
    </izvorni_sadrzaj>
    <derivirana_varijabla naziv="DomainObject.Predmet.ProtuStrankaListFormatedWithAdress_1">
      <item>SEXTANT društvo s ograničenom odgovornošću za arhitekturu i pomorski prijevoz, Vlake 2 , 22243 Murter</item>
    </derivirana_varijabla>
  </DomainObject.Predmet.ProtuStrankaListFormatedWithAdress>
  <DomainObject.Predmet.ProtuStrankaListFormatedWithAdressOIB>
    <izvorni_sadrzaj>
      <item>SEXTANT društvo s ograničenom odgovornošću za arhitekturu i pomorski prijevoz, OIB 88920910998, Vlake 2 , 22243 Murter</item>
    </izvorni_sadrzaj>
    <derivirana_varijabla naziv="DomainObject.Predmet.ProtuStrankaListFormatedWithAdressOIB_1">
      <item>SEXTANT društvo s ograničenom odgovornošću za arhitekturu i pomorski prijevoz, OIB 88920910998, Vlake 2 , 22243 Murter</item>
    </derivirana_varijabla>
  </DomainObject.Predmet.ProtuStrankaListFormatedWithAdressOIB>
  <DomainObject.Predmet.ProtuStrankaListNazivFormated>
    <izvorni_sadrzaj>
      <item>SEXTANT društvo s ograničenom odgovornošću za arhitekturu i pomorski prijevoz</item>
    </izvorni_sadrzaj>
    <derivirana_varijabla naziv="DomainObject.Predmet.ProtuStrankaListNazivFormated_1">
      <item>SEXTANT društvo s ograničenom odgovornošću za arhitekturu i pomorski prijevoz</item>
    </derivirana_varijabla>
  </DomainObject.Predmet.ProtuStrankaListNazivFormated>
  <DomainObject.Predmet.ProtuStrankaListNazivFormatedOIB>
    <izvorni_sadrzaj>
      <item>SEXTANT društvo s ograničenom odgovornošću za arhitekturu i pomorski prijevoz, OIB 88920910998</item>
    </izvorni_sadrzaj>
    <derivirana_varijabla naziv="DomainObject.Predmet.ProtuStrankaListNazivFormatedOIB_1">
      <item>SEXTANT društvo s ograničenom odgovornošću za arhitekturu i pomorski prijevoz, OIB 88920910998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SEXTANT društvo s ograničenom odgovornošću za arhitekturu i pomorski prijevoz</izvorni_sadrzaj>
    <derivirana_varijabla naziv="DomainObject.Predmet.ProtustrankaIDrugi_1">SEXTANT društvo s ograničenom odgovornošću za arhitekturu i pomorski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SEXTANT društvo s ograničenom odgovornošću za arhitekturu i pomorski prijevoz, OIB 88920910998, Vlake 2 , 22243 Murter</izvorni_sadrzaj>
    <derivirana_varijabla naziv="DomainObject.Predmet.ProtustrankaIDrugiAdressOIB_1">SEXTANT društvo s ograničenom odgovornošću za arhitekturu i pomorski prijevoz, OIB 88920910998, Vlake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SEXTANT društvo s ograničenom odgovornošću za arhitekturu i pomorski prijevoz</item>
    </izvorni_sadrzaj>
    <derivirana_varijabla naziv="DomainObject.Predmet.SudioniciListNaziv_1">
      <item>FINA - Podružnica Šibenik</item>
      <item>SEXTANT društvo s ograničenom odgovornošću za arhitekturu i pomorski prijevoz</item>
    </derivirana_varijabla>
  </DomainObject.Predmet.SudioniciListNaziv>
  <DomainObject.Predmet.SudioniciListAdressOIB>
    <izvorni_sadrzaj>
      <item>FINA - Podružnica Šibenik, OIB 85821130368, Perivoj L. Marune 1,22000 Šibenik</item>
      <item>SEXTANT društvo s ograničenom odgovornošću za arhitekturu i pomorski prijevoz, OIB 88920910998, Vlake 2 ,22243 Murter</item>
    </izvorni_sadrzaj>
    <derivirana_varijabla naziv="DomainObject.Predmet.SudioniciListAdressOIB_1">
      <item>FINA - Podružnica Šibenik, OIB 85821130368, Perivoj L. Marune 1,22000 Šibenik</item>
      <item>SEXTANT društvo s ograničenom odgovornošću za arhitekturu i pomorski prijevoz, OIB 88920910998, Vlake 2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88920910998</item>
    </izvorni_sadrzaj>
    <derivirana_varijabla naziv="DomainObject.Predmet.SudioniciListNazivOIB_1">
      <item>, OIB 85821130368</item>
      <item>, OIB 88920910998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0422A-F699-4C1A-9F73-3F7289AE6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362</properties:Words>
  <properties:Characters>1905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2016-03-29T08:56:00Z</dcterms:created>
  <dc:creator>Administrator</dc:creator>
  <cp:lastModifiedBy>wsadmin</cp:lastModifiedBy>
  <cp:lastPrinted>2016-02-24T09:00:00Z</cp:lastPrinted>
  <dcterms:modified xmlns:xsi="http://www.w3.org/2001/XMLSchema-instance" xsi:type="dcterms:W3CDTF">2016-03-29T12:07:00Z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