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ae704" w14:paraId="34ae704" w:rsidRDefault="006C0914" w:rsidP="006C0914" w:rsidR="006C0914">
      <w:pPr>
        <w15:collapsed w:val="false"/>
      </w:pPr>
      <w:bookmarkStart w:name="_GoBack" w:id="0"/>
      <w:bookmarkEnd w:id="0"/>
    </w:p>
    <w:p w:rsidRDefault="006C0914" w:rsidP="006C0914" w:rsidR="006C0914">
      <w:r>
        <w:rPr>
          <w:noProof/>
          <w:lang w:eastAsia="hr-HR"/>
        </w:rPr>
        <w:drawing>
          <wp:inline distR="0" distL="0" distB="0" distT="0">
            <wp:extent cy="969645" cx="725170"/>
            <wp:effectExtent b="190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964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C0914" w:rsidP="00A5375F" w:rsidR="006C0914">
      <w:pPr>
        <w:jc w:val="both"/>
      </w:pPr>
      <w:r>
        <w:t>REPUBLIKA HRVATSKA</w:t>
      </w:r>
    </w:p>
    <w:p w:rsidRDefault="006C0914" w:rsidP="00A5375F" w:rsidR="006C0914">
      <w:pPr>
        <w:jc w:val="both"/>
      </w:pPr>
      <w:r>
        <w:t>Trgovački sud u Zagrebu</w:t>
      </w:r>
    </w:p>
    <w:p w:rsidRDefault="006C0914" w:rsidP="00A5375F" w:rsidR="006C0914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6C0914" w:rsidP="00A5375F" w:rsidR="006C091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18. St-3065/2018</w:t>
      </w:r>
    </w:p>
    <w:p w:rsidRDefault="006C0914" w:rsidP="00A5375F" w:rsidR="006C0914">
      <w:pPr>
        <w:jc w:val="both"/>
      </w:pPr>
    </w:p>
    <w:p w:rsidRDefault="006C0914" w:rsidP="00A5375F" w:rsidR="006C0914">
      <w:pPr>
        <w:jc w:val="both"/>
      </w:pPr>
      <w:r>
        <w:tab/>
      </w:r>
      <w:r>
        <w:tab/>
      </w:r>
      <w:r>
        <w:tab/>
      </w:r>
      <w:r>
        <w:tab/>
        <w:t xml:space="preserve">R E P U B L I K A   H R V A T S K A </w:t>
      </w:r>
    </w:p>
    <w:p w:rsidRDefault="006C0914" w:rsidP="00A5375F" w:rsidR="006C0914">
      <w:pPr>
        <w:jc w:val="both"/>
      </w:pPr>
    </w:p>
    <w:p w:rsidRDefault="006C0914" w:rsidP="00A5375F" w:rsidR="006C0914">
      <w:pPr>
        <w:ind w:firstLine="708" w:left="2832"/>
        <w:jc w:val="both"/>
      </w:pPr>
      <w:r>
        <w:t>Z A K LJ U Č A K</w:t>
      </w:r>
    </w:p>
    <w:p w:rsidRDefault="006C0914" w:rsidP="00A5375F" w:rsidR="006C0914">
      <w:pPr>
        <w:jc w:val="both"/>
      </w:pPr>
    </w:p>
    <w:p w:rsidRDefault="006C0914" w:rsidP="00A5375F" w:rsidR="006C0914">
      <w:pPr>
        <w:jc w:val="both"/>
      </w:pPr>
    </w:p>
    <w:p w:rsidRDefault="006C0914" w:rsidP="00A5375F" w:rsidR="006C0914">
      <w:pPr>
        <w:jc w:val="both"/>
      </w:pPr>
      <w:r>
        <w:tab/>
        <w:t xml:space="preserve">Trgovački sud u Zagrebu, sudac Danijela Uzelac, u stečajnom postupku u povodu prijedloga predlagatelja FINANCIJSKE AGENCIJE, </w:t>
      </w:r>
      <w:r w:rsidR="00925337">
        <w:t xml:space="preserve"> OIB</w:t>
      </w:r>
      <w:r w:rsidR="00925337" w:rsidRPr="00925337">
        <w:t xml:space="preserve"> 85821130368, </w:t>
      </w:r>
      <w:r>
        <w:t>Zagreb, Ulica grada Vukovara 70</w:t>
      </w:r>
      <w:r w:rsidR="00925337">
        <w:t xml:space="preserve">, </w:t>
      </w:r>
      <w:r>
        <w:t>za otvaranje stečajnog postupka nad dužnikom</w:t>
      </w:r>
      <w:r w:rsidR="00161B82" w:rsidRPr="00161B82">
        <w:t xml:space="preserve"> ZAGREBAČKI BOĆARSKI SAVEZ, OIB 51386082058,Zagreb, Slavka Batušića 2a,</w:t>
      </w:r>
      <w:r w:rsidR="00462B68">
        <w:t xml:space="preserve"> </w:t>
      </w:r>
      <w:r>
        <w:t xml:space="preserve"> 26. travnja 2019.</w:t>
      </w:r>
    </w:p>
    <w:p w:rsidRDefault="006C0914" w:rsidP="00A5375F" w:rsidR="006C0914">
      <w:pPr>
        <w:jc w:val="both"/>
      </w:pPr>
    </w:p>
    <w:p w:rsidRDefault="006C0914" w:rsidP="00A5375F" w:rsidR="006C0914">
      <w:pPr>
        <w:jc w:val="both"/>
      </w:pPr>
    </w:p>
    <w:p w:rsidRDefault="00A5375F" w:rsidP="00A5375F" w:rsidR="006C0914">
      <w:pPr>
        <w:ind w:firstLine="708" w:left="2124"/>
        <w:jc w:val="both"/>
      </w:pPr>
      <w:r>
        <w:t xml:space="preserve">            </w:t>
      </w:r>
      <w:r w:rsidR="00925337">
        <w:t xml:space="preserve">  </w:t>
      </w:r>
      <w:r>
        <w:t xml:space="preserve"> </w:t>
      </w:r>
      <w:r w:rsidR="006C0914">
        <w:t xml:space="preserve">z a k </w:t>
      </w:r>
      <w:proofErr w:type="spellStart"/>
      <w:r w:rsidR="006C0914">
        <w:t>lj</w:t>
      </w:r>
      <w:proofErr w:type="spellEnd"/>
      <w:r w:rsidR="006C0914">
        <w:t xml:space="preserve"> u č i o   j e </w:t>
      </w:r>
    </w:p>
    <w:p w:rsidRDefault="00A5375F" w:rsidP="00A5375F" w:rsidR="00A5375F">
      <w:pPr>
        <w:ind w:firstLine="708" w:left="2124"/>
        <w:jc w:val="both"/>
      </w:pPr>
    </w:p>
    <w:p w:rsidRDefault="006C0914" w:rsidP="00A5375F" w:rsidR="006C0914">
      <w:pPr>
        <w:jc w:val="both"/>
      </w:pPr>
    </w:p>
    <w:p w:rsidRDefault="006C0914" w:rsidP="00A5375F" w:rsidR="006C0914">
      <w:pPr>
        <w:ind w:firstLine="708"/>
        <w:jc w:val="both"/>
      </w:pPr>
      <w:r>
        <w:t>Zakazuje se ročište radi rasprave o pretpostavkama za otvaranje stečajnog postupka za dan 17. svibnja 2019. u 9 sati u zgradi Trgovačkog suda u Zagrebu, Petrinjska 8, soba broj 56/III kat – (dvorišna zgrada), na koje ročište se dostavom ovog zaključka poziva</w:t>
      </w:r>
      <w:r w:rsidR="00925337">
        <w:t>ju:</w:t>
      </w:r>
    </w:p>
    <w:p w:rsidRDefault="006C0914" w:rsidP="00A5375F" w:rsidR="006C0914">
      <w:pPr>
        <w:jc w:val="both"/>
      </w:pPr>
      <w:r>
        <w:t>- predlagatelj,</w:t>
      </w:r>
    </w:p>
    <w:p w:rsidRDefault="006C0914" w:rsidP="00A5375F" w:rsidR="006C0914">
      <w:pPr>
        <w:jc w:val="both"/>
      </w:pPr>
      <w:r>
        <w:t>- dužnik,</w:t>
      </w:r>
    </w:p>
    <w:p w:rsidRDefault="006C0914" w:rsidP="00A5375F" w:rsidR="006C0914">
      <w:pPr>
        <w:jc w:val="both"/>
      </w:pPr>
      <w:r>
        <w:t>- zastupnik po zakonu dužnika</w:t>
      </w:r>
      <w:r w:rsidR="00462B68">
        <w:t>-predsjednik udruge</w:t>
      </w:r>
      <w:r>
        <w:t xml:space="preserve"> i</w:t>
      </w:r>
    </w:p>
    <w:p w:rsidRDefault="006C0914" w:rsidP="00A5375F" w:rsidR="006C0914">
      <w:pPr>
        <w:jc w:val="both"/>
      </w:pPr>
      <w:r>
        <w:t>- privremeni stečajni upravitelj.</w:t>
      </w:r>
    </w:p>
    <w:p w:rsidRDefault="006C0914" w:rsidP="00A5375F" w:rsidR="006C0914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      </w:t>
      </w:r>
    </w:p>
    <w:p w:rsidRDefault="006C0914" w:rsidP="00A5375F" w:rsidR="006C0914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  <w:t xml:space="preserve">   U Zagrebu 26. travnja 2019.</w:t>
      </w:r>
    </w:p>
    <w:p w:rsidRDefault="006C0914" w:rsidP="00A5375F" w:rsidR="006C0914">
      <w:pPr>
        <w:jc w:val="both"/>
      </w:pPr>
    </w:p>
    <w:p w:rsidRDefault="006C0914" w:rsidP="00A5375F" w:rsidR="006C0914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5375F">
        <w:t xml:space="preserve">       </w:t>
      </w:r>
      <w:r>
        <w:t xml:space="preserve"> Sudac:</w:t>
      </w:r>
    </w:p>
    <w:p w:rsidRDefault="006C0914" w:rsidP="00A5375F" w:rsidR="006C0914">
      <w:pPr>
        <w:ind w:firstLine="708" w:left="5664"/>
        <w:jc w:val="both"/>
      </w:pPr>
      <w:r>
        <w:t>Danijela Uzelac, v.r.</w:t>
      </w:r>
    </w:p>
    <w:p w:rsidRDefault="006C0914" w:rsidP="00A5375F" w:rsidR="006C0914">
      <w:pPr>
        <w:jc w:val="both"/>
      </w:pPr>
    </w:p>
    <w:p w:rsidRDefault="006C0914" w:rsidP="00A5375F" w:rsidR="006C0914">
      <w:pPr>
        <w:jc w:val="both"/>
      </w:pPr>
      <w:r>
        <w:t>Uputa o pravnom lijeku:Protiv ovog zaključka nije dopušten pravni lijek (čl. 19. st. 7. Stečajnog zakona („Narodne novine“ broj 71/15 i 104/17).</w:t>
      </w:r>
    </w:p>
    <w:p w:rsidRDefault="004A6BC6" w:rsidP="00A5375F" w:rsidR="006C0914">
      <w:pPr>
        <w:jc w:val="both"/>
      </w:pPr>
      <w:r>
        <w:t xml:space="preserve"> </w:t>
      </w:r>
    </w:p>
    <w:p w:rsidRDefault="004A6BC6" w:rsidP="00A5375F" w:rsidR="006C0914">
      <w:pPr>
        <w:ind w:firstLine="708" w:left="4956"/>
        <w:jc w:val="both"/>
      </w:pPr>
      <w:r>
        <w:t xml:space="preserve">           </w:t>
      </w:r>
      <w:r w:rsidR="006C0914">
        <w:t xml:space="preserve">Za točnost </w:t>
      </w:r>
      <w:proofErr w:type="spellStart"/>
      <w:r w:rsidR="006C0914">
        <w:t>otpravka</w:t>
      </w:r>
      <w:proofErr w:type="spellEnd"/>
      <w:r w:rsidR="006C0914">
        <w:t>:</w:t>
      </w:r>
    </w:p>
    <w:p w:rsidRDefault="004A6BC6" w:rsidP="00A5375F" w:rsidR="006C0914">
      <w:pPr>
        <w:ind w:firstLine="708" w:left="4956"/>
        <w:jc w:val="both"/>
      </w:pPr>
      <w:r>
        <w:t xml:space="preserve">              </w:t>
      </w:r>
      <w:r w:rsidR="006C0914">
        <w:t>Katarina Franjić</w:t>
      </w:r>
    </w:p>
    <w:p w:rsidRDefault="00554EAC" w:rsidR="00554EAC"/>
    <w:sectPr w:rsidR="00554EA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41C"/>
    <w:rsid w:val="00107E12"/>
    <w:rsid w:val="00161B82"/>
    <w:rsid w:val="00462B68"/>
    <w:rsid w:val="004A6BC6"/>
    <w:rsid w:val="0052041C"/>
    <w:rsid w:val="00554EAC"/>
    <w:rsid w:val="00592BFE"/>
    <w:rsid w:val="006C0914"/>
    <w:rsid w:val="00925337"/>
    <w:rsid w:val="00A53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A6B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A6BC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7E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7E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7E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7E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7E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A6B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6BC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7E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7E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7E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7E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7E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3065</izvorni_sadrzaj>
    <derivirana_varijabla naziv="DomainObject.Predmet.Broj_1">3065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St-3065/2018</izvorni_sadrzaj>
    <derivirana_varijabla naziv="DomainObject.Predmet.OznakaBroj_1">St-3065/2018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"ZAGREBAČKI BOĆARSKI SAVEZ" zastupanog po punomoćniku Mario Milanović-Litre</izvorni_sadrzaj>
    <derivirana_varijabla naziv="DomainObject.Predmet.ProtustrankaFormated_1">  "ZAGREBAČKI BOĆARSKI SAVEZ" zastupanog po punomoćniku Mario Milanović-Litre</derivirana_varijabla>
  </DomainObject.Predmet.ProtustrankaFormated>
  <DomainObject.Predmet.ProtustrankaFormatedOIB>
    <izvorni_sadrzaj>  "ZAGREBAČKI BOĆARSKI SAVEZ", OIB 51386082058 zastupanog po punomoćniku Mario Milanović-Litre</izvorni_sadrzaj>
    <derivirana_varijabla naziv="DomainObject.Predmet.ProtustrankaFormatedOIB_1">  "ZAGREBAČKI BOĆARSKI SAVEZ", OIB 51386082058 zastupanog po punomoćniku Mario Milanović-Litre</derivirana_varijabla>
  </DomainObject.Predmet.ProtustrankaFormatedOIB>
  <DomainObject.Predmet.ProtustrankaFormatedWithAdress>
    <izvorni_sadrzaj> "ZAGREBAČKI BOĆARSKI SAVEZ", Slavka Batušića 2a, 10000 Zagreb zastupanog po punomoćniku Mario Milanović-Litre</izvorni_sadrzaj>
    <derivirana_varijabla naziv="DomainObject.Predmet.ProtustrankaFormatedWithAdress_1"> "ZAGREBAČKI BOĆARSKI SAVEZ", Slavka Batušića 2a, 10000 Zagreb zastupanog po punomoćniku Mario Milanović-Litre</derivirana_varijabla>
  </DomainObject.Predmet.ProtustrankaFormatedWithAdress>
  <DomainObject.Predmet.ProtustrankaFormatedWithAdressOIB>
    <izvorni_sadrzaj> "ZAGREBAČKI BOĆARSKI SAVEZ", OIB 51386082058, Slavka Batušića 2a, 10000 Zagreb zastupanog po punomoćniku Mario Milanović-Litre</izvorni_sadrzaj>
    <derivirana_varijabla naziv="DomainObject.Predmet.ProtustrankaFormatedWithAdressOIB_1"> "ZAGREBAČKI BOĆARSKI SAVEZ", OIB 51386082058, Slavka Batušića 2a, 10000 Zagreb zastupanog po punomoćniku Mario Milanović-Litre</derivirana_varijabla>
  </DomainObject.Predmet.ProtustrankaFormatedWithAdressOIB>
  <DomainObject.Predmet.ProtustrankaWithAdress>
    <izvorni_sadrzaj>"ZAGREBAČKI BOĆARSKI SAVEZ" Slavka Batušića 2a, 10000 Zagreb</izvorni_sadrzaj>
    <derivirana_varijabla naziv="DomainObject.Predmet.ProtustrankaWithAdress_1">"ZAGREBAČKI BOĆARSKI SAVEZ" Slavka Batušića 2a, 10000 Zagreb</derivirana_varijabla>
  </DomainObject.Predmet.ProtustrankaWithAdress>
  <DomainObject.Predmet.ProtustrankaWithAdressOIB>
    <izvorni_sadrzaj>"ZAGREBAČKI BOĆARSKI SAVEZ", OIB 51386082058, Slavka Batušića 2a, 10000 Zagreb</izvorni_sadrzaj>
    <derivirana_varijabla naziv="DomainObject.Predmet.ProtustrankaWithAdressOIB_1">"ZAGREBAČKI BOĆARSKI SAVEZ", OIB 51386082058, Slavka Batušića 2a, 10000 Zagreb</derivirana_varijabla>
  </DomainObject.Predmet.ProtustrankaWithAdressOIB>
  <DomainObject.Predmet.ProtustrankaNazivFormated>
    <izvorni_sadrzaj>"ZAGREBAČKI BOĆARSKI SAVEZ"</izvorni_sadrzaj>
    <derivirana_varijabla naziv="DomainObject.Predmet.ProtustrankaNazivFormated_1">"ZAGREBAČKI BOĆARSKI SAVEZ"</derivirana_varijabla>
  </DomainObject.Predmet.ProtustrankaNazivFormated>
  <DomainObject.Predmet.ProtustrankaNazivFormatedOIB>
    <izvorni_sadrzaj>"ZAGREBAČKI BOĆARSKI SAVEZ", OIB 51386082058</izvorni_sadrzaj>
    <derivirana_varijabla naziv="DomainObject.Predmet.ProtustrankaNazivFormatedOIB_1">"ZAGREBAČKI BOĆARSKI SAVEZ", OIB 51386082058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"ZAGREBAČKI BOĆARSKI SAVEZ" zastupanog po punomoćniku Mario Milanović-Litre</item>
    </izvorni_sadrzaj>
    <derivirana_varijabla naziv="DomainObject.Predmet.ProtuStrankaListFormated_1">
      <item>"ZAGREBAČKI BOĆARSKI SAVEZ" zastupanog po punomoćniku Mario Milanović-Litre</item>
    </derivirana_varijabla>
  </DomainObject.Predmet.ProtuStrankaListFormated>
  <DomainObject.Predmet.ProtuStrankaListFormatedOIB>
    <izvorni_sadrzaj>
      <item>"ZAGREBAČKI BOĆARSKI SAVEZ", OIB 51386082058 zastupanog po punomoćniku Mario Milanović-Litre</item>
    </izvorni_sadrzaj>
    <derivirana_varijabla naziv="DomainObject.Predmet.ProtuStrankaListFormatedOIB_1">
      <item>"ZAGREBAČKI BOĆARSKI SAVEZ", OIB 51386082058 zastupanog po punomoćniku Mario Milanović-Litre</item>
    </derivirana_varijabla>
  </DomainObject.Predmet.ProtuStrankaListFormatedOIB>
  <DomainObject.Predmet.ProtuStrankaListFormatedWithAdress>
    <izvorni_sadrzaj>
      <item>"ZAGREBAČKI BOĆARSKI SAVEZ", Slavka Batušića 2a, 10000 Zagreb zastupanog po punomoćniku Mario Milanović-Litre</item>
    </izvorni_sadrzaj>
    <derivirana_varijabla naziv="DomainObject.Predmet.ProtuStrankaListFormatedWithAdress_1">
      <item>"ZAGREBAČKI BOĆARSKI SAVEZ", Slavka Batušića 2a, 10000 Zagreb zastupanog po punomoćniku Mario Milanović-Litre</item>
    </derivirana_varijabla>
  </DomainObject.Predmet.ProtuStrankaListFormatedWithAdress>
  <DomainObject.Predmet.ProtuStrankaListFormatedWithAdressOIB>
    <izvorni_sadrzaj>
      <item>"ZAGREBAČKI BOĆARSKI SAVEZ", OIB 51386082058, Slavka Batušića 2a, 10000 Zagreb zastupanog po punomoćniku Mario Milanović-Litre</item>
    </izvorni_sadrzaj>
    <derivirana_varijabla naziv="DomainObject.Predmet.ProtuStrankaListFormatedWithAdressOIB_1">
      <item>"ZAGREBAČKI BOĆARSKI SAVEZ", OIB 51386082058, Slavka Batušića 2a, 10000 Zagreb zastupanog po punomoćniku Mario Milanović-Litre</item>
    </derivirana_varijabla>
  </DomainObject.Predmet.ProtuStrankaListFormatedWithAdressOIB>
  <DomainObject.Predmet.ProtuStrankaListNazivFormated>
    <izvorni_sadrzaj>
      <item>"ZAGREBAČKI BOĆARSKI SAVEZ"</item>
    </izvorni_sadrzaj>
    <derivirana_varijabla naziv="DomainObject.Predmet.ProtuStrankaListNazivFormated_1">
      <item>"ZAGREBAČKI BOĆARSKI SAVEZ"</item>
    </derivirana_varijabla>
  </DomainObject.Predmet.ProtuStrankaListNazivFormated>
  <DomainObject.Predmet.ProtuStrankaListNazivFormatedOIB>
    <izvorni_sadrzaj>
      <item>"ZAGREBAČKI BOĆARSKI SAVEZ", OIB 51386082058</item>
    </izvorni_sadrzaj>
    <derivirana_varijabla naziv="DomainObject.Predmet.ProtuStrankaListNazivFormatedOIB_1">
      <item>"ZAGREBAČKI BOĆARSKI SAVEZ", OIB 51386082058</item>
    </derivirana_varijabla>
  </DomainObject.Predmet.ProtuStrankaListNazivFormatedOIB>
  <DomainObject.Predmet.OstaliListFormated>
    <izvorni_sadrzaj>
      <item>Mario Milanović-Litre punomoćnik sudionika u postupku "ZAGREBAČKI BOĆARSKI SAVEZ"</item>
      <item>Erste</item>
    </izvorni_sadrzaj>
    <derivirana_varijabla naziv="DomainObject.Predmet.OstaliListFormated_1">
      <item>Mario Milanović-Litre punomoćnik sudionika u postupku "ZAGREBAČKI BOĆARSKI SAVEZ"</item>
      <item>Erste</item>
    </derivirana_varijabla>
  </DomainObject.Predmet.OstaliListFormated>
  <DomainObject.Predmet.OstaliListFormatedOIB>
    <izvorni_sadrzaj>
      <item>Mario Milanović-Litre, OIB 76118497503 punomoćnik sudionika u postupku "ZAGREBAČKI BOĆARSKI SAVEZ"</item>
      <item>Erste</item>
    </izvorni_sadrzaj>
    <derivirana_varijabla naziv="DomainObject.Predmet.OstaliListFormatedOIB_1">
      <item>Mario Milanović-Litre, OIB 76118497503 punomoćnik sudionika u postupku "ZAGREBAČKI BOĆARSKI SAVEZ"</item>
      <item>Erste</item>
    </derivirana_varijabla>
  </DomainObject.Predmet.OstaliListFormatedOIB>
  <DomainObject.Predmet.OstaliListFormatedWithAdress>
    <izvorni_sadrzaj>
      <item>Mario Milanović-Litre, Ulica Vilima Korajca 14, 10000 Zagreb punomoćnik sudionika u postupku "ZAGREBAČKI BOĆARSKI SAVEZ"</item>
      <item>Erste, Jadranski Trg 3/a, 51000 Rijeka</item>
    </izvorni_sadrzaj>
    <derivirana_varijabla naziv="DomainObject.Predmet.OstaliListFormatedWithAdress_1">
      <item>Mario Milanović-Litre, Ulica Vilima Korajca 14, 10000 Zagreb punomoćnik sudionika u postupku "ZAGREBAČKI BOĆARSKI SAVEZ"</item>
      <item>Erste, Jadranski Trg 3/a, 51000 Rijeka</item>
    </derivirana_varijabla>
  </DomainObject.Predmet.OstaliListFormatedWithAdress>
  <DomainObject.Predmet.OstaliListFormatedWithAdressOIB>
    <izvorni_sadrzaj>
      <item>Mario Milanović-Litre, OIB 76118497503, Ulica Vilima Korajca 14, 10000 Zagreb punomoćnik sudionika u postupku "ZAGREBAČKI BOĆARSKI SAVEZ"</item>
      <item>Erste, Jadranski Trg 3/a, 51000 Rijeka</item>
    </izvorni_sadrzaj>
    <derivirana_varijabla naziv="DomainObject.Predmet.OstaliListFormatedWithAdressOIB_1">
      <item>Mario Milanović-Litre, OIB 76118497503, Ulica Vilima Korajca 14, 10000 Zagreb punomoćnik sudionika u postupku "ZAGREBAČKI BOĆARSKI SAVEZ"</item>
      <item>Erste, Jadranski Trg 3/a, 51000 Rijeka</item>
    </derivirana_varijabla>
  </DomainObject.Predmet.OstaliListFormatedWithAdressOIB>
  <DomainObject.Predmet.OstaliListNazivFormated>
    <izvorni_sadrzaj>
      <item>Mario Milanović-Litre</item>
      <item>Erste</item>
    </izvorni_sadrzaj>
    <derivirana_varijabla naziv="DomainObject.Predmet.OstaliListNazivFormated_1">
      <item>Mario Milanović-Litre</item>
      <item>Erste</item>
    </derivirana_varijabla>
  </DomainObject.Predmet.OstaliListNazivFormated>
  <DomainObject.Predmet.OstaliListNazivFormatedOIB>
    <izvorni_sadrzaj>
      <item>Mario Milanović-Litre, OIB 76118497503</item>
      <item>Erste</item>
    </izvorni_sadrzaj>
    <derivirana_varijabla naziv="DomainObject.Predmet.OstaliListNazivFormatedOIB_1">
      <item>Mario Milanović-Litre, OIB 76118497503</item>
      <item>Erste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"ZAGREBAČKI BOĆARSKI SAVEZ"</izvorni_sadrzaj>
    <derivirana_varijabla naziv="DomainObject.Predmet.ProtustrankaIDrugi_1">"ZAGREBAČKI BOĆARSKI SAVEZ"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"ZAGREBAČKI BOĆARSKI SAVEZ", OIB 51386082058, Slavka Batušića 2a, 10000 Zagreb</izvorni_sadrzaj>
    <derivirana_varijabla naziv="DomainObject.Predmet.ProtustrankaIDrugiAdressOIB_1">"ZAGREBAČKI BOĆARSKI SAVEZ", OIB 51386082058, Slavka Batušića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"ZAGREBAČKI BOĆARSKI SAVEZ"</item>
      <item>Mario Milanović-Litre</item>
      <item>Erste</item>
    </izvorni_sadrzaj>
    <derivirana_varijabla naziv="DomainObject.Predmet.SudioniciListNaziv_1">
      <item>FINA Regionalni centar Zagreb</item>
      <item>"ZAGREBAČKI BOĆARSKI SAVEZ"</item>
      <item>Mario Milanović-Litre</item>
      <item>Erste</item>
    </derivirana_varijabla>
  </DomainObject.Predmet.SudioniciListNaziv>
  <DomainObject.Predmet.SudioniciListAdressOIB>
    <izvorni_sadrzaj>
      <item>FINA Regionalni centar Zagreb, OIB 85821130368, Trg svibanjskih žrtava 1995. 1,10000 Zagreb</item>
      <item>"ZAGREBAČKI BOĆARSKI SAVEZ", OIB 51386082058, Slavka Batušića 2a,10000 Zagreb</item>
      <item>Mario Milanović-Litre, OIB 76118497503, Ulica Vilima Korajca 14,10000 Zagreb</item>
      <item>Erste, Jadranski Trg 3/a,51000 Rijeka</item>
    </izvorni_sadrzaj>
    <derivirana_varijabla naziv="DomainObject.Predmet.SudioniciListAdressOIB_1">
      <item>FINA Regionalni centar Zagreb, OIB 85821130368, Trg svibanjskih žrtava 1995. 1,10000 Zagreb</item>
      <item>"ZAGREBAČKI BOĆARSKI SAVEZ", OIB 51386082058, Slavka Batušića 2a,10000 Zagreb</item>
      <item>Mario Milanović-Litre, OIB 76118497503, Ulica Vilima Korajca 14,10000 Zagreb</item>
      <item>Erste,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51386082058</item>
      <item>, OIB 76118497503</item>
      <item>, OIB null</item>
    </izvorni_sadrzaj>
    <derivirana_varijabla naziv="DomainObject.Predmet.SudioniciListNazivOIB_1">
      <item>, OIB 85821130368</item>
      <item>, OIB 51386082058</item>
      <item>, OIB 76118497503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Jurica Tončić, OIB 44669013271, Ignjata Đorđića 19 Zagreb</item>
    </izvorni_sadrzaj>
    <derivirana_varijabla naziv="DomainObject.Predmet.StecajniUpraviteljiListAddressOIB_1">
      <item>Jurica Tončić, OIB 44669013271, Ignjata Đorđića 19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veljače 2019.</izvorni_sadrzaj>
    <derivirana_varijabla naziv="DomainObject.Predmet.DatumZadnjeOdrzaneSudskeRadnje_1">20. veljače 2019.</derivirana_varijabla>
  </DomainObject.Predmet.DatumZadnjeOdrzaneSudskeRadnje>
  <DomainObject.PredzadnjaOdlukaIzPredmeta.DatumDonosenjaOdluke>
    <izvorni_sadrzaj>16. siječnja 2019.</izvorni_sadrzaj>
    <derivirana_varijabla naziv="DomainObject.PredzadnjaOdlukaIzPredmeta.DatumDonosenjaOdluke_1">16. siječnja 2019.</derivirana_varijabla>
  </DomainObject.PredzadnjaOdlukaIzPredmeta.DatumDonosenjaOdluke>
  <DomainObject.PredzadnjaOdlukaIzPredmeta.Oznaka>
    <izvorni_sadrzaj>St-3065/2018-7</izvorni_sadrzaj>
    <derivirana_varijabla naziv="DomainObject.PredzadnjaOdlukaIzPredmeta.Oznaka_1">St-3065/2018-7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178</properties:Words>
  <properties:Characters>897</properties:Characters>
  <properties:Lines>39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2019-04-26T11:51:00Z</dcterms:created>
  <dc:creator>Danijela Uzelac</dc:creator>
  <dc:description/>
  <cp:keywords/>
  <cp:lastModifiedBy>Katarina Franjić</cp:lastModifiedBy>
  <cp:lastPrinted>2019-04-26T12:31:00Z</cp:lastPrinted>
  <dcterms:modified xmlns:xsi="http://www.w3.org/2001/XMLSchema-instance" xsi:type="dcterms:W3CDTF">2019-04-26T12:32:00Z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(st-3065-18 zaključak ročište radi rsprave.docx)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