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ab58" w14:paraId="8e4ab58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D75071">
        <w:t>605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D75071">
        <w:t>FRIGO-ELEKTRO SERVIS</w:t>
      </w:r>
      <w:r w:rsidR="00791C38">
        <w:t xml:space="preserve"> d.o.o., Spli</w:t>
      </w:r>
      <w:r w:rsidR="00D75071">
        <w:t>t, Hercegovačka ulica 53</w:t>
      </w:r>
      <w:r w:rsidR="00305A5F">
        <w:t>,</w:t>
      </w:r>
      <w:r w:rsidR="00D75071">
        <w:t xml:space="preserve"> OIB: 79540065638, MBS: 060071265</w:t>
      </w:r>
      <w:r w:rsidR="00791C38">
        <w:t xml:space="preserve">,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D75071" w:rsidRPr="00D75071">
        <w:t xml:space="preserve">FRIGO-ELEKTRO SERVIS d.o.o., Split, Hercegovačka ulica 53, OIB: 79540065638, MBS: 060071265,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791C38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D75071">
        <w:t>u od 120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D75071">
        <w:t>829,02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791C38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D75071">
        <w:t>3. ST-1605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91C38">
        <w:t>a</w:t>
      </w:r>
      <w:r w:rsidR="003D3A71">
        <w:t xml:space="preserve"> ovlašten</w:t>
      </w:r>
      <w:r w:rsidR="00791C3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91C3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305A5F"/>
    <w:rsid w:val="003155FB"/>
    <w:rsid w:val="00346861"/>
    <w:rsid w:val="003A5182"/>
    <w:rsid w:val="003B5A26"/>
    <w:rsid w:val="003D3A71"/>
    <w:rsid w:val="0043500C"/>
    <w:rsid w:val="00466E36"/>
    <w:rsid w:val="0049070E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F7857"/>
    <w:rsid w:val="007010F6"/>
    <w:rsid w:val="00710400"/>
    <w:rsid w:val="00737DD6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43E29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52C41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8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8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8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8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8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8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8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8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1605</izvorni_sadrzaj>
    <derivirana_varijabla naziv="DomainObject.Predmet.Broj_1">1605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St-1605/2015</izvorni_sadrzaj>
    <derivirana_varijabla naziv="DomainObject.Predmet.OznakaBroj_1">St-1605/2015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FRIGO-ELEKTRO SERVIS, d.o.o. za građevinarstvo i trgovinu</izvorni_sadrzaj>
    <derivirana_varijabla naziv="DomainObject.Predmet.ProtustrankaFormated_1">  FRIGO-ELEKTRO SERVIS, d.o.o. za građevinarstvo i trgovinu</derivirana_varijabla>
  </DomainObject.Predmet.ProtustrankaFormated>
  <DomainObject.Predmet.ProtustrankaFormatedOIB>
    <izvorni_sadrzaj>  FRIGO-ELEKTRO SERVIS, d.o.o. za građevinarstvo i trgovinu, OIB 79540065638</izvorni_sadrzaj>
    <derivirana_varijabla naziv="DomainObject.Predmet.ProtustrankaFormatedOIB_1">  FRIGO-ELEKTRO SERVIS, d.o.o. za građevinarstvo i trgovinu, OIB 79540065638</derivirana_varijabla>
  </DomainObject.Predmet.ProtustrankaFormatedOIB>
  <DomainObject.Predmet.ProtustrankaFormatedWithAdress>
    <izvorni_sadrzaj> FRIGO-ELEKTRO SERVIS, d.o.o. za građevinarstvo i trgovinu, Hercegovačka Ulica 53, 21000 Split</izvorni_sadrzaj>
    <derivirana_varijabla naziv="DomainObject.Predmet.ProtustrankaFormatedWithAdress_1"> FRIGO-ELEKTRO SERVIS, d.o.o. za građevinarstvo i trgovinu, Hercegovačka Ulica 53, 21000 Split</derivirana_varijabla>
  </DomainObject.Predmet.ProtustrankaFormatedWithAdress>
  <DomainObject.Predmet.ProtustrankaFormatedWithAdressOIB>
    <izvorni_sadrzaj> FRIGO-ELEKTRO SERVIS, d.o.o. za građevinarstvo i trgovinu, OIB 79540065638, Hercegovačka Ulica 53, 21000 Split</izvorni_sadrzaj>
    <derivirana_varijabla naziv="DomainObject.Predmet.ProtustrankaFormatedWithAdressOIB_1"> FRIGO-ELEKTRO SERVIS, d.o.o. za građevinarstvo i trgovinu, OIB 79540065638, Hercegovačka Ulica 53, 21000 Split</derivirana_varijabla>
  </DomainObject.Predmet.ProtustrankaFormatedWithAdressOIB>
  <DomainObject.Predmet.ProtustrankaWithAdress>
    <izvorni_sadrzaj>FRIGO-ELEKTRO SERVIS, d.o.o. za građevinarstvo i trgovinu Hercegovačka Ulica 53, 21000 Split</izvorni_sadrzaj>
    <derivirana_varijabla naziv="DomainObject.Predmet.ProtustrankaWithAdress_1">FRIGO-ELEKTRO SERVIS, d.o.o. za građevinarstvo i trgovinu Hercegovačka Ulica 53, 21000 Split</derivirana_varijabla>
  </DomainObject.Predmet.ProtustrankaWithAdress>
  <DomainObject.Predmet.ProtustrankaWithAdressOIB>
    <izvorni_sadrzaj>FRIGO-ELEKTRO SERVIS, d.o.o. za građevinarstvo i trgovinu, OIB 79540065638, Hercegovačka Ulica 53, 21000 Split</izvorni_sadrzaj>
    <derivirana_varijabla naziv="DomainObject.Predmet.ProtustrankaWithAdressOIB_1">FRIGO-ELEKTRO SERVIS, d.o.o. za građevinarstvo i trgovinu, OIB 79540065638, Hercegovačka Ulica 53, 21000 Split</derivirana_varijabla>
  </DomainObject.Predmet.ProtustrankaWithAdressOIB>
  <DomainObject.Predmet.ProtustrankaNazivFormated>
    <izvorni_sadrzaj>FRIGO-ELEKTRO SERVIS, d.o.o. za građevinarstvo i trgovinu</izvorni_sadrzaj>
    <derivirana_varijabla naziv="DomainObject.Predmet.ProtustrankaNazivFormated_1">FRIGO-ELEKTRO SERVIS, d.o.o. za građevinarstvo i trgovinu</derivirana_varijabla>
  </DomainObject.Predmet.ProtustrankaNazivFormated>
  <DomainObject.Predmet.ProtustrankaNazivFormatedOIB>
    <izvorni_sadrzaj>FRIGO-ELEKTRO SERVIS, d.o.o. za građevinarstvo i trgovinu, OIB 79540065638</izvorni_sadrzaj>
    <derivirana_varijabla naziv="DomainObject.Predmet.ProtustrankaNazivFormatedOIB_1">FRIGO-ELEKTRO SERVIS, d.o.o. za građevinarstvo i trgovinu, OIB 79540065638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829.02</izvorni_sadrzaj>
    <derivirana_varijabla naziv="DomainObject.Predmet.TrenutnaVrijednost_1">829.02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FRIGO-ELEKTRO SERVIS, d.o.o. za građevinarstvo i trgovinu</item>
    </izvorni_sadrzaj>
    <derivirana_varijabla naziv="DomainObject.Predmet.ProtuStrankaListFormated_1">
      <item>FRIGO-ELEKTRO SERVIS, d.o.o. za građevinarstvo i trgovinu</item>
    </derivirana_varijabla>
  </DomainObject.Predmet.ProtuStrankaListFormated>
  <DomainObject.Predmet.ProtuStrankaListFormatedOIB>
    <izvorni_sadrzaj>
      <item>FRIGO-ELEKTRO SERVIS, d.o.o. za građevinarstvo i trgovinu, OIB 79540065638</item>
    </izvorni_sadrzaj>
    <derivirana_varijabla naziv="DomainObject.Predmet.ProtuStrankaListFormatedOIB_1">
      <item>FRIGO-ELEKTRO SERVIS, d.o.o. za građevinarstvo i trgovinu, OIB 79540065638</item>
    </derivirana_varijabla>
  </DomainObject.Predmet.ProtuStrankaListFormatedOIB>
  <DomainObject.Predmet.ProtuStrankaListFormatedWithAdress>
    <izvorni_sadrzaj>
      <item>FRIGO-ELEKTRO SERVIS, d.o.o. za građevinarstvo i trgovinu, Hercegovačka Ulica 53, 21000 Split</item>
    </izvorni_sadrzaj>
    <derivirana_varijabla naziv="DomainObject.Predmet.ProtuStrankaListFormatedWithAdress_1">
      <item>FRIGO-ELEKTRO SERVIS, d.o.o. za građevinarstvo i trgovinu, Hercegovačka Ulica 53, 21000 Split</item>
    </derivirana_varijabla>
  </DomainObject.Predmet.ProtuStrankaListFormatedWithAdress>
  <DomainObject.Predmet.ProtuStrankaListFormatedWithAdressOIB>
    <izvorni_sadrzaj>
      <item>FRIGO-ELEKTRO SERVIS, d.o.o. za građevinarstvo i trgovinu, OIB 79540065638, Hercegovačka Ulica 53, 21000 Split</item>
    </izvorni_sadrzaj>
    <derivirana_varijabla naziv="DomainObject.Predmet.ProtuStrankaListFormatedWithAdressOIB_1">
      <item>FRIGO-ELEKTRO SERVIS, d.o.o. za građevinarstvo i trgovinu, OIB 79540065638, Hercegovačka Ulica 53, 21000 Split</item>
    </derivirana_varijabla>
  </DomainObject.Predmet.ProtuStrankaListFormatedWithAdressOIB>
  <DomainObject.Predmet.ProtuStrankaListNazivFormated>
    <izvorni_sadrzaj>
      <item>FRIGO-ELEKTRO SERVIS, d.o.o. za građevinarstvo i trgovinu</item>
    </izvorni_sadrzaj>
    <derivirana_varijabla naziv="DomainObject.Predmet.ProtuStrankaListNazivFormated_1">
      <item>FRIGO-ELEKTRO SERVIS, d.o.o. za građevinarstvo i trgovinu</item>
    </derivirana_varijabla>
  </DomainObject.Predmet.ProtuStrankaListNazivFormated>
  <DomainObject.Predmet.ProtuStrankaListNazivFormatedOIB>
    <izvorni_sadrzaj>
      <item>FRIGO-ELEKTRO SERVIS, d.o.o. za građevinarstvo i trgovinu, OIB 79540065638</item>
    </izvorni_sadrzaj>
    <derivirana_varijabla naziv="DomainObject.Predmet.ProtuStrankaListNazivFormatedOIB_1">
      <item>FRIGO-ELEKTRO SERVIS, d.o.o. za građevinarstvo i trgovinu, OIB 79540065638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FRIGO-ELEKTRO SERVIS, d.o.o. za građevinarstvo i trgovinu</izvorni_sadrzaj>
    <derivirana_varijabla naziv="DomainObject.Predmet.ProtustrankaIDrugi_1">FRIGO-ELEKTRO SERVIS, d.o.o. za građevinarstvo i trgovinu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FRIGO-ELEKTRO SERVIS, d.o.o. za građevinarstvo i trgovinu, OIB 79540065638, Hercegovačka Ulica 53, 21000 Split</izvorni_sadrzaj>
    <derivirana_varijabla naziv="DomainObject.Predmet.ProtustrankaIDrugiAdressOIB_1">FRIGO-ELEKTRO SERVIS, d.o.o. za građevinarstvo i trgovinu, OIB 79540065638, Hercegovačka Ulica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FRIGO-ELEKTRO SERVIS, d.o.o. za građevinarstvo i trgovinu</item>
      <item>FINANCIJSKA AGENCIJA RC SPLIT</item>
    </izvorni_sadrzaj>
    <derivirana_varijabla naziv="DomainObject.Predmet.SudioniciListNaziv_1">
      <item>FRIGO-ELEKTRO SERVIS, d.o.o. za građevinarstvo i trgovinu</item>
      <item>FINANCIJSKA AGENCIJA RC SPLIT</item>
    </derivirana_varijabla>
  </DomainObject.Predmet.SudioniciListNaziv>
  <DomainObject.Predmet.SudioniciListAdressOIB>
    <izvorni_sadrzaj>
      <item>FRIGO-ELEKTRO SERVIS, d.o.o. za građevinarstvo i trgovinu, OIB 79540065638, Hercegovačka Ulica 53,21000 Split</item>
      <item>FINANCIJSKA AGENCIJA RC SPLIT, OIB 85821130368, Mažuranićeva 24b,21000 Split</item>
    </izvorni_sadrzaj>
    <derivirana_varijabla naziv="DomainObject.Predmet.SudioniciListAdressOIB_1">
      <item>FRIGO-ELEKTRO SERVIS, d.o.o. za građevinarstvo i trgovinu, OIB 79540065638, Hercegovačka Ulica 53,21000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79540065638</item>
      <item>, OIB 85821130368</item>
    </izvorni_sadrzaj>
    <derivirana_varijabla naziv="DomainObject.Predmet.SudioniciListNazivOIB_1">
      <item>, OIB 79540065638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1790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2015-12-18T08:48:00Z</dcterms:created>
  <dc:creator>Lari Glavaš</dc:creator>
  <cp:lastModifiedBy>Lari Glavaš</cp:lastModifiedBy>
  <cp:lastPrinted>2015-12-18T08:48:00Z</cp:lastPrinted>
  <dcterms:modified xmlns:xsi="http://www.w3.org/2001/XMLSchema-instance" xsi:type="dcterms:W3CDTF">2015-12-18T08:49:00Z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