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2620" w14:paraId="39e2620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02127">
        <w:t>7</w:t>
      </w:r>
      <w:r w:rsidR="00583E04">
        <w:t>420</w:t>
      </w:r>
      <w:r w:rsidR="00EF42CD">
        <w:t>/</w:t>
      </w:r>
      <w:r w:rsidR="00F8679B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2A6E5F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E72C97" w:rsidR="00D01B78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EE274A" w:rsidRPr="00EE274A">
        <w:t xml:space="preserve"> </w:t>
      </w:r>
      <w:r w:rsidR="00583E04">
        <w:t>PIKER-TIM d.o.o., Zagreb, Biokovska 56A, OIB: 52973859894, MBS: 080649190.</w:t>
      </w:r>
    </w:p>
    <w:p w:rsidRDefault="00E72C97" w:rsidP="00E72C97" w:rsidR="00E72C97">
      <w:pPr>
        <w:ind w:hanging="705" w:left="705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583E04">
        <w:t>71.804,91</w:t>
      </w:r>
      <w:r w:rsidR="00E36EE2">
        <w:t xml:space="preserve"> </w:t>
      </w:r>
      <w:r w:rsidR="005B0782">
        <w:t>k</w:t>
      </w:r>
      <w:r w:rsidR="00850F73">
        <w:t>u</w:t>
      </w:r>
      <w:r w:rsidR="005B0782">
        <w:t>n</w:t>
      </w:r>
      <w:r w:rsidR="00850F73">
        <w:t>a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272846">
        <w:t>1</w:t>
      </w:r>
      <w:r w:rsidR="002A6E5F">
        <w:t>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802127">
      <w:t>7</w:t>
    </w:r>
    <w:r w:rsidR="00583E04">
      <w:t>420</w:t>
    </w:r>
    <w:r w:rsidR="00F8679B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6ED6"/>
    <w:rsid w:val="00114EAD"/>
    <w:rsid w:val="0012468D"/>
    <w:rsid w:val="00163074"/>
    <w:rsid w:val="00185571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76508"/>
    <w:rsid w:val="00297E94"/>
    <w:rsid w:val="002A6E5F"/>
    <w:rsid w:val="00325398"/>
    <w:rsid w:val="003538DF"/>
    <w:rsid w:val="0038246E"/>
    <w:rsid w:val="003D35F9"/>
    <w:rsid w:val="003E3A15"/>
    <w:rsid w:val="003E5D1C"/>
    <w:rsid w:val="003F786A"/>
    <w:rsid w:val="00401726"/>
    <w:rsid w:val="00413610"/>
    <w:rsid w:val="00413F4C"/>
    <w:rsid w:val="00483EEB"/>
    <w:rsid w:val="00496578"/>
    <w:rsid w:val="004B337A"/>
    <w:rsid w:val="004F3962"/>
    <w:rsid w:val="0053446F"/>
    <w:rsid w:val="00572798"/>
    <w:rsid w:val="00583E04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B55A2"/>
    <w:rsid w:val="006C120B"/>
    <w:rsid w:val="006D0941"/>
    <w:rsid w:val="00741FFD"/>
    <w:rsid w:val="00786AE3"/>
    <w:rsid w:val="007B13A4"/>
    <w:rsid w:val="007B5AFD"/>
    <w:rsid w:val="007C7891"/>
    <w:rsid w:val="007D5A5D"/>
    <w:rsid w:val="007E717E"/>
    <w:rsid w:val="00802127"/>
    <w:rsid w:val="008155EE"/>
    <w:rsid w:val="008163C0"/>
    <w:rsid w:val="00850F73"/>
    <w:rsid w:val="00860308"/>
    <w:rsid w:val="008613BD"/>
    <w:rsid w:val="00863025"/>
    <w:rsid w:val="00871F01"/>
    <w:rsid w:val="008C65D3"/>
    <w:rsid w:val="008D19B9"/>
    <w:rsid w:val="008E28F7"/>
    <w:rsid w:val="00920CA0"/>
    <w:rsid w:val="009419D8"/>
    <w:rsid w:val="00966EED"/>
    <w:rsid w:val="009A263E"/>
    <w:rsid w:val="009F3FBC"/>
    <w:rsid w:val="00A71431"/>
    <w:rsid w:val="00AC4528"/>
    <w:rsid w:val="00AD027A"/>
    <w:rsid w:val="00B53A01"/>
    <w:rsid w:val="00B82F18"/>
    <w:rsid w:val="00BD2F8B"/>
    <w:rsid w:val="00C50013"/>
    <w:rsid w:val="00C836B9"/>
    <w:rsid w:val="00C958E9"/>
    <w:rsid w:val="00CE7362"/>
    <w:rsid w:val="00D01B78"/>
    <w:rsid w:val="00D03BD6"/>
    <w:rsid w:val="00D13811"/>
    <w:rsid w:val="00D16CA0"/>
    <w:rsid w:val="00D23177"/>
    <w:rsid w:val="00D253EC"/>
    <w:rsid w:val="00D32135"/>
    <w:rsid w:val="00D66226"/>
    <w:rsid w:val="00E36EE2"/>
    <w:rsid w:val="00E5588A"/>
    <w:rsid w:val="00E72C97"/>
    <w:rsid w:val="00EC3302"/>
    <w:rsid w:val="00ED2B04"/>
    <w:rsid w:val="00ED6AA8"/>
    <w:rsid w:val="00EE274A"/>
    <w:rsid w:val="00EF1BCD"/>
    <w:rsid w:val="00EF42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38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8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8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8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8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38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8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8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8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8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7420</izvorni_sadrzaj>
    <derivirana_varijabla naziv="DomainObject.Predmet.Broj_1">7420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St-7420/2015</izvorni_sadrzaj>
    <derivirana_varijabla naziv="DomainObject.Predmet.OznakaBroj_1">St-7420/2015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PIKER-TIM d.o.o. zastupanog po punomoćniku Davor Denac</izvorni_sadrzaj>
    <derivirana_varijabla naziv="DomainObject.Predmet.ProtustrankaFormated_1">  PIKER-TIM d.o.o. zastupanog po punomoćniku Davor Denac</derivirana_varijabla>
  </DomainObject.Predmet.ProtustrankaFormated>
  <DomainObject.Predmet.ProtustrankaFormatedOIB>
    <izvorni_sadrzaj>  PIKER-TIM d.o.o., OIB 52973859894 zastupanog po punomoćniku Davor Denac</izvorni_sadrzaj>
    <derivirana_varijabla naziv="DomainObject.Predmet.ProtustrankaFormatedOIB_1">  PIKER-TIM d.o.o., OIB 52973859894 zastupanog po punomoćniku Davor Denac</derivirana_varijabla>
  </DomainObject.Predmet.ProtustrankaFormatedOIB>
  <DomainObject.Predmet.ProtustrankaFormatedWithAdress>
    <izvorni_sadrzaj> PIKER-TIM d.o.o., Biokovska 56 A, 10000 Zagreb zastupanog po punomoćniku Davor Denac</izvorni_sadrzaj>
    <derivirana_varijabla naziv="DomainObject.Predmet.ProtustrankaFormatedWithAdress_1"> PIKER-TIM d.o.o., Biokovska 56 A, 10000 Zagreb zastupanog po punomoćniku Davor Denac</derivirana_varijabla>
  </DomainObject.Predmet.ProtustrankaFormatedWithAdress>
  <DomainObject.Predmet.ProtustrankaFormatedWithAdressOIB>
    <izvorni_sadrzaj> PIKER-TIM d.o.o., OIB 52973859894, Biokovska 56 A, 10000 Zagreb zastupanog po punomoćniku Davor Denac</izvorni_sadrzaj>
    <derivirana_varijabla naziv="DomainObject.Predmet.ProtustrankaFormatedWithAdressOIB_1"> PIKER-TIM d.o.o., OIB 52973859894, Biokovska 56 A, 10000 Zagreb zastupanog po punomoćniku Davor Denac</derivirana_varijabla>
  </DomainObject.Predmet.ProtustrankaFormatedWithAdressOIB>
  <DomainObject.Predmet.ProtustrankaWithAdress>
    <izvorni_sadrzaj>PIKER-TIM d.o.o. Biokovska 56 A, 10000 Zagreb</izvorni_sadrzaj>
    <derivirana_varijabla naziv="DomainObject.Predmet.ProtustrankaWithAdress_1">PIKER-TIM d.o.o. Biokovska 56 A, 10000 Zagreb</derivirana_varijabla>
  </DomainObject.Predmet.ProtustrankaWithAdress>
  <DomainObject.Predmet.ProtustrankaWithAdressOIB>
    <izvorni_sadrzaj>PIKER-TIM d.o.o., OIB 52973859894, Biokovska 56 A, 10000 Zagreb</izvorni_sadrzaj>
    <derivirana_varijabla naziv="DomainObject.Predmet.ProtustrankaWithAdressOIB_1">PIKER-TIM d.o.o., OIB 52973859894, Biokovska 56 A, 10000 Zagreb</derivirana_varijabla>
  </DomainObject.Predmet.ProtustrankaWithAdressOIB>
  <DomainObject.Predmet.ProtustrankaNazivFormated>
    <izvorni_sadrzaj>PIKER-TIM d.o.o.</izvorni_sadrzaj>
    <derivirana_varijabla naziv="DomainObject.Predmet.ProtustrankaNazivFormated_1">PIKER-TIM d.o.o.</derivirana_varijabla>
  </DomainObject.Predmet.ProtustrankaNazivFormated>
  <DomainObject.Predmet.ProtustrankaNazivFormatedOIB>
    <izvorni_sadrzaj>PIKER-TIM d.o.o., OIB 52973859894</izvorni_sadrzaj>
    <derivirana_varijabla naziv="DomainObject.Predmet.ProtustrankaNazivFormatedOIB_1">PIKER-TIM d.o.o., OIB 52973859894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PIKER-TIM d.o.o. zastupanog po punomoćniku Davor Denac</item>
    </izvorni_sadrzaj>
    <derivirana_varijabla naziv="DomainObject.Predmet.ProtuStrankaListFormated_1">
      <item>PIKER-TIM d.o.o. zastupanog po punomoćniku Davor Denac</item>
    </derivirana_varijabla>
  </DomainObject.Predmet.ProtuStrankaListFormated>
  <DomainObject.Predmet.ProtuStrankaListFormatedOIB>
    <izvorni_sadrzaj>
      <item>PIKER-TIM d.o.o., OIB 52973859894 zastupanog po punomoćniku Davor Denac</item>
    </izvorni_sadrzaj>
    <derivirana_varijabla naziv="DomainObject.Predmet.ProtuStrankaListFormatedOIB_1">
      <item>PIKER-TIM d.o.o., OIB 52973859894 zastupanog po punomoćniku Davor Denac</item>
    </derivirana_varijabla>
  </DomainObject.Predmet.ProtuStrankaListFormatedOIB>
  <DomainObject.Predmet.ProtuStrankaListFormatedWithAdress>
    <izvorni_sadrzaj>
      <item>PIKER-TIM d.o.o., Biokovska 56 A, 10000 Zagreb zastupanog po punomoćniku Davor Denac</item>
    </izvorni_sadrzaj>
    <derivirana_varijabla naziv="DomainObject.Predmet.ProtuStrankaListFormatedWithAdress_1">
      <item>PIKER-TIM d.o.o., Biokovska 56 A, 10000 Zagreb zastupanog po punomoćniku Davor Denac</item>
    </derivirana_varijabla>
  </DomainObject.Predmet.ProtuStrankaListFormatedWithAdress>
  <DomainObject.Predmet.ProtuStrankaListFormatedWithAdressOIB>
    <izvorni_sadrzaj>
      <item>PIKER-TIM d.o.o., OIB 52973859894, Biokovska 56 A, 10000 Zagreb zastupanog po punomoćniku Davor Denac</item>
    </izvorni_sadrzaj>
    <derivirana_varijabla naziv="DomainObject.Predmet.ProtuStrankaListFormatedWithAdressOIB_1">
      <item>PIKER-TIM d.o.o., OIB 52973859894, Biokovska 56 A, 10000 Zagreb zastupanog po punomoćniku Davor Denac</item>
    </derivirana_varijabla>
  </DomainObject.Predmet.ProtuStrankaListFormatedWithAdressOIB>
  <DomainObject.Predmet.ProtuStrankaListNazivFormated>
    <izvorni_sadrzaj>
      <item>PIKER-TIM d.o.o.</item>
    </izvorni_sadrzaj>
    <derivirana_varijabla naziv="DomainObject.Predmet.ProtuStrankaListNazivFormated_1">
      <item>PIKER-TIM d.o.o.</item>
    </derivirana_varijabla>
  </DomainObject.Predmet.ProtuStrankaListNazivFormated>
  <DomainObject.Predmet.ProtuStrankaListNazivFormatedOIB>
    <izvorni_sadrzaj>
      <item>PIKER-TIM d.o.o., OIB 52973859894</item>
    </izvorni_sadrzaj>
    <derivirana_varijabla naziv="DomainObject.Predmet.ProtuStrankaListNazivFormatedOIB_1">
      <item>PIKER-TIM d.o.o., OIB 52973859894</item>
    </derivirana_varijabla>
  </DomainObject.Predmet.ProtuStrankaListNazivFormatedOIB>
  <DomainObject.Predmet.OstaliListFormated>
    <izvorni_sadrzaj>
      <item>Davor Denac punomoćnik sudionika u postupku PIKER-TIM d.o.o.</item>
    </izvorni_sadrzaj>
    <derivirana_varijabla naziv="DomainObject.Predmet.OstaliListFormated_1">
      <item>Davor Denac punomoćnik sudionika u postupku PIKER-TIM d.o.o.</item>
    </derivirana_varijabla>
  </DomainObject.Predmet.OstaliListFormated>
  <DomainObject.Predmet.OstaliListFormatedOIB>
    <izvorni_sadrzaj>
      <item>Davor Denac, OIB 90004124119 punomoćnik sudionika u postupku PIKER-TIM d.o.o.</item>
    </izvorni_sadrzaj>
    <derivirana_varijabla naziv="DomainObject.Predmet.OstaliListFormatedOIB_1">
      <item>Davor Denac, OIB 90004124119 punomoćnik sudionika u postupku PIKER-TIM d.o.o.</item>
    </derivirana_varijabla>
  </DomainObject.Predmet.OstaliListFormatedOIB>
  <DomainObject.Predmet.OstaliListFormatedWithAdress>
    <izvorni_sadrzaj>
      <item>Davor Denac, Biokovska Ulica 56a, 10000 Zagreb punomoćnik sudionika u postupku PIKER-TIM d.o.o.</item>
    </izvorni_sadrzaj>
    <derivirana_varijabla naziv="DomainObject.Predmet.OstaliListFormatedWithAdress_1">
      <item>Davor Denac, Biokovska Ulica 56a, 10000 Zagreb punomoćnik sudionika u postupku PIKER-TIM d.o.o.</item>
    </derivirana_varijabla>
  </DomainObject.Predmet.OstaliListFormatedWithAdress>
  <DomainObject.Predmet.OstaliListFormatedWithAdressOIB>
    <izvorni_sadrzaj>
      <item>Davor Denac, OIB 90004124119, Biokovska Ulica 56a, 10000 Zagreb punomoćnik sudionika u postupku PIKER-TIM d.o.o.</item>
    </izvorni_sadrzaj>
    <derivirana_varijabla naziv="DomainObject.Predmet.OstaliListFormatedWithAdressOIB_1">
      <item>Davor Denac, OIB 90004124119, Biokovska Ulica 56a, 10000 Zagreb punomoćnik sudionika u postupku PIKER-TIM d.o.o.</item>
    </derivirana_varijabla>
  </DomainObject.Predmet.OstaliListFormatedWithAdressOIB>
  <DomainObject.Predmet.OstaliListNazivFormated>
    <izvorni_sadrzaj>
      <item>Davor Denac</item>
    </izvorni_sadrzaj>
    <derivirana_varijabla naziv="DomainObject.Predmet.OstaliListNazivFormated_1">
      <item>Davor Denac</item>
    </derivirana_varijabla>
  </DomainObject.Predmet.OstaliListNazivFormated>
  <DomainObject.Predmet.OstaliListNazivFormatedOIB>
    <izvorni_sadrzaj>
      <item>Davor Denac, OIB 90004124119</item>
    </izvorni_sadrzaj>
    <derivirana_varijabla naziv="DomainObject.Predmet.OstaliListNazivFormatedOIB_1">
      <item>Davor Denac, OIB 90004124119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PIKER-TIM d.o.o.</izvorni_sadrzaj>
    <derivirana_varijabla naziv="DomainObject.Predmet.ProtustrankaIDrugi_1">PIKER-TIM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PIKER-TIM d.o.o., OIB 52973859894, Biokovska 56 A, 10000 Zagreb</izvorni_sadrzaj>
    <derivirana_varijabla naziv="DomainObject.Predmet.ProtustrankaIDrugiAdressOIB_1">PIKER-TIM d.o.o., OIB 52973859894, Biokovska 56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PIKER-TIM d.o.o.</item>
      <item>Davor Denac</item>
    </izvorni_sadrzaj>
    <derivirana_varijabla naziv="DomainObject.Predmet.SudioniciListNaziv_1">
      <item>FINA Regionalni centar Zagreb</item>
      <item>PIKER-TIM d.o.o.</item>
      <item>Davor Denac</item>
    </derivirana_varijabla>
  </DomainObject.Predmet.SudioniciListNaziv>
  <DomainObject.Predmet.SudioniciListAdressOIB>
    <izvorni_sadrzaj>
      <item>FINA Regionalni centar Zagreb, OIB 85821130368, Trg svibanjskih žrtava 1995. 1,10000 Zagreb</item>
      <item>PIKER-TIM d.o.o., OIB 52973859894, Biokovska 56 A,10000 Zagreb</item>
      <item>Davor Denac, OIB 90004124119, Biokovska Ulica 56a,10000 Zagreb</item>
    </izvorni_sadrzaj>
    <derivirana_varijabla naziv="DomainObject.Predmet.SudioniciListAdressOIB_1">
      <item>FINA Regionalni centar Zagreb, OIB 85821130368, Trg svibanjskih žrtava 1995. 1,10000 Zagreb</item>
      <item>PIKER-TIM d.o.o., OIB 52973859894, Biokovska 56 A,10000 Zagreb</item>
      <item>Davor Denac, OIB 90004124119, Biokovska Ulica 56a,10000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52973859894</item>
      <item>, OIB 90004124119</item>
    </izvorni_sadrzaj>
    <derivirana_varijabla naziv="DomainObject.Predmet.SudioniciListNazivOIB_1">
      <item>, OIB 85821130368</item>
      <item>, OIB 52973859894</item>
      <item>, OIB 90004124119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1452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2016-02-12T11:19:00Z</dcterms:created>
  <dc:creator>ilukac</dc:creator>
  <cp:lastModifiedBy>Mirela Šantek</cp:lastModifiedBy>
  <cp:lastPrinted>2016-03-14T09:22:00Z</cp:lastPrinted>
  <dcterms:modified xmlns:xsi="http://www.w3.org/2001/XMLSchema-instance" xsi:type="dcterms:W3CDTF">2016-03-16T14:35:00Z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