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9dc4" w14:paraId="cb89dc4" w:rsidRDefault="00D47921" w:rsidP="00C9293C" w:rsidR="00C9293C">
      <w:pPr>
        <w:jc w:val="right"/>
        <w15:collapsed w:val="false"/>
      </w:pPr>
      <w:bookmarkStart w:name="_GoBack" w:id="0"/>
      <w:bookmarkEnd w:id="0"/>
      <w:r>
        <w:t>19</w:t>
      </w:r>
      <w:r w:rsidR="00E34EFC">
        <w:t xml:space="preserve"> </w:t>
      </w:r>
      <w:r w:rsidR="009D3CD2">
        <w:t>Sp</w:t>
      </w:r>
      <w:r w:rsidR="00C9293C">
        <w:t>-</w:t>
      </w:r>
      <w:r w:rsidR="007764F8">
        <w:t>5</w:t>
      </w:r>
      <w:r w:rsidR="00C9293C">
        <w:t>/</w:t>
      </w:r>
      <w:r w:rsidR="00CB4934">
        <w:t>20</w:t>
      </w:r>
      <w:r w:rsidR="00E34EFC">
        <w:t>1</w:t>
      </w:r>
      <w:r w:rsidR="004060EE">
        <w:t>7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</w:t>
      </w:r>
      <w:r w:rsidR="007764F8">
        <w:t>Robert Šiškovski</w:t>
      </w:r>
      <w:r w:rsidR="002461C0">
        <w:t xml:space="preserve"> iz </w:t>
      </w:r>
      <w:r w:rsidR="007764F8">
        <w:t>Šibenika,</w:t>
      </w:r>
      <w:r w:rsidR="002461C0">
        <w:t xml:space="preserve"> </w:t>
      </w:r>
      <w:r w:rsidR="007764F8">
        <w:t>Petra Preradovića 3</w:t>
      </w:r>
      <w:r w:rsidR="009D3CD2">
        <w:t>, OIB:</w:t>
      </w:r>
      <w:r w:rsidR="007764F8">
        <w:t>98526083113</w:t>
      </w:r>
      <w:r w:rsidR="009D3CD2">
        <w:t xml:space="preserve">, za otvaranje postupka stečaja potrošača, </w:t>
      </w:r>
      <w:r w:rsidR="007764F8">
        <w:t>28</w:t>
      </w:r>
      <w:r w:rsidR="009D3CD2">
        <w:t xml:space="preserve">. </w:t>
      </w:r>
      <w:r w:rsidR="007764F8">
        <w:t>travnja</w:t>
      </w:r>
      <w:r w:rsidR="009D3CD2">
        <w:t xml:space="preserve"> 201</w:t>
      </w:r>
      <w:r w:rsidR="004060EE">
        <w:t>7</w:t>
      </w:r>
      <w:r w:rsidR="009D3CD2">
        <w:t>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EC635F" w:rsidR="009D3CD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7764F8" w:rsidRPr="007764F8">
        <w:rPr>
          <w:b/>
        </w:rPr>
        <w:t>30</w:t>
      </w:r>
      <w:r w:rsidR="009D3CD2" w:rsidRPr="007764F8">
        <w:rPr>
          <w:b/>
        </w:rPr>
        <w:t>.</w:t>
      </w:r>
      <w:r w:rsidR="007764F8">
        <w:rPr>
          <w:b/>
        </w:rPr>
        <w:t xml:space="preserve"> lip</w:t>
      </w:r>
      <w:r w:rsidR="002461C0">
        <w:rPr>
          <w:b/>
        </w:rPr>
        <w:t>nj</w:t>
      </w:r>
      <w:r w:rsidR="004060EE">
        <w:rPr>
          <w:b/>
        </w:rPr>
        <w:t>a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 w:rsidR="00B43B79">
        <w:rPr>
          <w:b/>
        </w:rPr>
        <w:t>7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F05C18">
        <w:rPr>
          <w:b/>
        </w:rPr>
        <w:t>9</w:t>
      </w:r>
      <w:r w:rsidR="009566A2">
        <w:rPr>
          <w:b/>
        </w:rPr>
        <w:t>,</w:t>
      </w:r>
      <w:r w:rsidR="00F05C18">
        <w:rPr>
          <w:b/>
        </w:rPr>
        <w:t>3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EC635F">
        <w:t xml:space="preserve"> </w:t>
      </w:r>
      <w:r w:rsidR="009D3CD2">
        <w:t>te se na isto pozivaju:</w:t>
      </w:r>
    </w:p>
    <w:p w:rsidRDefault="009D3CD2" w:rsidP="009D3CD2" w:rsidR="009D3CD2">
      <w:pPr>
        <w:jc w:val="both"/>
      </w:pPr>
    </w:p>
    <w:p w:rsidRDefault="00EE2554" w:rsidP="009A42A8" w:rsidR="009A42A8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</w:t>
      </w:r>
      <w:r w:rsidR="008B5FA1">
        <w:t>-</w:t>
      </w:r>
      <w:r w:rsidR="00B1217E">
        <w:t xml:space="preserve"> dužnik </w:t>
      </w:r>
      <w:r w:rsidR="009D3CD2">
        <w:t xml:space="preserve"> </w:t>
      </w:r>
      <w:r w:rsidR="007764F8">
        <w:t>Robert Šiškovski iz Šibenika, Petra Preradovića 3, OIB:98526083113</w:t>
      </w:r>
    </w:p>
    <w:p w:rsidRDefault="009A42A8" w:rsidP="009A42A8" w:rsidR="009A42A8">
      <w:pPr>
        <w:pStyle w:val="Odlomakpopisa"/>
        <w:jc w:val="both"/>
      </w:pPr>
    </w:p>
    <w:p w:rsidRDefault="007764F8" w:rsidP="007764F8" w:rsidR="007764F8">
      <w:pPr>
        <w:pStyle w:val="Odlomakpopisa"/>
        <w:numPr>
          <w:ilvl w:val="0"/>
          <w:numId w:val="7"/>
        </w:numPr>
        <w:jc w:val="both"/>
      </w:pPr>
      <w:r w:rsidRPr="001F2801">
        <w:t>vjerovnik HT d.d., Zagreb, R.F. Mihanovića 9, OIB:81793146560</w:t>
      </w:r>
    </w:p>
    <w:p w:rsidRDefault="007764F8" w:rsidP="007764F8" w:rsidR="002461C0" w:rsidRPr="001F2801">
      <w:pPr>
        <w:pStyle w:val="Odlomakpopisa"/>
        <w:numPr>
          <w:ilvl w:val="0"/>
          <w:numId w:val="7"/>
        </w:numPr>
        <w:jc w:val="both"/>
      </w:pPr>
      <w:r>
        <w:t>vjerovnik VIPnet d.o.o., Zagreb, Vrtni put 1, OIB:2952421204</w:t>
      </w:r>
    </w:p>
    <w:p w:rsidRDefault="002461C0" w:rsidP="009A42A8" w:rsidR="00D27D73">
      <w:pPr>
        <w:pStyle w:val="Odlomakpopisa"/>
        <w:numPr>
          <w:ilvl w:val="0"/>
          <w:numId w:val="7"/>
        </w:numPr>
        <w:jc w:val="both"/>
      </w:pPr>
      <w:r w:rsidRPr="001F2801">
        <w:t>vjerovnik FINANCIJSKA AGENCIJA, Zagreb, Ulica grada Vukovara 70, OIB:85821130368</w:t>
      </w:r>
    </w:p>
    <w:p w:rsidRDefault="004060EE" w:rsidP="005B1E85" w:rsidR="004060EE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>Vrijeme između objave poziva za pripremno ročište i pripremnog ročišta ne može biti kraće od 60 dana (čl.48. st.2. ZSP-a)</w:t>
      </w:r>
      <w:r w:rsidR="00B43B79">
        <w:t>.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III. Vjerovnici čije tražbine nisu sadržane u popisu imovine i obveza niti su pri izradi plana ispunjenja uzete u obzir mogu zahtijevati njihovo namirenje samo ako su u roku od 30 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lastRenderedPageBreak/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9A42A8">
        <w:t>la propisanih ovim Z</w:t>
      </w:r>
      <w:r w:rsidR="00EE2554">
        <w:t>akonom (čl.</w:t>
      </w:r>
      <w:r>
        <w:t>52. ZSP</w:t>
      </w:r>
      <w:r w:rsidR="00D27D73">
        <w:t>-a</w:t>
      </w:r>
      <w:r>
        <w:t>).</w:t>
      </w:r>
    </w:p>
    <w:p w:rsidRDefault="00BD018A" w:rsidP="005B1E85" w:rsidR="00BD018A">
      <w:pPr>
        <w:ind w:firstLine="708"/>
        <w:jc w:val="both"/>
      </w:pPr>
    </w:p>
    <w:p w:rsidRDefault="00764B1C" w:rsidP="009566A2" w:rsidR="00764B1C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9A42A8">
        <w:t>2</w:t>
      </w:r>
      <w:r w:rsidR="007764F8">
        <w:t>8</w:t>
      </w:r>
      <w:r w:rsidR="009566A2">
        <w:t xml:space="preserve">. </w:t>
      </w:r>
      <w:r w:rsidR="007764F8">
        <w:t>travnj</w:t>
      </w:r>
      <w:r w:rsidR="009A42A8">
        <w:t>a</w:t>
      </w:r>
      <w:r w:rsidR="001329AB">
        <w:t xml:space="preserve"> </w:t>
      </w:r>
      <w:r w:rsidR="009566A2">
        <w:t>20</w:t>
      </w:r>
      <w:r w:rsidR="00E34EFC">
        <w:t>1</w:t>
      </w:r>
      <w:r w:rsidR="004060EE">
        <w:t>7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  <w:r w:rsidR="007764F8">
        <w:t xml:space="preserve"> v.r.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D27D73">
        <w:t>lanom ispunjenja obveza (čl.</w:t>
      </w:r>
      <w:r w:rsidR="00AF6AE0">
        <w:t>48. st.1.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</w:t>
      </w:r>
      <w:r w:rsidR="00D27D73">
        <w:t>ici e-oglasna ploča sudova (čl.</w:t>
      </w:r>
      <w:r>
        <w:t>25. st.2. ZSP-a).</w:t>
      </w:r>
    </w:p>
    <w:p w:rsidRDefault="007764F8" w:rsidP="00764B1C" w:rsidR="007764F8">
      <w:pPr>
        <w:jc w:val="both"/>
      </w:pPr>
    </w:p>
    <w:p w:rsidRDefault="007764F8" w:rsidP="00764B1C" w:rsidR="007764F8">
      <w:pPr>
        <w:jc w:val="both"/>
      </w:pPr>
    </w:p>
    <w:p w:rsidRDefault="007764F8" w:rsidP="00764B1C" w:rsidR="007764F8">
      <w:pPr>
        <w:jc w:val="both"/>
      </w:pPr>
      <w:r>
        <w:t>Poštom: predlagatelju Robert Šiškovski iz Šibenika, Petra Preradovića 3</w:t>
      </w:r>
    </w:p>
    <w:sectPr w:rsidSect="00CB4934" w:rsidR="007764F8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A7B" w:rsidR="00D85A7B">
      <w:r>
        <w:separator/>
      </w:r>
    </w:p>
  </w:endnote>
  <w:endnote w:id="0" w:type="continuationSeparator">
    <w:p w:rsidRDefault="00D85A7B" w:rsidR="00D85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A7B" w:rsidR="00D85A7B">
      <w:r>
        <w:separator/>
      </w:r>
    </w:p>
  </w:footnote>
  <w:footnote w:id="0" w:type="continuationSeparator">
    <w:p w:rsidRDefault="00D85A7B" w:rsidR="00D85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8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</w:t>
    </w:r>
    <w:r w:rsidR="007764F8">
      <w:t>5</w:t>
    </w:r>
    <w:r w:rsidR="004060EE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60F69"/>
    <w:rsid w:val="0009557A"/>
    <w:rsid w:val="001178EC"/>
    <w:rsid w:val="001329AB"/>
    <w:rsid w:val="00136DCF"/>
    <w:rsid w:val="00151023"/>
    <w:rsid w:val="00154EDB"/>
    <w:rsid w:val="001710CC"/>
    <w:rsid w:val="001B7C3B"/>
    <w:rsid w:val="002326E9"/>
    <w:rsid w:val="002461C0"/>
    <w:rsid w:val="002C7D7F"/>
    <w:rsid w:val="002D15D1"/>
    <w:rsid w:val="002D74B3"/>
    <w:rsid w:val="00305CA6"/>
    <w:rsid w:val="00344D8F"/>
    <w:rsid w:val="003B1D32"/>
    <w:rsid w:val="003B4368"/>
    <w:rsid w:val="003D17BA"/>
    <w:rsid w:val="003D7CB8"/>
    <w:rsid w:val="003E0349"/>
    <w:rsid w:val="004060EE"/>
    <w:rsid w:val="0042288A"/>
    <w:rsid w:val="00453C35"/>
    <w:rsid w:val="004734CC"/>
    <w:rsid w:val="004E28E6"/>
    <w:rsid w:val="00510AD4"/>
    <w:rsid w:val="005624E7"/>
    <w:rsid w:val="005A1B04"/>
    <w:rsid w:val="005A411B"/>
    <w:rsid w:val="005B1E85"/>
    <w:rsid w:val="00655471"/>
    <w:rsid w:val="006626FF"/>
    <w:rsid w:val="00695EDE"/>
    <w:rsid w:val="006B5530"/>
    <w:rsid w:val="006D15E9"/>
    <w:rsid w:val="007064BB"/>
    <w:rsid w:val="007317A3"/>
    <w:rsid w:val="00764B1C"/>
    <w:rsid w:val="00773FC7"/>
    <w:rsid w:val="007764F8"/>
    <w:rsid w:val="007A6DBF"/>
    <w:rsid w:val="007B0FEE"/>
    <w:rsid w:val="007E41D5"/>
    <w:rsid w:val="00855D28"/>
    <w:rsid w:val="008B5FA1"/>
    <w:rsid w:val="00913843"/>
    <w:rsid w:val="009566A2"/>
    <w:rsid w:val="00966B9D"/>
    <w:rsid w:val="009A42A8"/>
    <w:rsid w:val="009D3CD2"/>
    <w:rsid w:val="00A318D5"/>
    <w:rsid w:val="00A45893"/>
    <w:rsid w:val="00A538B5"/>
    <w:rsid w:val="00AF6AE0"/>
    <w:rsid w:val="00B1217E"/>
    <w:rsid w:val="00B40156"/>
    <w:rsid w:val="00B43B79"/>
    <w:rsid w:val="00B45140"/>
    <w:rsid w:val="00B53E13"/>
    <w:rsid w:val="00B9496B"/>
    <w:rsid w:val="00BD018A"/>
    <w:rsid w:val="00C202C7"/>
    <w:rsid w:val="00C6192A"/>
    <w:rsid w:val="00C9293C"/>
    <w:rsid w:val="00CB4934"/>
    <w:rsid w:val="00CD5CC4"/>
    <w:rsid w:val="00CF267E"/>
    <w:rsid w:val="00D21D14"/>
    <w:rsid w:val="00D25B55"/>
    <w:rsid w:val="00D27D73"/>
    <w:rsid w:val="00D47921"/>
    <w:rsid w:val="00D85A7B"/>
    <w:rsid w:val="00D92CA8"/>
    <w:rsid w:val="00E34EFC"/>
    <w:rsid w:val="00E42AC2"/>
    <w:rsid w:val="00E46C32"/>
    <w:rsid w:val="00E60C6B"/>
    <w:rsid w:val="00E735C8"/>
    <w:rsid w:val="00EC5262"/>
    <w:rsid w:val="00EC635F"/>
    <w:rsid w:val="00EE2554"/>
    <w:rsid w:val="00F05C18"/>
    <w:rsid w:val="00F45669"/>
    <w:rsid w:val="00F5159D"/>
    <w:rsid w:val="00F540E1"/>
    <w:rsid w:val="00F5649F"/>
    <w:rsid w:val="00FC580E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Pozicija SP</izvorni_sadrzaj>
    <derivirana_varijabla naziv="DomainObject.Predmet.PrimjedbaSuca_1">Pozicija SP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Šiškovski</izvorni_sadrzaj>
    <derivirana_varijabla naziv="DomainObject.Predmet.StrankaFormated_1">  Robert Šiškovski</derivirana_varijabla>
  </DomainObject.Predmet.StrankaFormated>
  <DomainObject.Predmet.StrankaFormatedOIB>
    <izvorni_sadrzaj>  Robert Šiškovski, OIB 98526083113</izvorni_sadrzaj>
    <derivirana_varijabla naziv="DomainObject.Predmet.StrankaFormatedOIB_1">  Robert Šiškovski, OIB 98526083113</derivirana_varijabla>
  </DomainObject.Predmet.StrankaFormatedOIB>
  <DomainObject.Predmet.StrankaFormatedWithAdress>
    <izvorni_sadrzaj> Robert Šiškovski, Petra Preradovića 3, 22000 Šibenik</izvorni_sadrzaj>
    <derivirana_varijabla naziv="DomainObject.Predmet.StrankaFormatedWithAdress_1"> Robert Šiškovski, Petra Preradovića 3, 22000 Šibenik</derivirana_varijabla>
  </DomainObject.Predmet.StrankaFormatedWithAdress>
  <DomainObject.Predmet.StrankaFormatedWithAdressOIB>
    <izvorni_sadrzaj> Robert Šiškovski, OIB 98526083113, Petra Preradovića 3, 22000 Šibenik</izvorni_sadrzaj>
    <derivirana_varijabla naziv="DomainObject.Predmet.StrankaFormatedWithAdressOIB_1"> Robert Šiškovski, OIB 98526083113, Petra Preradovića 3, 22000 Šibenik</derivirana_varijabla>
  </DomainObject.Predmet.StrankaFormatedWithAdressOIB>
  <DomainObject.Predmet.StrankaWithAdress>
    <izvorni_sadrzaj>Robert Šiškovski Petra Preradovića 3,22000 Šibenik</izvorni_sadrzaj>
    <derivirana_varijabla naziv="DomainObject.Predmet.StrankaWithAdress_1">Robert Šiškovski Petra Preradovića 3,22000 Šibenik</derivirana_varijabla>
  </DomainObject.Predmet.StrankaWithAdress>
  <DomainObject.Predmet.StrankaWithAdressOIB>
    <izvorni_sadrzaj>Robert Šiškovski, OIB 98526083113, Petra Preradovića 3,22000 Šibenik</izvorni_sadrzaj>
    <derivirana_varijabla naziv="DomainObject.Predmet.StrankaWithAdressOIB_1">Robert Šiškovski, OIB 98526083113, Petra Preradovića 3,22000 Šibenik</derivirana_varijabla>
  </DomainObject.Predmet.StrankaWithAdressOIB>
  <DomainObject.Predmet.StrankaNazivFormated>
    <izvorni_sadrzaj>Robert Šiškovski</izvorni_sadrzaj>
    <derivirana_varijabla naziv="DomainObject.Predmet.StrankaNazivFormated_1">Robert Šiškovski</derivirana_varijabla>
  </DomainObject.Predmet.StrankaNazivFormated>
  <DomainObject.Predmet.StrankaNazivFormatedOIB>
    <izvorni_sadrzaj>Robert Šiškovski, OIB 98526083113</izvorni_sadrzaj>
    <derivirana_varijabla naziv="DomainObject.Predmet.StrankaNazivFormatedOIB_1">Robert Šiškovski, OIB 98526083113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Robert Šiškovski</item>
    </izvorni_sadrzaj>
    <derivirana_varijabla naziv="DomainObject.Predmet.StrankaListFormated_1">
      <item>Robert Šiškovski</item>
    </derivirana_varijabla>
  </DomainObject.Predmet.StrankaListFormated>
  <DomainObject.Predmet.StrankaListFormatedOIB>
    <izvorni_sadrzaj>
      <item>Robert Šiškovski, OIB 98526083113</item>
    </izvorni_sadrzaj>
    <derivirana_varijabla naziv="DomainObject.Predmet.StrankaListFormatedOIB_1">
      <item>Robert Šiškovski, OIB 98526083113</item>
    </derivirana_varijabla>
  </DomainObject.Predmet.StrankaListFormatedOIB>
  <DomainObject.Predmet.StrankaListFormatedWithAdress>
    <izvorni_sadrzaj>
      <item>Robert Šiškovski, Petra Preradovića 3, 22000 Šibenik</item>
    </izvorni_sadrzaj>
    <derivirana_varijabla naziv="DomainObject.Predmet.StrankaListFormatedWithAdress_1">
      <item>Robert Šiškovski, Petra Preradovića 3, 22000 Šibenik</item>
    </derivirana_varijabla>
  </DomainObject.Predmet.StrankaListFormatedWithAdress>
  <DomainObject.Predmet.StrankaListFormatedWithAdressOIB>
    <izvorni_sadrzaj>
      <item>Robert Šiškovski, OIB 98526083113, Petra Preradovića 3, 22000 Šibenik</item>
    </izvorni_sadrzaj>
    <derivirana_varijabla naziv="DomainObject.Predmet.StrankaListFormatedWithAdressOIB_1">
      <item>Robert Šiškovski, OIB 98526083113, Petra Preradovića 3, 22000 Šibenik</item>
    </derivirana_varijabla>
  </DomainObject.Predmet.StrankaListFormatedWithAdressOIB>
  <DomainObject.Predmet.StrankaListNazivFormated>
    <izvorni_sadrzaj>
      <item>Robert Šiškovski</item>
    </izvorni_sadrzaj>
    <derivirana_varijabla naziv="DomainObject.Predmet.StrankaListNazivFormated_1">
      <item>Robert Šiškovski</item>
    </derivirana_varijabla>
  </DomainObject.Predmet.StrankaListNazivFormated>
  <DomainObject.Predmet.StrankaListNazivFormatedOIB>
    <izvorni_sadrzaj>
      <item>Robert Šiškovski, OIB 98526083113</item>
    </izvorni_sadrzaj>
    <derivirana_varijabla naziv="DomainObject.Predmet.StrankaListNazivFormatedOIB_1">
      <item>Robert Šiškovski, OIB 98526083113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Šiškovski</izvorni_sadrzaj>
    <derivirana_varijabla naziv="DomainObject.Predmet.StrankaIDrugi_1">Robert Šiškovski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Šiškovski, OIB 98526083113, Petra Preradovića 3, 22000 Šibenik</izvorni_sadrzaj>
    <derivirana_varijabla naziv="DomainObject.Predmet.StrankaIDrugiAdressOIB_1">Robert Šiškovski, OIB 98526083113, Petra Preradovića 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Šiškovski</item>
    </izvorni_sadrzaj>
    <derivirana_varijabla naziv="DomainObject.Predmet.SudioniciListNaziv_1">
      <item>Robert Šiškovski</item>
    </derivirana_varijabla>
  </DomainObject.Predmet.SudioniciListNaziv>
  <DomainObject.Predmet.SudioniciListAdressOIB>
    <izvorni_sadrzaj>
      <item>Robert Šiškovski, OIB 98526083113, Petra Preradovića 3,22000 Šibenik</item>
    </izvorni_sadrzaj>
    <derivirana_varijabla naziv="DomainObject.Predmet.SudioniciListAdressOIB_1">
      <item>Robert Šiškovski, OIB 98526083113, Petra Preradovića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98526083113</item>
    </izvorni_sadrzaj>
    <derivirana_varijabla naziv="DomainObject.Predmet.SudioniciListNazivOIB_1">
      <item>, OIB 98526083113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64D86-7A5D-4795-A974-6F988F74F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466</properties:Words>
  <properties:Characters>2590</properties:Characters>
  <properties:Lines>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2017-04-28T13:19:00Z</dcterms:created>
  <dc:creator>RH - TDU</dc:creator>
  <cp:lastModifiedBy>Ana Kević Brakus</cp:lastModifiedBy>
  <cp:lastPrinted>2017-04-28T13:18:00Z</cp:lastPrinted>
  <dcterms:modified xmlns:xsi="http://www.w3.org/2001/XMLSchema-instance" xsi:type="dcterms:W3CDTF">2017-04-28T13:20:00Z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