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08e6" w14:paraId="4cc08e6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A4452F">
        <w:rPr>
          <w:rFonts w:hAnsi="Times New Roman" w:ascii="Times New Roman"/>
        </w:rPr>
        <w:t>4773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B4C77">
        <w:rPr>
          <w:rFonts w:hAnsi="Times New Roman" w:ascii="Times New Roman"/>
        </w:rPr>
        <w:t>-</w:t>
      </w:r>
      <w:r w:rsidR="00A4452F">
        <w:rPr>
          <w:rFonts w:hAnsi="Times New Roman" w:ascii="Times New Roman"/>
        </w:rPr>
        <w:t>11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072CD5" w:rsidRPr="00072CD5">
        <w:rPr>
          <w:rFonts w:hAnsi="Times New Roman" w:ascii="Times New Roman"/>
        </w:rPr>
        <w:t>MF PROJEKT MONT j.d.o.o., Vukovina, Janka i Mate Vranića 10, OIB: 60651508566</w:t>
      </w:r>
      <w:r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="00464385"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072CD5" w:rsidRPr="00072CD5">
        <w:rPr>
          <w:rFonts w:hAnsi="Times New Roman" w:ascii="Times New Roman"/>
        </w:rPr>
        <w:t>MF PROJEKT MONT j.d.o.o., Vukovina, Janka i Mate Vranića 10, OIB: 60651508566</w:t>
      </w:r>
      <w:r w:rsidRPr="005C4796"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3D15DF">
        <w:rPr>
          <w:rFonts w:hAnsi="Times New Roman" w:ascii="Times New Roman"/>
        </w:rPr>
        <w:t>0</w:t>
      </w:r>
      <w:r w:rsidR="001305D0">
        <w:rPr>
          <w:rFonts w:hAnsi="Times New Roman" w:ascii="Times New Roman"/>
        </w:rPr>
        <w:t>,</w:t>
      </w:r>
      <w:r w:rsidR="001C003D">
        <w:rPr>
          <w:rFonts w:hAnsi="Times New Roman" w:ascii="Times New Roman"/>
        </w:rPr>
        <w:t>50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072CD5" w:rsidR="004D4B34" w:rsidRPr="004D4B34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77522B" w:rsidRPr="0077522B">
        <w:rPr>
          <w:rFonts w:hAnsi="Times New Roman" w:ascii="Times New Roman"/>
        </w:rPr>
        <w:t>Milan Kanjer, iz Zagreba, II Praćanjska 6a, OIB: 19841318135</w:t>
      </w:r>
      <w:r w:rsidR="004D4B34">
        <w:rPr>
          <w:rFonts w:hAnsi="Times New Roman" w:ascii="Times New Roman"/>
        </w:rPr>
        <w:t>.</w:t>
      </w:r>
    </w:p>
    <w:p w:rsidRDefault="00464385" w:rsidP="00602DFD" w:rsidR="00464385" w:rsidRPr="005C4796">
      <w:pPr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072CD5" w:rsidRPr="00072CD5">
        <w:rPr>
          <w:rFonts w:hAnsi="Times New Roman" w:ascii="Times New Roman"/>
        </w:rPr>
        <w:t>MF PROJEKT MONT j.d.o.o., Vukovina, Janka i Mate Vranića 10, OIB: 60651508566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072CD5" w:rsidRPr="00072CD5">
        <w:rPr>
          <w:rFonts w:hAnsi="Times New Roman" w:ascii="Times New Roman"/>
        </w:rPr>
        <w:t>MF PROJEKT MONT j.d.o.o., Vukovina, Janka i Mate Vranića 10, OIB: 60651508566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635DB0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072CD5" w:rsidRPr="00072CD5">
        <w:rPr>
          <w:rFonts w:hAnsi="Times New Roman" w:ascii="Times New Roman"/>
        </w:rPr>
        <w:t>MF PROJEKT MONT j.d.o.o., Vukovina, Janka i Mate Vranića 10, OIB: 60651508566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4D0339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4D033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>u kojem navodi da dužnik 1</w:t>
      </w:r>
      <w:r w:rsidR="00DC2885"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635DB0">
        <w:rPr>
          <w:rFonts w:hAnsi="Times New Roman" w:ascii="Times New Roman"/>
        </w:rPr>
        <w:t>257</w:t>
      </w:r>
      <w:r w:rsidR="00DC2885">
        <w:rPr>
          <w:rFonts w:hAnsi="Times New Roman" w:ascii="Times New Roman"/>
        </w:rPr>
        <w:t xml:space="preserve"> dana u ukupnom iznosu od </w:t>
      </w:r>
      <w:r w:rsidR="00635DB0">
        <w:rPr>
          <w:rFonts w:hAnsi="Times New Roman" w:ascii="Times New Roman"/>
        </w:rPr>
        <w:t>176.936,19</w:t>
      </w:r>
      <w:r w:rsidR="00DC2885">
        <w:rPr>
          <w:rFonts w:hAnsi="Times New Roman" w:ascii="Times New Roman"/>
        </w:rPr>
        <w:t xml:space="preserve"> kn, te da ima </w:t>
      </w:r>
      <w:r w:rsidR="00635DB0">
        <w:rPr>
          <w:rFonts w:hAnsi="Times New Roman" w:ascii="Times New Roman"/>
        </w:rPr>
        <w:t xml:space="preserve">dvanaest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1657FD">
        <w:rPr>
          <w:rFonts w:hAnsi="Times New Roman" w:ascii="Times New Roman"/>
        </w:rPr>
        <w:t xml:space="preserve"> 1</w:t>
      </w:r>
      <w:r w:rsidR="009B5616">
        <w:rPr>
          <w:rFonts w:hAnsi="Times New Roman" w:ascii="Times New Roman"/>
        </w:rPr>
        <w:t>3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9B5616" w:rsidR="00AE5A4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9B5616">
        <w:rPr>
          <w:rFonts w:hAnsi="Times New Roman" w:ascii="Times New Roman"/>
        </w:rPr>
        <w:t xml:space="preserve"> 10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9B5616">
        <w:rPr>
          <w:rFonts w:hAnsi="Times New Roman" w:ascii="Times New Roman"/>
        </w:rPr>
        <w:t>16</w:t>
      </w:r>
      <w:r w:rsidR="0029593A">
        <w:rPr>
          <w:rFonts w:hAnsi="Times New Roman" w:ascii="Times New Roman"/>
        </w:rPr>
        <w:t xml:space="preserve">. </w:t>
      </w:r>
      <w:r w:rsidR="00203194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03194">
        <w:rPr>
          <w:rFonts w:hAnsi="Times New Roman" w:ascii="Times New Roman"/>
        </w:rPr>
        <w:t xml:space="preserve">te odsutnosti odgovorne osobe izvršen je uvid u </w:t>
      </w:r>
      <w:r w:rsidR="009B5616">
        <w:rPr>
          <w:rFonts w:hAnsi="Times New Roman" w:ascii="Times New Roman"/>
        </w:rPr>
        <w:t>pisani podnesak dužnika u kojem navodi da društvo ne posjeduje nikakvu pokretnu ni nepokretnu imovinu.</w:t>
      </w:r>
    </w:p>
    <w:p w:rsidRDefault="009B5616" w:rsidP="009B5616" w:rsidR="009B5616">
      <w:pPr>
        <w:ind w:firstLine="720"/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072CD5" w:rsidRPr="00072CD5">
        <w:rPr>
          <w:rFonts w:hAnsi="Times New Roman" w:ascii="Times New Roman"/>
        </w:rPr>
        <w:t>MF P</w:t>
      </w:r>
      <w:r w:rsidR="00072CD5">
        <w:rPr>
          <w:rFonts w:hAnsi="Times New Roman" w:ascii="Times New Roman"/>
        </w:rPr>
        <w:t>ROJEKT MONT j.d.o.o., Vukovina</w:t>
      </w:r>
      <w:r w:rsidR="00B97962" w:rsidRPr="00B97962">
        <w:rPr>
          <w:rFonts w:hAnsi="Times New Roman" w:ascii="Times New Roman"/>
        </w:rPr>
        <w:t xml:space="preserve">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9B5616">
        <w:rPr>
          <w:rFonts w:hAnsi="Times New Roman" w:ascii="Times New Roman"/>
        </w:rPr>
        <w:t>4773</w:t>
      </w:r>
      <w:r>
        <w:rPr>
          <w:rFonts w:hAnsi="Times New Roman" w:ascii="Times New Roman"/>
        </w:rPr>
        <w:t xml:space="preserve">/16 od </w:t>
      </w:r>
      <w:r w:rsidR="009B5616">
        <w:rPr>
          <w:rFonts w:hAnsi="Times New Roman" w:ascii="Times New Roman"/>
        </w:rPr>
        <w:t>1</w:t>
      </w:r>
      <w:r w:rsidR="009149F1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9B5616">
        <w:rPr>
          <w:rFonts w:hAnsi="Times New Roman" w:ascii="Times New Roman"/>
        </w:rPr>
        <w:t>1</w:t>
      </w:r>
      <w:r w:rsidR="009149F1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9B5616">
        <w:rPr>
          <w:rFonts w:hAnsi="Times New Roman" w:ascii="Times New Roman"/>
        </w:rPr>
        <w:t>1</w:t>
      </w:r>
      <w:r w:rsidR="009149F1">
        <w:rPr>
          <w:rFonts w:hAnsi="Times New Roman" w:ascii="Times New Roman"/>
        </w:rPr>
        <w:t>0</w:t>
      </w:r>
      <w:r w:rsidR="000C3F20"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2732D0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2732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C003D">
        <w:rPr>
          <w:rFonts w:hAnsi="Times New Roman" w:ascii="Times New Roman"/>
        </w:rPr>
        <w:t>, v.r.</w:t>
      </w:r>
    </w:p>
    <w:p w:rsidRDefault="001C003D" w:rsidP="00840D37" w:rsidR="001C003D">
      <w:pPr>
        <w:ind w:firstLine="720"/>
        <w:jc w:val="right"/>
        <w:rPr>
          <w:rFonts w:hAnsi="Times New Roman" w:ascii="Times New Roman"/>
        </w:rPr>
      </w:pPr>
    </w:p>
    <w:p w:rsidRDefault="001C003D" w:rsidP="00840D37" w:rsidR="001C003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C003D" w:rsidP="00840D37" w:rsidR="001C003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C003D" w:rsidP="00840D37" w:rsidR="001C003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C003D" w:rsidP="00840D37" w:rsidR="001C003D">
      <w:pPr>
        <w:ind w:firstLine="720"/>
        <w:jc w:val="right"/>
        <w:rPr>
          <w:rFonts w:hAnsi="Times New Roman" w:ascii="Times New Roman"/>
        </w:rPr>
      </w:pPr>
    </w:p>
    <w:p w:rsidRDefault="001C003D" w:rsidP="00840D37" w:rsidR="001C003D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1C003D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A091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1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4452F" w:rsidRPr="00A4452F">
      <w:rPr>
        <w:rFonts w:hAnsi="Times New Roman" w:ascii="Times New Roman"/>
      </w:rPr>
      <w:t>4773/16-11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72CD5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05D0"/>
    <w:rsid w:val="001314E4"/>
    <w:rsid w:val="001657FD"/>
    <w:rsid w:val="00180A62"/>
    <w:rsid w:val="00192133"/>
    <w:rsid w:val="001B052B"/>
    <w:rsid w:val="001B54F2"/>
    <w:rsid w:val="001C003D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0419A"/>
    <w:rsid w:val="0031523D"/>
    <w:rsid w:val="00320B08"/>
    <w:rsid w:val="0032226F"/>
    <w:rsid w:val="003349AD"/>
    <w:rsid w:val="003365D2"/>
    <w:rsid w:val="003811DD"/>
    <w:rsid w:val="003812AA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47E54"/>
    <w:rsid w:val="00464385"/>
    <w:rsid w:val="004661FF"/>
    <w:rsid w:val="00466D65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4230"/>
    <w:rsid w:val="005C4796"/>
    <w:rsid w:val="00602DFD"/>
    <w:rsid w:val="00630958"/>
    <w:rsid w:val="00635DB0"/>
    <w:rsid w:val="00637330"/>
    <w:rsid w:val="006375A3"/>
    <w:rsid w:val="006501F2"/>
    <w:rsid w:val="006C7F6C"/>
    <w:rsid w:val="006E12B0"/>
    <w:rsid w:val="006E1FD3"/>
    <w:rsid w:val="00705993"/>
    <w:rsid w:val="007077A1"/>
    <w:rsid w:val="00735736"/>
    <w:rsid w:val="00737A4B"/>
    <w:rsid w:val="0077522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40D3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955BC"/>
    <w:rsid w:val="009B0EAB"/>
    <w:rsid w:val="009B4D5A"/>
    <w:rsid w:val="009B4EF6"/>
    <w:rsid w:val="009B5616"/>
    <w:rsid w:val="009C17C9"/>
    <w:rsid w:val="009C2E2C"/>
    <w:rsid w:val="00A05200"/>
    <w:rsid w:val="00A20210"/>
    <w:rsid w:val="00A262E2"/>
    <w:rsid w:val="00A27C87"/>
    <w:rsid w:val="00A3091F"/>
    <w:rsid w:val="00A42972"/>
    <w:rsid w:val="00A4452F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E5A44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A4912"/>
    <w:rsid w:val="00BB7245"/>
    <w:rsid w:val="00BC19C6"/>
    <w:rsid w:val="00C07402"/>
    <w:rsid w:val="00C156FD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92FEF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E7377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0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0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0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0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St-4773/2016-11</izvorni_sadrzaj>
    <derivirana_varijabla naziv="DomainObject.Oznaka_1">St-4773/2016-11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4773</izvorni_sadrzaj>
    <derivirana_varijabla naziv="DomainObject.Predmet.Broj_1">4773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St-4773/2016</izvorni_sadrzaj>
    <derivirana_varijabla naziv="DomainObject.Predmet.OznakaBroj_1">St-4773/2016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MF PROJEKT MONT j.d.o.o. zastupanog po punomoćniku Franjo Martinović</izvorni_sadrzaj>
    <derivirana_varijabla naziv="DomainObject.Predmet.ProtustrankaFormated_1">  MF PROJEKT MONT j.d.o.o. zastupanog po punomoćniku Franjo Martinović</derivirana_varijabla>
  </DomainObject.Predmet.ProtustrankaFormated>
  <DomainObject.Predmet.ProtustrankaFormatedOIB>
    <izvorni_sadrzaj>  MF PROJEKT MONT j.d.o.o., OIB 60651508566 zastupanog po punomoćniku Franjo Martinović</izvorni_sadrzaj>
    <derivirana_varijabla naziv="DomainObject.Predmet.ProtustrankaFormatedOIB_1">  MF PROJEKT MONT j.d.o.o., OIB 60651508566 zastupanog po punomoćniku Franjo Martinović</derivirana_varijabla>
  </DomainObject.Predmet.ProtustrankaFormatedOIB>
  <DomainObject.Predmet.ProtustrankaFormatedWithAdress>
    <izvorni_sadrzaj> MF PROJEKT MONT j.d.o.o., Janka i Mate Vranića 10, 10410 Vukovina zastupanog po punomoćniku Franjo Martinović</izvorni_sadrzaj>
    <derivirana_varijabla naziv="DomainObject.Predmet.ProtustrankaFormatedWithAdress_1"> MF PROJEKT MONT j.d.o.o., Janka i Mate Vranića 10, 10410 Vukovina zastupanog po punomoćniku Franjo Martinović</derivirana_varijabla>
  </DomainObject.Predmet.ProtustrankaFormatedWithAdress>
  <DomainObject.Predmet.ProtustrankaFormatedWithAdressOIB>
    <izvorni_sadrzaj> MF PROJEKT MONT j.d.o.o., OIB 60651508566, Janka i Mate Vranića 10, 10410 Vukovina zastupanog po punomoćniku Franjo Martinović</izvorni_sadrzaj>
    <derivirana_varijabla naziv="DomainObject.Predmet.ProtustrankaFormatedWithAdressOIB_1"> MF PROJEKT MONT j.d.o.o., OIB 60651508566, Janka i Mate Vranića 10, 10410 Vukovina zastupanog po punomoćniku Franjo Martinović</derivirana_varijabla>
  </DomainObject.Predmet.ProtustrankaFormatedWithAdressOIB>
  <DomainObject.Predmet.ProtustrankaWithAdress>
    <izvorni_sadrzaj>MF PROJEKT MONT j.d.o.o. Janka i Mate Vranića 10, 10410 Vukovina</izvorni_sadrzaj>
    <derivirana_varijabla naziv="DomainObject.Predmet.ProtustrankaWithAdress_1">MF PROJEKT MONT j.d.o.o. Janka i Mate Vranića 10, 10410 Vukovina</derivirana_varijabla>
  </DomainObject.Predmet.ProtustrankaWithAdress>
  <DomainObject.Predmet.ProtustrankaWithAdressOIB>
    <izvorni_sadrzaj>MF PROJEKT MONT j.d.o.o., OIB 60651508566, Janka i Mate Vranića 10, 10410 Vukovina</izvorni_sadrzaj>
    <derivirana_varijabla naziv="DomainObject.Predmet.ProtustrankaWithAdressOIB_1">MF PROJEKT MONT j.d.o.o., OIB 60651508566, Janka i Mate Vranića 10, 10410 Vukovina</derivirana_varijabla>
  </DomainObject.Predmet.ProtustrankaWithAdressOIB>
  <DomainObject.Predmet.ProtustrankaNazivFormated>
    <izvorni_sadrzaj>MF PROJEKT MONT j.d.o.o.</izvorni_sadrzaj>
    <derivirana_varijabla naziv="DomainObject.Predmet.ProtustrankaNazivFormated_1">MF PROJEKT MONT j.d.o.o.</derivirana_varijabla>
  </DomainObject.Predmet.ProtustrankaNazivFormated>
  <DomainObject.Predmet.ProtustrankaNazivFormatedOIB>
    <izvorni_sadrzaj>MF PROJEKT MONT j.d.o.o., OIB 60651508566</izvorni_sadrzaj>
    <derivirana_varijabla naziv="DomainObject.Predmet.ProtustrankaNazivFormatedOIB_1">MF PROJEKT MONT j.d.o.o., OIB 60651508566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MF PROJEKT MONT j.d.o.o. zastupanog po punomoćniku Franjo Martinović</item>
    </izvorni_sadrzaj>
    <derivirana_varijabla naziv="DomainObject.Predmet.ProtuStrankaListFormated_1">
      <item>MF PROJEKT MONT j.d.o.o. zastupanog po punomoćniku Franjo Martinović</item>
    </derivirana_varijabla>
  </DomainObject.Predmet.ProtuStrankaListFormated>
  <DomainObject.Predmet.ProtuStrankaListFormatedOIB>
    <izvorni_sadrzaj>
      <item>MF PROJEKT MONT j.d.o.o., OIB 60651508566 zastupanog po punomoćniku Franjo Martinović</item>
    </izvorni_sadrzaj>
    <derivirana_varijabla naziv="DomainObject.Predmet.ProtuStrankaListFormatedOIB_1">
      <item>MF PROJEKT MONT j.d.o.o., OIB 60651508566 zastupanog po punomoćniku Franjo Martinović</item>
    </derivirana_varijabla>
  </DomainObject.Predmet.ProtuStrankaListFormatedOIB>
  <DomainObject.Predmet.ProtuStrankaListFormatedWithAdress>
    <izvorni_sadrzaj>
      <item>MF PROJEKT MONT j.d.o.o., Janka i Mate Vranića 10, 10410 Vukovina zastupanog po punomoćniku Franjo Martinović</item>
    </izvorni_sadrzaj>
    <derivirana_varijabla naziv="DomainObject.Predmet.ProtuStrankaListFormatedWithAdress_1">
      <item>MF PROJEKT MONT j.d.o.o., Janka i Mate Vranića 10, 10410 Vukovina zastupanog po punomoćniku Franjo Martinović</item>
    </derivirana_varijabla>
  </DomainObject.Predmet.ProtuStrankaListFormatedWithAdress>
  <DomainObject.Predmet.ProtuStrankaListFormatedWithAdressOIB>
    <izvorni_sadrzaj>
      <item>MF PROJEKT MONT j.d.o.o., OIB 60651508566, Janka i Mate Vranića 10, 10410 Vukovina zastupanog po punomoćniku Franjo Martinović</item>
    </izvorni_sadrzaj>
    <derivirana_varijabla naziv="DomainObject.Predmet.ProtuStrankaListFormatedWithAdressOIB_1">
      <item>MF PROJEKT MONT j.d.o.o., OIB 60651508566, Janka i Mate Vranića 10, 10410 Vukovina zastupanog po punomoćniku Franjo Martinović</item>
    </derivirana_varijabla>
  </DomainObject.Predmet.ProtuStrankaListFormatedWithAdressOIB>
  <DomainObject.Predmet.ProtuStrankaListNazivFormated>
    <izvorni_sadrzaj>
      <item>MF PROJEKT MONT j.d.o.o.</item>
    </izvorni_sadrzaj>
    <derivirana_varijabla naziv="DomainObject.Predmet.ProtuStrankaListNazivFormated_1">
      <item>MF PROJEKT MONT j.d.o.o.</item>
    </derivirana_varijabla>
  </DomainObject.Predmet.ProtuStrankaListNazivFormated>
  <DomainObject.Predmet.ProtuStrankaListNazivFormatedOIB>
    <izvorni_sadrzaj>
      <item>MF PROJEKT MONT j.d.o.o., OIB 60651508566</item>
    </izvorni_sadrzaj>
    <derivirana_varijabla naziv="DomainObject.Predmet.ProtuStrankaListNazivFormatedOIB_1">
      <item>MF PROJEKT MONT j.d.o.o., OIB 60651508566</item>
    </derivirana_varijabla>
  </DomainObject.Predmet.ProtuStrankaListNazivFormatedOIB>
  <DomainObject.Predmet.OstaliListFormated>
    <izvorni_sadrzaj>
      <item>Franjo Martinović punomoćnik sudionika u postupku MF PROJEKT MONT j.d.o.o.</item>
    </izvorni_sadrzaj>
    <derivirana_varijabla naziv="DomainObject.Predmet.OstaliListFormated_1">
      <item>Franjo Martinović punomoćnik sudionika u postupku MF PROJEKT MONT j.d.o.o.</item>
    </derivirana_varijabla>
  </DomainObject.Predmet.OstaliListFormated>
  <DomainObject.Predmet.OstaliListFormatedOIB>
    <izvorni_sadrzaj>
      <item>Franjo Martinović, OIB 23853735049 punomoćnik sudionika u postupku MF PROJEKT MONT j.d.o.o.</item>
    </izvorni_sadrzaj>
    <derivirana_varijabla naziv="DomainObject.Predmet.OstaliListFormatedOIB_1">
      <item>Franjo Martinović, OIB 23853735049 punomoćnik sudionika u postupku MF PROJEKT MONT j.d.o.o.</item>
    </derivirana_varijabla>
  </DomainObject.Predmet.OstaliListFormatedOIB>
  <DomainObject.Predmet.OstaliListFormatedWithAdress>
    <izvorni_sadrzaj>
      <item>Franjo Martinović, Janka I Mate Vranića 10, 10410 Vukovina punomoćnik sudionika u postupku MF PROJEKT MONT j.d.o.o.</item>
    </izvorni_sadrzaj>
    <derivirana_varijabla naziv="DomainObject.Predmet.OstaliListFormatedWithAdress_1">
      <item>Franjo Martinović, Janka I Mate Vranića 10, 10410 Vukovina punomoćnik sudionika u postupku MF PROJEKT MONT j.d.o.o.</item>
    </derivirana_varijabla>
  </DomainObject.Predmet.OstaliListFormatedWithAdress>
  <DomainObject.Predmet.OstaliListFormatedWithAdressOIB>
    <izvorni_sadrzaj>
      <item>Franjo Martinović, OIB 23853735049, Janka I Mate Vranića 10, 10410 Vukovina punomoćnik sudionika u postupku MF PROJEKT MONT j.d.o.o.</item>
    </izvorni_sadrzaj>
    <derivirana_varijabla naziv="DomainObject.Predmet.OstaliListFormatedWithAdressOIB_1">
      <item>Franjo Martinović, OIB 23853735049, Janka I Mate Vranića 10, 10410 Vukovina punomoćnik sudionika u postupku MF PROJEKT MONT j.d.o.o.</item>
    </derivirana_varijabla>
  </DomainObject.Predmet.OstaliListFormatedWithAdressOIB>
  <DomainObject.Predmet.OstaliListNazivFormated>
    <izvorni_sadrzaj>
      <item>Franjo Martinović</item>
    </izvorni_sadrzaj>
    <derivirana_varijabla naziv="DomainObject.Predmet.OstaliListNazivFormated_1">
      <item>Franjo Martinović</item>
    </derivirana_varijabla>
  </DomainObject.Predmet.OstaliListNazivFormated>
  <DomainObject.Predmet.OstaliListNazivFormatedOIB>
    <izvorni_sadrzaj>
      <item>Franjo Martinović, OIB 23853735049</item>
    </izvorni_sadrzaj>
    <derivirana_varijabla naziv="DomainObject.Predmet.OstaliListNazivFormatedOIB_1">
      <item>Franjo Martinović, OIB 23853735049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St-4773/2016-11</izvorni_sadrzaj>
    <derivirana_varijabla naziv="DomainObject.PoslovniBrojDokumenta_1">St-4773/2016-11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MF PROJEKT MONT j.d.o.o.</izvorni_sadrzaj>
    <derivirana_varijabla naziv="DomainObject.Predmet.ProtustrankaIDrugi_1">MF PROJEKT 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MF PROJEKT MONT j.d.o.o., OIB 60651508566, Janka i Mate Vranića 10, 10410 Vukovina</izvorni_sadrzaj>
    <derivirana_varijabla naziv="DomainObject.Predmet.ProtustrankaIDrugiAdressOIB_1">MF PROJEKT MONT j.d.o.o., OIB 60651508566, Janka i Mate Vranića 10,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MF PROJEKT MONT j.d.o.o.</item>
      <item>Franjo Martinović</item>
    </izvorni_sadrzaj>
    <derivirana_varijabla naziv="DomainObject.Predmet.SudioniciListNaziv_1">
      <item>FINA Regionalni centar Zagreb</item>
      <item>MF PROJEKT MONT j.d.o.o.</item>
      <item>Franjo Martinović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MF PROJEKT MONT j.d.o.o., OIB 60651508566, Janka i Mate Vranića 10,10410 Vukovina</item>
      <item>Franjo Martinović, OIB 23853735049, Janka I Mate Vranića 10,10410 Vukovina</item>
    </izvorni_sadrzaj>
    <derivirana_varijabla naziv="DomainObject.Predmet.SudioniciListAdressOIB_1">
      <item>FINA Regionalni centar Zagreb, OIB 85821130368, Trg svibanjskih žrtava 1995. 1,10000 Zagreb</item>
      <item>MF PROJEKT MONT j.d.o.o., OIB 60651508566, Janka i Mate Vranića 10,10410 Vukovina</item>
      <item>Franjo Martinović, OIB 23853735049, Janka I Mate Vranića 10,10410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60651508566</item>
      <item>, OIB 23853735049</item>
    </izvorni_sadrzaj>
    <derivirana_varijabla naziv="DomainObject.Predmet.SudioniciListNazivOIB_1">
      <item>, OIB 85821130368</item>
      <item>, OIB 60651508566</item>
      <item>, OIB 23853735049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4C374-C646-45A1-9D69-111F9B316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749</properties:Words>
  <properties:Characters>3913</properties:Characters>
  <properties:Lines>95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2017-04-03T08:38:00Z</dcterms:created>
  <dc:creator>x</dc:creator>
  <cp:lastModifiedBy>Žana Livaja</cp:lastModifiedBy>
  <cp:lastPrinted>2017-04-03T08:51:00Z</cp:lastPrinted>
  <dcterms:modified xmlns:xsi="http://www.w3.org/2001/XMLSchema-instance" xsi:type="dcterms:W3CDTF">2017-04-03T08:52:00Z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St-4773/2016-11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