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46d" w14:paraId="87d546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361F" w:rsidP="0070361F" w:rsidR="0070361F">
      <w:pPr>
        <w:jc w:val="center"/>
        <w:rPr>
          <w:b/>
        </w:rPr>
      </w:pPr>
      <w:r>
        <w:rPr>
          <w:b/>
        </w:rPr>
        <w:t xml:space="preserve">IZVJEŠĆE STEČAJNOG UPRAVITELJA O TIJEKU STEČAJNOG POSTUPKA I STANJU STEČAJNE   MASE </w:t>
      </w:r>
    </w:p>
    <w:p w:rsidRDefault="0070361F" w:rsidP="0070361F" w:rsidR="0070361F">
      <w:pPr>
        <w:jc w:val="center"/>
        <w:rPr>
          <w:b/>
        </w:rPr>
      </w:pPr>
    </w:p>
    <w:p w:rsidRDefault="0070361F" w:rsidP="0070361F" w:rsidR="0070361F">
      <w:r>
        <w:t xml:space="preserve"> Trgovački sud u Bjelovaru</w:t>
      </w:r>
    </w:p>
    <w:p w:rsidRDefault="0070361F" w:rsidP="0070361F" w:rsidR="0070361F"/>
    <w:p w:rsidRDefault="0070361F" w:rsidP="0070361F" w:rsidR="0070361F">
      <w:pPr>
        <w:rPr>
          <w:b/>
        </w:rPr>
      </w:pPr>
      <w:r>
        <w:t xml:space="preserve"> Poslovni broj: </w:t>
      </w:r>
      <w:r>
        <w:rPr>
          <w:b/>
        </w:rPr>
        <w:t>7 St-33/2015-22</w:t>
      </w:r>
    </w:p>
    <w:p w:rsidRDefault="0070361F" w:rsidP="0070361F" w:rsidR="0070361F">
      <w:pPr>
        <w:rPr>
          <w:b/>
        </w:rPr>
      </w:pPr>
    </w:p>
    <w:p w:rsidRDefault="0070361F" w:rsidP="0070361F" w:rsidR="0070361F">
      <w:pPr>
        <w:rPr>
          <w:b/>
        </w:rPr>
      </w:pPr>
      <w:r>
        <w:t xml:space="preserve"> Stečajni dužnik: </w:t>
      </w:r>
      <w:r>
        <w:rPr>
          <w:b/>
        </w:rPr>
        <w:t>POLJOPRIVREDNA ZADRUGA VELIKO TROJSTVO u stečaju iz Velikog Trojstva, Braće Radića 51, OIB: 05857146605</w:t>
      </w:r>
    </w:p>
    <w:p w:rsidRDefault="0070361F" w:rsidP="0070361F" w:rsidR="0070361F">
      <w:pPr>
        <w:rPr>
          <w:b/>
        </w:rPr>
      </w:pPr>
    </w:p>
    <w:p w:rsidRDefault="0070361F" w:rsidP="0070361F" w:rsidR="007036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rPr>
          <w:b/>
        </w:rPr>
        <w:t>TIJEK STEČAJNOG POSTUPKA U RAZDOBLJU OD 01.03.2017. DO 31.05.2017.GODINE</w:t>
      </w:r>
    </w:p>
    <w:p w:rsidRDefault="0070361F" w:rsidP="0070361F" w:rsidR="0070361F"/>
    <w:p w:rsidRDefault="0070361F" w:rsidP="0070361F" w:rsidR="0070361F">
      <w:r>
        <w:t xml:space="preserve">           Na četvrtoj javnoj dražbi prodana je nekretnina upisana u zk.ul.br.184, k.o. Veliko Trojstvo i to </w:t>
      </w:r>
      <w:proofErr w:type="spellStart"/>
      <w:r>
        <w:t>čkbr</w:t>
      </w:r>
      <w:proofErr w:type="spellEnd"/>
      <w:r>
        <w:t xml:space="preserve">. 43/3, kuća br. 10 i dvor, površine 298 </w:t>
      </w:r>
      <w:proofErr w:type="spellStart"/>
      <w:r>
        <w:t>čhv</w:t>
      </w:r>
      <w:proofErr w:type="spellEnd"/>
      <w:r>
        <w:t xml:space="preserve"> za iznos od 55.000,00 kuna.</w:t>
      </w:r>
    </w:p>
    <w:p w:rsidRDefault="0070361F" w:rsidP="0070361F" w:rsidR="0070361F">
      <w:r>
        <w:t xml:space="preserve">         Kupac je dobio rok od 30 dana da položi ostatak </w:t>
      </w:r>
      <w:proofErr w:type="spellStart"/>
      <w:r>
        <w:t>kupovnine</w:t>
      </w:r>
      <w:proofErr w:type="spellEnd"/>
      <w:r>
        <w:t>.</w:t>
      </w:r>
    </w:p>
    <w:p w:rsidRDefault="0070361F" w:rsidP="0070361F" w:rsidR="0070361F">
      <w:r>
        <w:t xml:space="preserve">          U tijeku je peta javna dražba na svim preostalim nekretninama stečajnog dužnika a provesti će se dana 28.lipnja 2017.godine.      </w:t>
      </w:r>
    </w:p>
    <w:p w:rsidRDefault="0070361F" w:rsidP="0070361F" w:rsidR="0070361F"/>
    <w:p w:rsidRDefault="0070361F" w:rsidP="0070361F" w:rsidR="0070361F">
      <w:r>
        <w:rPr>
          <w:b/>
        </w:rPr>
        <w:t>2.</w:t>
      </w:r>
      <w:r>
        <w:t xml:space="preserve">    </w:t>
      </w:r>
      <w:r>
        <w:rPr>
          <w:b/>
        </w:rPr>
        <w:t>STANJE STEČAJNE MASE</w:t>
      </w:r>
    </w:p>
    <w:p w:rsidRDefault="0070361F" w:rsidP="0070361F" w:rsidR="0070361F">
      <w:r>
        <w:t xml:space="preserve">        Stečajna masa se sastoji od nekretnina koje su u tijeku  prodaje.</w:t>
      </w:r>
    </w:p>
    <w:p w:rsidRDefault="0070361F" w:rsidP="0070361F" w:rsidR="0070361F">
      <w:r>
        <w:t xml:space="preserve">        Stanje žiro računa prije namirenja tromjesečnih troškova  i plaćanja PDV-a iznosi </w:t>
      </w:r>
      <w:r>
        <w:rPr>
          <w:b/>
        </w:rPr>
        <w:t>46.561,34</w:t>
      </w:r>
      <w:r>
        <w:t xml:space="preserve"> kuna.</w:t>
      </w:r>
    </w:p>
    <w:p w:rsidRDefault="0070361F" w:rsidP="0070361F" w:rsidR="0070361F">
      <w:pPr>
        <w:spacing w:lineRule="auto" w:line="276"/>
      </w:pPr>
    </w:p>
    <w:p w:rsidRDefault="0070361F" w:rsidP="0070361F" w:rsidR="0070361F">
      <w:pPr>
        <w:spacing w:lineRule="auto" w:line="276"/>
        <w:ind w:left="45"/>
        <w:rPr>
          <w:b/>
        </w:rPr>
      </w:pPr>
      <w:r>
        <w:rPr>
          <w:b/>
        </w:rPr>
        <w:t>3.</w:t>
      </w:r>
      <w:r>
        <w:t xml:space="preserve">   </w:t>
      </w:r>
      <w:r>
        <w:rPr>
          <w:b/>
        </w:rPr>
        <w:t>RADNJE KOJE ĆE SE PODUZETI U DALJNJEM TIJEKU STEČAJNOG POSTUPKA</w:t>
      </w:r>
    </w:p>
    <w:p w:rsidRDefault="0070361F" w:rsidP="0070361F" w:rsidR="0070361F">
      <w:r>
        <w:rPr>
          <w:b/>
        </w:rPr>
        <w:t xml:space="preserve">  </w:t>
      </w:r>
      <w:bookmarkStart w:name="_GoBack" w:id="0"/>
      <w:bookmarkEnd w:id="0"/>
      <w:r>
        <w:t xml:space="preserve">         U daljnjem tijeku stečajnog postupka izvršiti  će se dosuda nekretnina koje su prodane i plaćene te će se pristupiti namirenju </w:t>
      </w:r>
      <w:proofErr w:type="spellStart"/>
      <w:r>
        <w:t>razlučnih</w:t>
      </w:r>
      <w:proofErr w:type="spellEnd"/>
      <w:r>
        <w:t xml:space="preserve"> vjerovnika nakon odbitka troškova.</w:t>
      </w:r>
    </w:p>
    <w:p w:rsidRDefault="0070361F" w:rsidP="0070361F" w:rsidR="0070361F">
      <w:r>
        <w:lastRenderedPageBreak/>
        <w:t xml:space="preserve">        Dalje će se nastaviti sa prodajom neprodanih nekretnina.</w:t>
      </w:r>
    </w:p>
    <w:p w:rsidRDefault="0070361F" w:rsidP="0070361F" w:rsidR="0070361F">
      <w:r>
        <w:t xml:space="preserve">        Ugovori o zakupu poslovnih prostora su na snazi i zakupci uredno plaćaju zakupninu.</w:t>
      </w:r>
    </w:p>
    <w:p w:rsidRDefault="0070361F" w:rsidP="0070361F" w:rsidR="0070361F"/>
    <w:p w:rsidRDefault="0070361F" w:rsidP="0070361F" w:rsidR="0070361F">
      <w:r>
        <w:t xml:space="preserve">U </w:t>
      </w:r>
      <w:proofErr w:type="spellStart"/>
      <w:r>
        <w:t>Miholjancu</w:t>
      </w:r>
      <w:proofErr w:type="spellEnd"/>
      <w:r>
        <w:t xml:space="preserve">, 26.lipnja 2017.godine                     </w:t>
      </w:r>
    </w:p>
    <w:p w:rsidRDefault="0070361F" w:rsidP="0070361F" w:rsidR="0070361F">
      <w:r>
        <w:t xml:space="preserve"> </w:t>
      </w:r>
    </w:p>
    <w:p w:rsidRDefault="0070361F" w:rsidP="0070361F" w:rsidR="0070361F">
      <w:r>
        <w:t xml:space="preserve">                                                                                                       Stečajni upravitelj:</w:t>
      </w:r>
    </w:p>
    <w:p w:rsidRDefault="0070361F" w:rsidP="0070361F" w:rsidR="0070361F">
      <w:r>
        <w:t xml:space="preserve">                                                                                                    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70361F" w:rsidP="0070361F" w:rsidR="0070361F"/>
    <w:p w:rsidRDefault="0070361F" w:rsidP="0070361F" w:rsidR="0070361F">
      <w:pPr>
        <w:rPr>
          <w:sz w:val="22"/>
          <w:szCs w:val="22"/>
        </w:rPr>
      </w:pPr>
    </w:p>
    <w:p w:rsidRDefault="0070361F" w:rsidP="0070361F" w:rsidR="0070361F">
      <w:r>
        <w:t xml:space="preserve">        </w:t>
      </w:r>
    </w:p>
    <w:p w:rsidRDefault="0070361F" w:rsidP="0070361F" w:rsidR="0070361F">
      <w:pPr>
        <w:rPr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61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17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St-33/2015-84</izvorni_sadrzaj>
    <derivirana_varijabla naziv="DomainObject.Oznaka_1">St-33/2015-84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St-33/2015-84</izvorni_sadrzaj>
    <derivirana_varijabla naziv="DomainObject.PoslovniBrojDokumenta_1">St-33/2015-84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A4B74-1329-46BF-B802-81736FB62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1143</properties:Characters>
  <properties:Lines>41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2017-06-28T09:19:00Z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St-33/2015-84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