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2838" w14:paraId="0252838" w:rsidRDefault="00667BB7" w:rsidP="00667BB7" w:rsidR="00667BB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EURO PROJEKT j. d. o. 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Ulica Istarskog Egzodusa 8, OIB </w:t>
      </w:r>
      <w:r w:rsidRPr="00667BB7">
        <w:rPr>
          <w:rFonts w:cs="Times New Roman" w:eastAsia="Times New Roman"/>
          <w:szCs w:val="24"/>
          <w:lang w:eastAsia="hr-HR"/>
        </w:rPr>
        <w:t>15804261141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67BB7">
        <w:rPr>
          <w:rFonts w:cs="Times New Roman" w:eastAsia="Times New Roman"/>
          <w:szCs w:val="24"/>
          <w:lang w:eastAsia="hr-HR"/>
        </w:rPr>
        <w:t>130052961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19. travnja 2017. objavljuje sljedeći</w:t>
      </w:r>
    </w:p>
    <w:p w:rsidRDefault="00667BB7" w:rsidP="00667BB7" w:rsidR="00667BB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67BB7" w:rsidP="00667BB7" w:rsidR="00667BB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67BB7" w:rsidP="00667BB7" w:rsidR="00667BB7">
      <w:pPr>
        <w:ind w:firstLine="708"/>
        <w:rPr>
          <w:szCs w:val="24"/>
        </w:rPr>
      </w:pPr>
    </w:p>
    <w:p w:rsidRDefault="00667BB7" w:rsidP="00667BB7" w:rsidR="00667BB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EURO PROJEKT j. d. o. 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Ulica Istarskog Egzodusa 8, OIB </w:t>
      </w:r>
      <w:r w:rsidRPr="00667BB7">
        <w:rPr>
          <w:rFonts w:cs="Times New Roman" w:eastAsia="Times New Roman"/>
          <w:szCs w:val="24"/>
          <w:lang w:eastAsia="hr-HR"/>
        </w:rPr>
        <w:t>15804261141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67BB7">
        <w:rPr>
          <w:rFonts w:cs="Times New Roman" w:eastAsia="Times New Roman"/>
          <w:szCs w:val="24"/>
          <w:lang w:eastAsia="hr-HR"/>
        </w:rPr>
        <w:t>130052961</w:t>
      </w:r>
      <w:r>
        <w:rPr>
          <w:rFonts w:cs="Times New Roman" w:eastAsia="Times New Roman"/>
          <w:szCs w:val="24"/>
          <w:lang w:eastAsia="hr-HR"/>
        </w:rPr>
        <w:t>, je pravna osoba koja nema zaposlenih, koja je na dan 12. travnja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67BB7" w:rsidP="00667BB7" w:rsidR="00667BB7">
      <w:pPr>
        <w:ind w:firstLine="708"/>
        <w:rPr>
          <w:szCs w:val="24"/>
        </w:rPr>
      </w:pPr>
    </w:p>
    <w:p w:rsidRDefault="00667BB7" w:rsidP="00667BB7" w:rsidR="00667BB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12. travnja 2017. iznosio 11.775,30 kn.</w:t>
      </w:r>
    </w:p>
    <w:p w:rsidRDefault="00667BB7" w:rsidP="00667BB7" w:rsidR="00667BB7">
      <w:pPr>
        <w:rPr>
          <w:szCs w:val="24"/>
        </w:rPr>
      </w:pPr>
    </w:p>
    <w:p w:rsidRDefault="00667BB7" w:rsidP="00667BB7" w:rsidR="00667BB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67BB7" w:rsidP="00667BB7" w:rsidR="00667BB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67BB7" w:rsidP="00667BB7" w:rsidR="00667BB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3333-236-2017, i da u istom roku uplate na depozit ovog suda broj HR 4323900011300029763, poziv na broj 020-236-17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67BB7" w:rsidP="00667BB7" w:rsidR="00667BB7">
      <w:pPr>
        <w:ind w:firstLine="708"/>
        <w:rPr>
          <w:szCs w:val="24"/>
        </w:rPr>
      </w:pPr>
    </w:p>
    <w:p w:rsidRDefault="00667BB7" w:rsidP="00667BB7" w:rsidR="00667BB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67BB7" w:rsidP="00667BB7" w:rsidR="00667BB7">
      <w:pPr>
        <w:ind w:firstLine="708"/>
        <w:rPr>
          <w:szCs w:val="24"/>
        </w:rPr>
      </w:pPr>
    </w:p>
    <w:p w:rsidRDefault="00667BB7" w:rsidP="00667BB7" w:rsidR="00667BB7">
      <w:pPr>
        <w:jc w:val="center"/>
        <w:rPr>
          <w:szCs w:val="24"/>
        </w:rPr>
      </w:pPr>
      <w:r>
        <w:rPr>
          <w:szCs w:val="24"/>
        </w:rPr>
        <w:t>U Pazinu 19. travnja 2017.</w:t>
      </w:r>
    </w:p>
    <w:p w:rsidRDefault="00667BB7" w:rsidP="00667BB7" w:rsidR="00667BB7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667BB7" w:rsidP="00667BB7" w:rsidR="00667BB7">
      <w:pPr>
        <w:ind w:firstLine="708" w:left="4956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</w:t>
      </w:r>
      <w:r w:rsidR="00587361">
        <w:rPr>
          <w:szCs w:val="24"/>
        </w:rPr>
        <w:t xml:space="preserve">, v. r. </w:t>
      </w:r>
    </w:p>
    <w:p w:rsidRDefault="00667BB7" w:rsidP="00667BB7" w:rsidR="00667BB7">
      <w:pPr>
        <w:rPr>
          <w:szCs w:val="24"/>
        </w:rPr>
      </w:pPr>
      <w:r>
        <w:rPr>
          <w:szCs w:val="24"/>
        </w:rPr>
        <w:t>DNA:</w:t>
      </w:r>
    </w:p>
    <w:p w:rsidRDefault="00667BB7" w:rsidP="00667BB7" w:rsidR="003568A5" w:rsidRPr="00667BB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568A5" w:rsidRPr="00667BB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BB7" w:rsidP="00667BB7" w:rsidR="00667BB7">
      <w:r>
        <w:separator/>
      </w:r>
    </w:p>
  </w:endnote>
  <w:endnote w:id="0" w:type="continuationSeparator">
    <w:p w:rsidRDefault="00667BB7" w:rsidP="00667BB7" w:rsidR="00667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BB7" w:rsidP="00667BB7" w:rsidR="00667BB7">
      <w:r>
        <w:separator/>
      </w:r>
    </w:p>
  </w:footnote>
  <w:footnote w:id="0" w:type="continuationSeparator">
    <w:p w:rsidRDefault="00667BB7" w:rsidP="00667BB7" w:rsidR="00667B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BB7" w:rsidR="00500CC1">
    <w:pPr>
      <w:pStyle w:val="Zaglavlje"/>
    </w:pPr>
    <w:r>
      <w:tab/>
    </w:r>
    <w:r>
      <w:tab/>
      <w:t>3 St-236/2017-3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3310"/>
    <w:rsid w:val="00193310"/>
    <w:rsid w:val="003568A5"/>
    <w:rsid w:val="00587361"/>
    <w:rsid w:val="0066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BB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7B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7BB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7B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7BB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7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3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36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3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3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BB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7B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7BB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7B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7BB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7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3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36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3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3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PROJEKT  j.d.o.o. LIŽNJAN</izvorni_sadrzaj>
    <derivirana_varijabla naziv="DomainObject.Predmet.ProtustrankaFormated_1">  EURO PROJEKT  j.d.o.o. LIŽNJAN</derivirana_varijabla>
  </DomainObject.Predmet.ProtustrankaFormated>
  <DomainObject.Predmet.ProtustrankaFormatedOIB>
    <izvorni_sadrzaj>  EURO PROJEKT  j.d.o.o. LIŽNJAN, OIB 15804261141</izvorni_sadrzaj>
    <derivirana_varijabla naziv="DomainObject.Predmet.ProtustrankaFormatedOIB_1">  EURO PROJEKT  j.d.o.o. LIŽNJAN, OIB 15804261141</derivirana_varijabla>
  </DomainObject.Predmet.ProtustrankaFormatedOIB>
  <DomainObject.Predmet.ProtustrankaFormatedWithAdress>
    <izvorni_sadrzaj> EURO PROJEKT  j.d.o.o. LIŽNJAN, Ulica Istarskog Egzodusa 8, 52204 Ližnjan</izvorni_sadrzaj>
    <derivirana_varijabla naziv="DomainObject.Predmet.ProtustrankaFormatedWithAdress_1"> EURO PROJEKT  j.d.o.o. LIŽNJAN, Ulica Istarskog Egzodusa 8, 52204 Ližnjan</derivirana_varijabla>
  </DomainObject.Predmet.ProtustrankaFormatedWithAdress>
  <DomainObject.Predmet.ProtustrankaFormatedWithAdressOIB>
    <izvorni_sadrzaj> EURO PROJEKT  j.d.o.o. LIŽNJAN, OIB 15804261141, Ulica Istarskog Egzodusa 8, 52204 Ližnjan</izvorni_sadrzaj>
    <derivirana_varijabla naziv="DomainObject.Predmet.ProtustrankaFormatedWithAdressOIB_1"> EURO PROJEKT  j.d.o.o. LIŽNJAN, OIB 15804261141, Ulica Istarskog Egzodusa 8, 52204 Ližnjan</derivirana_varijabla>
  </DomainObject.Predmet.ProtustrankaFormatedWithAdressOIB>
  <DomainObject.Predmet.ProtustrankaWithAdress>
    <izvorni_sadrzaj>EURO PROJEKT  j.d.o.o. LIŽNJAN Ulica Istarskog Egzodusa 8, 52204 Ližnjan</izvorni_sadrzaj>
    <derivirana_varijabla naziv="DomainObject.Predmet.ProtustrankaWithAdress_1">EURO PROJEKT  j.d.o.o. LIŽNJAN Ulica Istarskog Egzodusa 8, 52204 Ližnjan</derivirana_varijabla>
  </DomainObject.Predmet.ProtustrankaWithAdress>
  <DomainObject.Predmet.ProtustrankaWithAdressOIB>
    <izvorni_sadrzaj>EURO PROJEKT  j.d.o.o. LIŽNJAN, OIB 15804261141, Ulica Istarskog Egzodusa 8, 52204 Ližnjan</izvorni_sadrzaj>
    <derivirana_varijabla naziv="DomainObject.Predmet.ProtustrankaWithAdressOIB_1">EURO PROJEKT  j.d.o.o. LIŽNJAN, OIB 15804261141, Ulica Istarskog Egzodusa 8, 52204 Ližnjan</derivirana_varijabla>
  </DomainObject.Predmet.ProtustrankaWithAdressOIB>
  <DomainObject.Predmet.ProtustrankaNazivFormated>
    <izvorni_sadrzaj>EURO PROJEKT  j.d.o.o. LIŽNJAN</izvorni_sadrzaj>
    <derivirana_varijabla naziv="DomainObject.Predmet.ProtustrankaNazivFormated_1">EURO PROJEKT  j.d.o.o. LIŽNJAN</derivirana_varijabla>
  </DomainObject.Predmet.ProtustrankaNazivFormated>
  <DomainObject.Predmet.ProtustrankaNazivFormatedOIB>
    <izvorni_sadrzaj>EURO PROJEKT  j.d.o.o. LIŽNJAN, OIB 15804261141</izvorni_sadrzaj>
    <derivirana_varijabla naziv="DomainObject.Predmet.ProtustrankaNazivFormatedOIB_1">EURO PROJEKT  j.d.o.o. LIŽNJAN, OIB 15804261141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11775.30</izvorni_sadrzaj>
    <derivirana_varijabla naziv="DomainObject.Predmet.TrenutnaVrijednost_1">11775.30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PROJEKT  j.d.o.o. LIŽNJAN</item>
    </izvorni_sadrzaj>
    <derivirana_varijabla naziv="DomainObject.Predmet.ProtuStrankaListFormated_1">
      <item>EURO PROJEKT  j.d.o.o. LIŽNJAN</item>
    </derivirana_varijabla>
  </DomainObject.Predmet.ProtuStrankaListFormated>
  <DomainObject.Predmet.ProtuStrankaListFormatedOIB>
    <izvorni_sadrzaj>
      <item>EURO PROJEKT  j.d.o.o. LIŽNJAN, OIB 15804261141</item>
    </izvorni_sadrzaj>
    <derivirana_varijabla naziv="DomainObject.Predmet.ProtuStrankaListFormatedOIB_1">
      <item>EURO PROJEKT  j.d.o.o. LIŽNJAN, OIB 15804261141</item>
    </derivirana_varijabla>
  </DomainObject.Predmet.ProtuStrankaListFormatedOIB>
  <DomainObject.Predmet.ProtuStrankaListFormatedWithAdress>
    <izvorni_sadrzaj>
      <item>EURO PROJEKT  j.d.o.o. LIŽNJAN, Ulica Istarskog Egzodusa 8, 52204 Ližnjan</item>
    </izvorni_sadrzaj>
    <derivirana_varijabla naziv="DomainObject.Predmet.ProtuStrankaListFormatedWithAdress_1">
      <item>EURO PROJEKT  j.d.o.o. LIŽNJAN, Ulica Istarskog Egzodusa 8, 52204 Ližnjan</item>
    </derivirana_varijabla>
  </DomainObject.Predmet.ProtuStrankaListFormatedWithAdress>
  <DomainObject.Predmet.ProtuStrankaListFormatedWithAdressOIB>
    <izvorni_sadrzaj>
      <item>EURO PROJEKT  j.d.o.o. LIŽNJAN, OIB 15804261141, Ulica Istarskog Egzodusa 8, 52204 Ližnjan</item>
    </izvorni_sadrzaj>
    <derivirana_varijabla naziv="DomainObject.Predmet.ProtuStrankaListFormatedWithAdressOIB_1">
      <item>EURO PROJEKT  j.d.o.o. LIŽNJAN, OIB 15804261141, Ulica Istarskog Egzodusa 8, 52204 Ližnjan</item>
    </derivirana_varijabla>
  </DomainObject.Predmet.ProtuStrankaListFormatedWithAdressOIB>
  <DomainObject.Predmet.ProtuStrankaListNazivFormated>
    <izvorni_sadrzaj>
      <item>EURO PROJEKT  j.d.o.o. LIŽNJAN</item>
    </izvorni_sadrzaj>
    <derivirana_varijabla naziv="DomainObject.Predmet.ProtuStrankaListNazivFormated_1">
      <item>EURO PROJEKT  j.d.o.o. LIŽNJAN</item>
    </derivirana_varijabla>
  </DomainObject.Predmet.ProtuStrankaListNazivFormated>
  <DomainObject.Predmet.ProtuStrankaListNazivFormatedOIB>
    <izvorni_sadrzaj>
      <item>EURO PROJEKT  j.d.o.o. LIŽNJAN, OIB 15804261141</item>
    </izvorni_sadrzaj>
    <derivirana_varijabla naziv="DomainObject.Predmet.ProtuStrankaListNazivFormatedOIB_1">
      <item>EURO PROJEKT  j.d.o.o. LIŽNJAN, OIB 15804261141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PROJEKT  j.d.o.o. LIŽNJAN</izvorni_sadrzaj>
    <derivirana_varijabla naziv="DomainObject.Predmet.ProtustrankaIDrugi_1">EURO PROJEKT 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PROJEKT  j.d.o.o. LIŽNJAN, OIB 15804261141, Ulica Istarskog Egzodusa 8, 52204 Ližnjan</izvorni_sadrzaj>
    <derivirana_varijabla naziv="DomainObject.Predmet.ProtustrankaIDrugiAdressOIB_1">EURO PROJEKT  j.d.o.o. LIŽNJAN, OIB 15804261141, Ulica Istarskog Egzodusa 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PROJEKT  j.d.o.o. LIŽNJAN</item>
    </izvorni_sadrzaj>
    <derivirana_varijabla naziv="DomainObject.Predmet.SudioniciListNaziv_1">
      <item>FINANCIJSKA AGENCIJA, RC RIJEKA, PODRUŽNICA PULA, PULA</item>
      <item>EURO PROJEKT 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PROJEKT  j.d.o.o. LIŽNJAN, OIB 15804261141, Ulica Istarskog Egzodusa 8,52204 Ližnjan</item>
    </izvorni_sadrzaj>
    <derivirana_varijabla naziv="DomainObject.Predmet.SudioniciListAdressOIB_1">
      <item>FINANCIJSKA AGENCIJA, RC RIJEKA, PODRUŽNICA PULA, PULA, OIB 85821130368, Giardini 5,52100 Pula</item>
      <item>EURO PROJEKT  j.d.o.o. LIŽNJAN, OIB 15804261141, Ulica Istarskog Egzodusa 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15804261141</item>
    </izvorni_sadrzaj>
    <derivirana_varijabla naziv="DomainObject.Predmet.SudioniciListNazivOIB_1">
      <item>, OIB 85821130368</item>
      <item>, OIB 15804261141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2693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2017-04-18T10:25:00Z</dcterms:created>
  <dc:creator>Morena Brajuha</dc:creator>
  <dc:description/>
  <cp:keywords/>
  <cp:lastModifiedBy>Morena Brajuha</cp:lastModifiedBy>
  <cp:lastPrinted>2017-04-18T10:27:00Z</cp:lastPrinted>
  <dcterms:modified xmlns:xsi="http://www.w3.org/2001/XMLSchema-instance" xsi:type="dcterms:W3CDTF">2017-04-19T08:27:00Z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