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83c4" w14:paraId="7d283c4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607A39">
        <w:rPr>
          <w:rFonts w:hAnsi="Times New Roman" w:ascii="Times New Roman"/>
          <w:sz w:val="24"/>
        </w:rPr>
        <w:t xml:space="preserve"> ZAGREB – stalna služba KARLOVAC</w:t>
      </w:r>
    </w:p>
    <w:p w:rsidRDefault="00702487" w:rsidP="00702487" w:rsidR="00702487" w:rsidRPr="00E2468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E24685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607A39">
        <w:rPr>
          <w:rFonts w:hAnsi="Times New Roman" w:ascii="Times New Roman"/>
          <w:b/>
          <w:sz w:val="24"/>
          <w:szCs w:val="24"/>
          <w:lang w:val="pl-PL"/>
        </w:rPr>
        <w:t>4373</w:t>
      </w:r>
      <w:r w:rsidR="00E24685" w:rsidRPr="00E24685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702487" w:rsidP="00E24685" w:rsidR="00607A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607A39" w:rsidP="00E24685" w:rsidR="00607A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TOP CANIS d.o.o. u stečaju, Vrapče Donje 17, Zagreb</w:t>
      </w:r>
    </w:p>
    <w:p w:rsidRDefault="00607A39" w:rsidP="00E24685" w:rsidR="00E2468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 28766116579</w:t>
      </w:r>
      <w:r w:rsidR="00702487"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02487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</w:t>
      </w:r>
      <w:r w:rsidRPr="00BC2DB2">
        <w:rPr>
          <w:rFonts w:hAnsi="Times New Roman" w:ascii="Times New Roman"/>
          <w:sz w:val="24"/>
          <w:szCs w:val="24"/>
          <w:lang w:val="pl-PL"/>
        </w:rPr>
        <w:t>_______________________________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E24685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607A39" w:rsidP="00607A39" w:rsidR="00607A3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07A39" w:rsidP="00607A39" w:rsidR="00607A3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VJEROVNIKA I VIŠEG ISPLATNOG REDA</w:t>
      </w:r>
    </w:p>
    <w:tbl>
      <w:tblPr>
        <w:tblpPr w:tblpY="1" w:tblpXSpec="center" w:vertAnchor="text" w:rightFromText="180" w:leftFromText="180"/>
        <w:tblOverlap w:val="never"/>
        <w:tblW w:type="pct" w:w="58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1669"/>
        <w:gridCol w:w="1539"/>
        <w:gridCol w:w="1643"/>
        <w:gridCol w:w="1297"/>
        <w:gridCol w:w="1245"/>
        <w:gridCol w:w="1297"/>
        <w:gridCol w:w="1375"/>
      </w:tblGrid>
      <w:tr w:rsidTr="004837E8" w:rsidR="00607A39" w:rsidRPr="00B40BEB">
        <w:trPr>
          <w:jc w:val="center"/>
        </w:trPr>
        <w:tc>
          <w:tcPr>
            <w:tcW w:type="pct" w:w="375"/>
            <w:vAlign w:val="center"/>
          </w:tcPr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br.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767"/>
            <w:vAlign w:val="center"/>
          </w:tcPr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07"/>
            <w:vAlign w:val="center"/>
          </w:tcPr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55"/>
            <w:vAlign w:val="center"/>
          </w:tcPr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96"/>
            <w:vAlign w:val="center"/>
          </w:tcPr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72"/>
            <w:vAlign w:val="center"/>
          </w:tcPr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96"/>
            <w:vAlign w:val="center"/>
          </w:tcPr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2"/>
            <w:vAlign w:val="center"/>
          </w:tcPr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4837E8" w:rsidR="00607A39" w:rsidRPr="00B40BEB">
        <w:trPr>
          <w:jc w:val="center"/>
        </w:trPr>
        <w:tc>
          <w:tcPr>
            <w:tcW w:type="pct" w:w="375"/>
          </w:tcPr>
          <w:p w:rsidRDefault="00607A39" w:rsidP="004837E8" w:rsidR="00607A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07A39" w:rsidP="004837E8" w:rsidR="00607A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  <w:p w:rsidRDefault="00607A39" w:rsidP="004837E8" w:rsidR="00607A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</w:tcPr>
          <w:p w:rsidRDefault="00607A39" w:rsidP="004837E8" w:rsidR="00607A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PU Zagreb</w:t>
            </w:r>
          </w:p>
        </w:tc>
        <w:tc>
          <w:tcPr>
            <w:tcW w:type="pct" w:w="707"/>
          </w:tcPr>
          <w:p w:rsidRDefault="00607A39" w:rsidP="004837E8" w:rsidR="00607A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07A39" w:rsidP="004837E8" w:rsidR="00607A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07A39" w:rsidP="004837E8" w:rsidR="00607A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55"/>
          </w:tcPr>
          <w:p w:rsidRDefault="00607A39" w:rsidP="004837E8" w:rsidR="00607A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07A39" w:rsidP="004837E8" w:rsidR="00607A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596"/>
          </w:tcPr>
          <w:p w:rsidRDefault="00607A39" w:rsidP="004837E8" w:rsidR="00607A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07A39" w:rsidP="004837E8" w:rsidR="00607A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07A39" w:rsidP="004837E8" w:rsidR="00607A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2"/>
          </w:tcPr>
          <w:p w:rsidRDefault="00607A39" w:rsidP="004837E8" w:rsidR="00607A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Obrazac joppd</w:t>
            </w:r>
            <w:r w:rsidR="002F46B1">
              <w:rPr>
                <w:rFonts w:hAnsi="Times New Roman" w:ascii="Times New Roman"/>
                <w:sz w:val="24"/>
                <w:szCs w:val="24"/>
              </w:rPr>
              <w:t>, ovjereni izlist stanja</w:t>
            </w:r>
          </w:p>
        </w:tc>
        <w:tc>
          <w:tcPr>
            <w:tcW w:type="pct" w:w="596"/>
          </w:tcPr>
          <w:p w:rsidRDefault="00607A39" w:rsidP="004837E8" w:rsidR="00607A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07A39" w:rsidP="004837E8" w:rsidR="00607A3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07A39" w:rsidP="004837E8" w:rsidR="00607A39" w:rsidRP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41.456,08</w:t>
            </w:r>
          </w:p>
        </w:tc>
        <w:tc>
          <w:tcPr>
            <w:tcW w:type="pct" w:w="632"/>
          </w:tcPr>
          <w:p w:rsidRDefault="002F46B1" w:rsidP="004837E8" w:rsidR="00607A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Obrazac joppd, ovjereni izlist stanja</w:t>
            </w:r>
          </w:p>
        </w:tc>
      </w:tr>
    </w:tbl>
    <w:p w:rsidRDefault="00D0568A" w:rsidP="00D0568A" w:rsidR="00D0568A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E24685" w:rsidP="00E24685" w:rsidR="00E24685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VJEROVNIKA II VIŠEG ISPLATNOG REDA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8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1669"/>
        <w:gridCol w:w="1539"/>
        <w:gridCol w:w="1643"/>
        <w:gridCol w:w="1297"/>
        <w:gridCol w:w="1245"/>
        <w:gridCol w:w="1297"/>
        <w:gridCol w:w="1375"/>
      </w:tblGrid>
      <w:tr w:rsidTr="0007010C" w:rsidR="0007010C" w:rsidRPr="00B40BEB">
        <w:trPr>
          <w:jc w:val="center"/>
        </w:trPr>
        <w:tc>
          <w:tcPr>
            <w:tcW w:type="pct" w:w="375"/>
            <w:vAlign w:val="center"/>
          </w:tcPr>
          <w:p w:rsidRDefault="00E24685" w:rsidP="00E2468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br.</w:t>
            </w:r>
            <w:r w:rsidR="00702487"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767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07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55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96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72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96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32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7010C" w:rsidR="0007010C" w:rsidRPr="00B40BEB">
        <w:trPr>
          <w:jc w:val="center"/>
        </w:trPr>
        <w:tc>
          <w:tcPr>
            <w:tcW w:type="pct" w:w="375"/>
          </w:tcPr>
          <w:p w:rsidRDefault="00E24685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</w:tcPr>
          <w:p w:rsidRDefault="0007010C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67CA7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pct" w:w="707"/>
          </w:tcPr>
          <w:p w:rsidRDefault="0007010C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24685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867CA7">
              <w:rPr>
                <w:rFonts w:hAnsi="Times New Roman" w:ascii="Times New Roman"/>
                <w:sz w:val="24"/>
                <w:szCs w:val="24"/>
              </w:rPr>
              <w:t>9524210204</w:t>
            </w:r>
          </w:p>
        </w:tc>
        <w:tc>
          <w:tcPr>
            <w:tcW w:type="pct" w:w="755"/>
          </w:tcPr>
          <w:p w:rsidRDefault="0007010C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67CA7" w:rsidP="0007010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</w:t>
            </w:r>
            <w:r w:rsidR="00E24685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596"/>
          </w:tcPr>
          <w:p w:rsidRDefault="0007010C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67CA7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1.122,62</w:t>
            </w:r>
          </w:p>
        </w:tc>
        <w:tc>
          <w:tcPr>
            <w:tcW w:type="pct" w:w="572"/>
          </w:tcPr>
          <w:p w:rsidRDefault="00867CA7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računi, obračun kamate</w:t>
            </w:r>
          </w:p>
        </w:tc>
        <w:tc>
          <w:tcPr>
            <w:tcW w:type="pct" w:w="596"/>
          </w:tcPr>
          <w:p w:rsidRDefault="0007010C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67CA7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1.122,62</w:t>
            </w:r>
          </w:p>
          <w:p w:rsidRDefault="00702487" w:rsidP="004837E8" w:rsidR="00702487" w:rsidRP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</w:tcPr>
          <w:p w:rsidRDefault="00867CA7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računi, obračun kamate</w:t>
            </w:r>
          </w:p>
        </w:tc>
      </w:tr>
      <w:tr w:rsidTr="0007010C" w:rsidR="0007010C" w:rsidRPr="00B40BEB">
        <w:trPr>
          <w:jc w:val="center"/>
        </w:trPr>
        <w:tc>
          <w:tcPr>
            <w:tcW w:type="pct" w:w="375"/>
          </w:tcPr>
          <w:p w:rsidRDefault="00702487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24685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67"/>
          </w:tcPr>
          <w:p w:rsidRDefault="00867CA7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zavod za zapošljavanje, PU Krapina</w:t>
            </w:r>
          </w:p>
        </w:tc>
        <w:tc>
          <w:tcPr>
            <w:tcW w:type="pct" w:w="707"/>
          </w:tcPr>
          <w:p w:rsidRDefault="0007010C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pct" w:w="755"/>
          </w:tcPr>
          <w:p w:rsidRDefault="00702487" w:rsidP="004837E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07010C" w:rsidR="000701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K.Š. Đalskog 4, Krapina</w:t>
            </w:r>
          </w:p>
        </w:tc>
        <w:tc>
          <w:tcPr>
            <w:tcW w:type="pct" w:w="596"/>
          </w:tcPr>
          <w:p w:rsidRDefault="00702487" w:rsidP="004837E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07010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28.800,00</w:t>
            </w:r>
          </w:p>
        </w:tc>
        <w:tc>
          <w:tcPr>
            <w:tcW w:type="pct" w:w="572"/>
          </w:tcPr>
          <w:p w:rsidRDefault="0007010C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</w:t>
            </w:r>
            <w:r w:rsidR="004837E8">
              <w:rPr>
                <w:rFonts w:hAnsi="Times New Roman" w:ascii="Times New Roman"/>
                <w:sz w:val="24"/>
                <w:szCs w:val="24"/>
              </w:rPr>
              <w:t>sufinanciranju zapoš.</w:t>
            </w:r>
          </w:p>
        </w:tc>
        <w:tc>
          <w:tcPr>
            <w:tcW w:type="pct" w:w="596"/>
          </w:tcPr>
          <w:p w:rsidRDefault="00702487" w:rsidP="004837E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07010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28.800,00</w:t>
            </w:r>
          </w:p>
        </w:tc>
        <w:tc>
          <w:tcPr>
            <w:tcW w:type="pct" w:w="632"/>
          </w:tcPr>
          <w:p w:rsidRDefault="004837E8" w:rsidP="004837E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sufinanciranju zapoš.</w:t>
            </w:r>
          </w:p>
          <w:p w:rsidRDefault="0007010C" w:rsidP="004837E8" w:rsidR="0007010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7010C" w:rsidR="0007010C" w:rsidRPr="00B40BEB">
        <w:trPr>
          <w:jc w:val="center"/>
        </w:trPr>
        <w:tc>
          <w:tcPr>
            <w:tcW w:type="pct" w:w="375"/>
          </w:tcPr>
          <w:p w:rsidRDefault="00E24685" w:rsidP="004837E8" w:rsid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24685" w:rsidP="004837E8" w:rsidR="00E2468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67"/>
          </w:tcPr>
          <w:p w:rsidRDefault="00E24685" w:rsidP="004837E8" w:rsid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Intereuropa</w:t>
            </w:r>
          </w:p>
          <w:p w:rsidRDefault="004837E8" w:rsidP="004837E8" w:rsidR="004837E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d.o.o.</w:t>
            </w:r>
          </w:p>
        </w:tc>
        <w:tc>
          <w:tcPr>
            <w:tcW w:type="pct" w:w="707"/>
          </w:tcPr>
          <w:p w:rsidRDefault="00E24685" w:rsidP="004837E8" w:rsid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07010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85514716931</w:t>
            </w:r>
          </w:p>
        </w:tc>
        <w:tc>
          <w:tcPr>
            <w:tcW w:type="pct" w:w="755"/>
          </w:tcPr>
          <w:p w:rsidRDefault="004837E8" w:rsidP="004837E8" w:rsidR="00D056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Josipa Lončara 3,</w:t>
            </w:r>
          </w:p>
          <w:p w:rsidRDefault="004837E8" w:rsidP="004837E8" w:rsidR="004837E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96"/>
          </w:tcPr>
          <w:p w:rsidRDefault="00E24685" w:rsidP="004837E8" w:rsid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D056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1.238,09</w:t>
            </w:r>
          </w:p>
        </w:tc>
        <w:tc>
          <w:tcPr>
            <w:tcW w:type="pct" w:w="572"/>
          </w:tcPr>
          <w:p w:rsidRDefault="004837E8" w:rsidP="004837E8" w:rsidR="00E2468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obračun kamata</w:t>
            </w:r>
          </w:p>
        </w:tc>
        <w:tc>
          <w:tcPr>
            <w:tcW w:type="pct" w:w="596"/>
          </w:tcPr>
          <w:p w:rsidRDefault="004837E8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1.238,09</w:t>
            </w:r>
          </w:p>
          <w:p w:rsidRDefault="00D0568A" w:rsidP="004837E8" w:rsidR="00D056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</w:tcPr>
          <w:p w:rsidRDefault="004837E8" w:rsidP="004837E8" w:rsidR="00D056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obračun kamata</w:t>
            </w:r>
          </w:p>
        </w:tc>
      </w:tr>
      <w:tr w:rsidTr="0007010C" w:rsidR="0007010C" w:rsidRPr="00B40BEB">
        <w:trPr>
          <w:jc w:val="center"/>
        </w:trPr>
        <w:tc>
          <w:tcPr>
            <w:tcW w:type="pct" w:w="375"/>
          </w:tcPr>
          <w:p w:rsidRDefault="00E24685" w:rsidP="004837E8" w:rsid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24685" w:rsidP="004837E8" w:rsid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767"/>
          </w:tcPr>
          <w:p w:rsidRDefault="004837E8" w:rsidP="004837E8" w:rsidR="00E2468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PU Zagreb</w:t>
            </w:r>
            <w:r w:rsidR="000C09A5">
              <w:rPr>
                <w:rFonts w:hAnsi="Times New Roman" w:ascii="Times New Roman"/>
                <w:sz w:val="24"/>
                <w:szCs w:val="24"/>
              </w:rPr>
              <w:t>, ŽDO Zagreb</w:t>
            </w:r>
          </w:p>
        </w:tc>
        <w:tc>
          <w:tcPr>
            <w:tcW w:type="pct" w:w="707"/>
          </w:tcPr>
          <w:p w:rsidRDefault="004837E8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E2468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55"/>
          </w:tcPr>
          <w:p w:rsidRDefault="004837E8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D056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596"/>
          </w:tcPr>
          <w:p w:rsidRDefault="004837E8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E2468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74.563,69</w:t>
            </w:r>
          </w:p>
        </w:tc>
        <w:tc>
          <w:tcPr>
            <w:tcW w:type="pct" w:w="572"/>
          </w:tcPr>
          <w:p w:rsidRDefault="004837E8" w:rsidP="004837E8" w:rsidR="00D056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Obrazac joppd, ovjereni izlist stanja, kta</w:t>
            </w:r>
          </w:p>
        </w:tc>
        <w:tc>
          <w:tcPr>
            <w:tcW w:type="pct" w:w="596"/>
          </w:tcPr>
          <w:p w:rsidRDefault="004837E8" w:rsidP="004837E8" w:rsidR="004837E8">
            <w:pPr>
              <w:rPr>
                <w:color w:val="000000"/>
              </w:rPr>
            </w:pPr>
          </w:p>
          <w:p w:rsidRDefault="004837E8" w:rsidP="004837E8" w:rsidR="004837E8">
            <w:pPr>
              <w:rPr>
                <w:color w:val="000000"/>
              </w:rPr>
            </w:pPr>
            <w:r>
              <w:rPr>
                <w:color w:val="000000"/>
              </w:rPr>
              <w:t>33.107,61*</w:t>
            </w:r>
          </w:p>
          <w:p w:rsidRDefault="004837E8" w:rsidP="004837E8" w:rsidR="00D0568A" w:rsidRPr="004837E8">
            <w:pPr>
              <w:rPr>
                <w:color w:val="000000"/>
              </w:rPr>
            </w:pPr>
            <w:r>
              <w:rPr>
                <w:color w:val="000000"/>
              </w:rPr>
              <w:t>*</w:t>
            </w:r>
            <w:r w:rsidRPr="004837E8">
              <w:rPr>
                <w:color w:val="000000"/>
                <w:sz w:val="16"/>
                <w:szCs w:val="16"/>
              </w:rPr>
              <w:t>Razlika priznata u  I višem isplatnom redu</w:t>
            </w:r>
          </w:p>
        </w:tc>
        <w:tc>
          <w:tcPr>
            <w:tcW w:type="pct" w:w="632"/>
          </w:tcPr>
          <w:p w:rsidRDefault="004837E8" w:rsidP="004837E8" w:rsidR="00E2468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Obrazac joppd, ovjereni izlist stanja, kta</w:t>
            </w:r>
          </w:p>
        </w:tc>
      </w:tr>
      <w:tr w:rsidTr="0007010C" w:rsidR="004837E8" w:rsidRPr="00B40BEB">
        <w:trPr>
          <w:jc w:val="center"/>
        </w:trPr>
        <w:tc>
          <w:tcPr>
            <w:tcW w:type="pct" w:w="375"/>
          </w:tcPr>
          <w:p w:rsidRDefault="004837E8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837E8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67"/>
          </w:tcPr>
          <w:p w:rsidRDefault="000C09A5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poljoprivrede,ŽDO  Zagreb</w:t>
            </w:r>
          </w:p>
        </w:tc>
        <w:tc>
          <w:tcPr>
            <w:tcW w:type="pct" w:w="707"/>
          </w:tcPr>
          <w:p w:rsidRDefault="000C09A5" w:rsidP="004837E8" w:rsidR="000C09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C09A5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76767369197</w:t>
            </w:r>
          </w:p>
        </w:tc>
        <w:tc>
          <w:tcPr>
            <w:tcW w:type="pct" w:w="755"/>
          </w:tcPr>
          <w:p w:rsidRDefault="000C09A5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  <w:p w:rsidRDefault="000C09A5" w:rsidP="004837E8" w:rsidR="000C09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6"/>
          </w:tcPr>
          <w:p w:rsidRDefault="004837E8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C09A5" w:rsidP="004837E8" w:rsidR="000C09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1.118,90</w:t>
            </w:r>
          </w:p>
        </w:tc>
        <w:tc>
          <w:tcPr>
            <w:tcW w:type="pct" w:w="572"/>
          </w:tcPr>
          <w:p w:rsidRDefault="000C09A5" w:rsidP="004837E8" w:rsidR="000C09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C09A5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Kta</w:t>
            </w:r>
          </w:p>
        </w:tc>
        <w:tc>
          <w:tcPr>
            <w:tcW w:type="pct" w:w="596"/>
          </w:tcPr>
          <w:p w:rsidRDefault="000C09A5" w:rsidP="004837E8" w:rsidR="000C09A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0C09A5" w:rsidP="004837E8" w:rsidR="004837E8">
            <w:pPr>
              <w:rPr>
                <w:color w:val="00000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1.118,90</w:t>
            </w:r>
          </w:p>
        </w:tc>
        <w:tc>
          <w:tcPr>
            <w:tcW w:type="pct" w:w="632"/>
          </w:tcPr>
          <w:p w:rsidRDefault="000C09A5" w:rsidP="004837E8" w:rsidR="000C09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C09A5" w:rsidP="004837E8" w:rsidR="004837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Kta</w:t>
            </w:r>
          </w:p>
        </w:tc>
      </w:tr>
    </w:tbl>
    <w:p w:rsidRDefault="00FA7D22" w:rsidP="00FA7D22" w:rsidR="00FA7D22" w:rsidRPr="00FA7D2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           </w:t>
      </w:r>
    </w:p>
    <w:p w:rsidRDefault="00D0568A" w:rsidP="00702487" w:rsidR="00D0568A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W w:type="dxa" w:w="7660"/>
        <w:tblInd w:type="dxa" w:w="718"/>
        <w:tblLook w:val="04A0" w:noVBand="1" w:noHBand="0" w:lastColumn="0" w:firstColumn="1" w:lastRow="0" w:firstRow="1"/>
      </w:tblPr>
      <w:tblGrid>
        <w:gridCol w:w="3960"/>
        <w:gridCol w:w="1880"/>
        <w:gridCol w:w="1820"/>
      </w:tblGrid>
      <w:tr w:rsidTr="009261C7" w:rsidR="00FA7D22" w:rsidRPr="00FA7D22">
        <w:trPr>
          <w:trHeight w:val="570"/>
        </w:trPr>
        <w:tc>
          <w:tcPr>
            <w:tcW w:type="dxa" w:w="39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ISPLATNI RED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PRIJAVLJENO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PRIZNATO</w:t>
            </w:r>
          </w:p>
        </w:tc>
      </w:tr>
      <w:tr w:rsidTr="009261C7" w:rsidR="00FA7D22" w:rsidRPr="00FA7D22">
        <w:trPr>
          <w:trHeight w:val="525"/>
        </w:trPr>
        <w:tc>
          <w:tcPr>
            <w:tcW w:type="dxa" w:w="3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UKUPNO  I VIŠI ISPLATNI RED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41.456,08</w:t>
            </w:r>
          </w:p>
        </w:tc>
      </w:tr>
      <w:tr w:rsidTr="009261C7" w:rsidR="00FA7D22" w:rsidRPr="00FA7D22">
        <w:trPr>
          <w:trHeight w:val="435"/>
        </w:trPr>
        <w:tc>
          <w:tcPr>
            <w:tcW w:type="dxa" w:w="396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UKUPNO II VIŠI ISPLATNI RED</w:t>
            </w:r>
          </w:p>
        </w:tc>
        <w:tc>
          <w:tcPr>
            <w:tcW w:type="dxa" w:w="18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106.843,30</w:t>
            </w:r>
          </w:p>
        </w:tc>
        <w:tc>
          <w:tcPr>
            <w:tcW w:type="dxa" w:w="18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65.387,22</w:t>
            </w:r>
          </w:p>
        </w:tc>
      </w:tr>
      <w:tr w:rsidTr="009261C7" w:rsidR="00FA7D22" w:rsidRPr="00FA7D22">
        <w:trPr>
          <w:trHeight w:val="555"/>
        </w:trPr>
        <w:tc>
          <w:tcPr>
            <w:tcW w:type="dxa" w:w="3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UKUPNO: 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106.843,30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A7D22" w:rsidP="00FA7D22" w:rsidR="00FA7D22" w:rsidRPr="00FA7D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A7D22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106.843,30</w:t>
            </w:r>
          </w:p>
        </w:tc>
      </w:tr>
    </w:tbl>
    <w:p w:rsidRDefault="00E24685" w:rsidP="00702487" w:rsidR="00E246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4685" w:rsidP="00702487" w:rsidR="00E24685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2F46B1">
      <w:pPr>
        <w:jc w:val="center"/>
        <w:rPr>
          <w:rFonts w:hAnsi="Times New Roman" w:ascii="Times New Roman"/>
          <w:b/>
          <w:sz w:val="24"/>
        </w:rPr>
      </w:pPr>
    </w:p>
    <w:p w:rsidRDefault="002F46B1" w:rsidP="009261C7" w:rsidR="00F250F9">
      <w:pPr>
        <w:jc w:val="center"/>
        <w:rPr>
          <w:rFonts w:hAnsi="Times New Roman" w:ascii="Times New Roman"/>
          <w:b/>
          <w:sz w:val="24"/>
        </w:rPr>
      </w:pPr>
      <w:r w:rsidRPr="002F46B1">
        <w:rPr>
          <w:rFonts w:hAnsi="Times New Roman" w:ascii="Times New Roman"/>
          <w:b/>
          <w:sz w:val="24"/>
        </w:rPr>
        <w:t>- nema razlučnih prava</w:t>
      </w:r>
    </w:p>
    <w:p w:rsidRDefault="00F250F9" w:rsidP="00702487" w:rsidR="00F250F9">
      <w:pPr>
        <w:jc w:val="center"/>
        <w:rPr>
          <w:rFonts w:hAnsi="Times New Roman" w:ascii="Times New Roman"/>
          <w:b/>
          <w:sz w:val="24"/>
        </w:rPr>
      </w:pPr>
    </w:p>
    <w:p w:rsidRDefault="00F250F9" w:rsidP="00702487" w:rsidR="00F250F9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2F46B1">
      <w:pPr>
        <w:jc w:val="center"/>
        <w:rPr>
          <w:rFonts w:hAnsi="Times New Roman" w:ascii="Times New Roman"/>
          <w:b/>
          <w:sz w:val="24"/>
        </w:rPr>
      </w:pPr>
    </w:p>
    <w:p w:rsidRDefault="002F46B1" w:rsidP="00702487" w:rsidR="00702487" w:rsidRPr="002F46B1">
      <w:pPr>
        <w:jc w:val="center"/>
        <w:rPr>
          <w:rFonts w:hAnsi="Times New Roman" w:ascii="Times New Roman"/>
          <w:b/>
          <w:sz w:val="24"/>
        </w:rPr>
      </w:pPr>
      <w:r w:rsidRPr="002F46B1">
        <w:rPr>
          <w:rFonts w:hAnsi="Times New Roman" w:ascii="Times New Roman"/>
          <w:b/>
          <w:sz w:val="24"/>
        </w:rPr>
        <w:t>- nema izlučnih prava</w:t>
      </w:r>
    </w:p>
    <w:p w:rsidRDefault="00FB0CA4" w:rsidP="00702487" w:rsidR="00FB0CA4">
      <w:pPr>
        <w:rPr>
          <w:rFonts w:hAnsi="Times New Roman" w:ascii="Times New Roman"/>
          <w:sz w:val="24"/>
        </w:rPr>
      </w:pPr>
    </w:p>
    <w:p w:rsidRDefault="00FB0CA4" w:rsidP="00702487" w:rsidR="00FB0CA4">
      <w:pPr>
        <w:rPr>
          <w:rFonts w:hAnsi="Times New Roman" w:ascii="Times New Roman"/>
          <w:sz w:val="24"/>
        </w:rPr>
      </w:pPr>
    </w:p>
    <w:p w:rsidRDefault="00FB0CA4" w:rsidP="00702487" w:rsidR="00FB0CA4">
      <w:pPr>
        <w:rPr>
          <w:rFonts w:hAnsi="Times New Roman" w:ascii="Times New Roman"/>
          <w:sz w:val="24"/>
        </w:rPr>
      </w:pPr>
    </w:p>
    <w:p w:rsidRDefault="00702487" w:rsidP="00702487" w:rsidR="00FB0CA4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Mjesto i datum</w:t>
      </w:r>
      <w:r w:rsidR="00FB0CA4">
        <w:rPr>
          <w:rFonts w:hAnsi="Times New Roman" w:ascii="Times New Roman"/>
          <w:sz w:val="24"/>
        </w:rPr>
        <w:t>:</w:t>
      </w:r>
      <w:r w:rsidRPr="003726DD">
        <w:rPr>
          <w:rFonts w:hAnsi="Times New Roman" w:ascii="Times New Roman"/>
          <w:sz w:val="24"/>
        </w:rPr>
        <w:t xml:space="preserve"> </w:t>
      </w:r>
    </w:p>
    <w:p w:rsidRDefault="00FB0CA4" w:rsidP="00FB0CA4" w:rsidR="00FB0CA4" w:rsidRPr="003726DD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702487" w:rsidRPr="003726DD">
        <w:rPr>
          <w:rFonts w:hAnsi="Times New Roman" w:ascii="Times New Roman"/>
          <w:sz w:val="24"/>
        </w:rPr>
        <w:t>Stečajni upravitelj</w:t>
      </w:r>
      <w:r>
        <w:rPr>
          <w:rFonts w:hAnsi="Times New Roman" w:ascii="Times New Roman"/>
          <w:sz w:val="24"/>
        </w:rPr>
        <w:t>:</w:t>
      </w:r>
    </w:p>
    <w:p w:rsidRDefault="002F46B1" w:rsidP="00702487" w:rsidR="00FB0CA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>Zagreb, 28.11.2017</w:t>
      </w:r>
      <w:r w:rsidR="00FB0CA4" w:rsidRPr="00FB0CA4">
        <w:rPr>
          <w:rFonts w:hAnsi="Times New Roman" w:ascii="Times New Roman"/>
          <w:sz w:val="24"/>
          <w:u w:val="single"/>
        </w:rPr>
        <w:t>.</w:t>
      </w:r>
      <w:r w:rsidR="00702487">
        <w:rPr>
          <w:rFonts w:hAnsi="Times New Roman" w:ascii="Times New Roman"/>
          <w:sz w:val="24"/>
        </w:rPr>
        <w:tab/>
      </w:r>
    </w:p>
    <w:p w:rsidRDefault="00FB0CA4" w:rsidP="00702487" w:rsidR="00FB0CA4">
      <w:pPr>
        <w:rPr>
          <w:rFonts w:hAnsi="Times New Roman" w:ascii="Times New Roman"/>
          <w:sz w:val="24"/>
        </w:rPr>
      </w:pPr>
    </w:p>
    <w:p w:rsidRDefault="00FB0CA4" w:rsidP="00FB0CA4" w:rsidR="00FB0CA4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_________________________</w:t>
      </w:r>
    </w:p>
    <w:p w:rsidRDefault="00702487" w:rsidP="00FB0CA4" w:rsidR="00702487" w:rsidRPr="00FB0CA4">
      <w:pPr>
        <w:jc w:val="right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0CA4">
        <w:rPr>
          <w:rFonts w:hAnsi="Times New Roman" w:ascii="Times New Roman"/>
          <w:sz w:val="24"/>
        </w:rPr>
        <w:t>mr. sc. Sandra Gregorić Jelinek</w:t>
      </w:r>
    </w:p>
    <w:p w:rsidRDefault="00C61F72" w:rsidR="00C61F72"/>
    <w:sectPr w:rsidSect="006B5D0B" w:rsidR="00C61F7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327" w:rsidP="00702487" w:rsidR="00436327">
      <w:pPr>
        <w:spacing w:after="0"/>
      </w:pPr>
      <w:r>
        <w:separator/>
      </w:r>
    </w:p>
  </w:endnote>
  <w:endnote w:id="0" w:type="continuationSeparator">
    <w:p w:rsidRDefault="00436327" w:rsidP="00702487" w:rsidR="004363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989141"/>
      <w:docPartObj>
        <w:docPartGallery w:val="Page Numbers (Bottom of Page)"/>
        <w:docPartUnique/>
      </w:docPartObj>
    </w:sdtPr>
    <w:sdtEndPr/>
    <w:sdtContent>
      <w:p w:rsidRDefault="009A68FA" w:rsidR="004837E8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4837E8" w:rsidR="004837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327" w:rsidP="00702487" w:rsidR="00436327">
      <w:pPr>
        <w:spacing w:after="0"/>
      </w:pPr>
      <w:r>
        <w:separator/>
      </w:r>
    </w:p>
  </w:footnote>
  <w:footnote w:id="0" w:type="continuationSeparator">
    <w:p w:rsidRDefault="00436327" w:rsidP="00702487" w:rsidR="00436327">
      <w:pPr>
        <w:spacing w:after="0"/>
      </w:pPr>
      <w:r>
        <w:continuationSeparator/>
      </w:r>
    </w:p>
  </w:footnote>
  <w:footnote w:id="1">
    <w:p w:rsidRDefault="004837E8" w:rsidP="00607A39" w:rsidR="004837E8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4837E8" w:rsidP="00702487" w:rsidR="004837E8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7010C"/>
    <w:rsid w:val="000C09A5"/>
    <w:rsid w:val="002F46B1"/>
    <w:rsid w:val="00436327"/>
    <w:rsid w:val="004837E8"/>
    <w:rsid w:val="00607A39"/>
    <w:rsid w:val="006B5D0B"/>
    <w:rsid w:val="0070140A"/>
    <w:rsid w:val="00702487"/>
    <w:rsid w:val="008512FB"/>
    <w:rsid w:val="00852A9E"/>
    <w:rsid w:val="00867CA7"/>
    <w:rsid w:val="00915CCD"/>
    <w:rsid w:val="009261C7"/>
    <w:rsid w:val="009A68FA"/>
    <w:rsid w:val="00A6056F"/>
    <w:rsid w:val="00C61F72"/>
    <w:rsid w:val="00D0568A"/>
    <w:rsid w:val="00E24685"/>
    <w:rsid w:val="00ED04AA"/>
    <w:rsid w:val="00F04590"/>
    <w:rsid w:val="00F250F9"/>
    <w:rsid w:val="00FA7D22"/>
    <w:rsid w:val="00FB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F250F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250F9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50F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250F9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6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8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8F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8F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8F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6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91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232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00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St-4373/2016</izvorni_sadrzaj>
    <derivirana_varijabla naziv="DomainObject.Predmet.OznakaBroj_1">St-4373/2016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CANIS d.o.o. za proizvodnju i usluge zastupanog po punomoćniku Dubravko Regojević</izvorni_sadrzaj>
    <derivirana_varijabla naziv="DomainObject.Predmet.ProtustrankaFormated_1">  TOP CANIS d.o.o. za proizvodnju i usluge zastupanog po punomoćniku Dubravko Regojević</derivirana_varijabla>
  </DomainObject.Predmet.ProtustrankaFormated>
  <DomainObject.Predmet.ProtustrankaFormatedOIB>
    <izvorni_sadrzaj>  TOP CANIS d.o.o. za proizvodnju i usluge, OIB 28766116579 zastupanog po punomoćniku Dubravko Regojević</izvorni_sadrzaj>
    <derivirana_varijabla naziv="DomainObject.Predmet.ProtustrankaFormatedOIB_1">  TOP CANIS d.o.o. za proizvodnju i usluge, OIB 28766116579 zastupanog po punomoćniku Dubravko Regojević</derivirana_varijabla>
  </DomainObject.Predmet.ProtustrankaFormatedOIB>
  <DomainObject.Predmet.ProtustrankaFormatedWithAdress>
    <izvorni_sadrzaj> TOP CANIS d.o.o. za proizvodnju i usluge, Vrapče Donje 17, 10000 Zagreb zastupanog po punomoćniku Dubravko Regojević</izvorni_sadrzaj>
    <derivirana_varijabla naziv="DomainObject.Predmet.ProtustrankaFormatedWithAdress_1"> TOP CANIS d.o.o. za proizvodnju i usluge, Vrapče Donje 17, 10000 Zagreb zastupanog po punomoćniku Dubravko Regojević</derivirana_varijabla>
  </DomainObject.Predmet.ProtustrankaFormatedWithAdress>
  <DomainObject.Predmet.ProtustrankaFormatedWithAdressOIB>
    <izvorni_sadrzaj> TOP CANIS d.o.o. za proizvodnju i usluge, OIB 28766116579, Vrapče Donje 17, 10000 Zagreb zastupanog po punomoćniku Dubravko Regojević</izvorni_sadrzaj>
    <derivirana_varijabla naziv="DomainObject.Predmet.ProtustrankaFormatedWithAdressOIB_1"> TOP CANIS d.o.o. za proizvodnju i usluge, OIB 28766116579, Vrapče Donje 17, 10000 Zagreb zastupanog po punomoćniku Dubravko Regojević</derivirana_varijabla>
  </DomainObject.Predmet.ProtustrankaFormatedWithAdressOIB>
  <DomainObject.Predmet.ProtustrankaWithAdress>
    <izvorni_sadrzaj>TOP CANIS d.o.o. za proizvodnju i usluge Vrapče Donje 17, 10000 Zagreb</izvorni_sadrzaj>
    <derivirana_varijabla naziv="DomainObject.Predmet.ProtustrankaWithAdress_1">TOP CANIS d.o.o. za proizvodnju i usluge Vrapče Donje 17, 10000 Zagreb</derivirana_varijabla>
  </DomainObject.Predmet.ProtustrankaWithAdress>
  <DomainObject.Predmet.ProtustrankaWithAdressOIB>
    <izvorni_sadrzaj>TOP CANIS d.o.o. za proizvodnju i usluge, OIB 28766116579, Vrapče Donje 17, 10000 Zagreb</izvorni_sadrzaj>
    <derivirana_varijabla naziv="DomainObject.Predmet.ProtustrankaWithAdressOIB_1">TOP CANIS d.o.o. za proizvodnju i usluge, OIB 28766116579, Vrapče Donje 17, 10000 Zagreb</derivirana_varijabla>
  </DomainObject.Predmet.ProtustrankaWithAdressOIB>
  <DomainObject.Predmet.ProtustrankaNazivFormated>
    <izvorni_sadrzaj>TOP CANIS d.o.o. za proizvodnju i usluge</izvorni_sadrzaj>
    <derivirana_varijabla naziv="DomainObject.Predmet.ProtustrankaNazivFormated_1">TOP CANIS d.o.o. za proizvodnju i usluge</derivirana_varijabla>
  </DomainObject.Predmet.ProtustrankaNazivFormated>
  <DomainObject.Predmet.ProtustrankaNazivFormatedOIB>
    <izvorni_sadrzaj>TOP CANIS d.o.o. za proizvodnju i usluge, OIB 28766116579</izvorni_sadrzaj>
    <derivirana_varijabla naziv="DomainObject.Predmet.ProtustrankaNazivFormatedOIB_1">TOP CANIS d.o.o. za proizvodnju i usluge, OIB 28766116579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CANIS d.o.o. za proizvodnju i usluge zastupanog po punomoćniku Dubravko Regojević</item>
    </izvorni_sadrzaj>
    <derivirana_varijabla naziv="DomainObject.Predmet.ProtuStrankaListFormated_1">
      <item>TOP CANIS d.o.o. za proizvodnju i usluge zastupanog po punomoćniku Dubravko Regojević</item>
    </derivirana_varijabla>
  </DomainObject.Predmet.ProtuStrankaListFormated>
  <DomainObject.Predmet.ProtuStrankaListFormatedOIB>
    <izvorni_sadrzaj>
      <item>TOP CANIS d.o.o. za proizvodnju i usluge, OIB 28766116579 zastupanog po punomoćniku Dubravko Regojević</item>
    </izvorni_sadrzaj>
    <derivirana_varijabla naziv="DomainObject.Predmet.ProtuStrankaListFormatedOIB_1">
      <item>TOP CANIS d.o.o. za proizvodnju i usluge, OIB 28766116579 zastupanog po punomoćniku Dubravko Regojević</item>
    </derivirana_varijabla>
  </DomainObject.Predmet.ProtuStrankaListFormatedOIB>
  <DomainObject.Predmet.ProtuStrankaListFormatedWithAdress>
    <izvorni_sadrzaj>
      <item>TOP CANIS d.o.o. za proizvodnju i usluge, Vrapče Donje 17, 10000 Zagreb zastupanog po punomoćniku Dubravko Regojević</item>
    </izvorni_sadrzaj>
    <derivirana_varijabla naziv="DomainObject.Predmet.ProtuStrankaListFormatedWithAdress_1">
      <item>TOP CANIS d.o.o. za proizvodnju i usluge, Vrapče Donje 17, 10000 Zagreb zastupanog po punomoćniku Dubravko Regojević</item>
    </derivirana_varijabla>
  </DomainObject.Predmet.ProtuStrankaListFormatedWithAdress>
  <DomainObject.Predmet.ProtuStrankaListFormatedWithAdressOIB>
    <izvorni_sadrzaj>
      <item>TOP CANIS d.o.o. za proizvodnju i usluge, OIB 28766116579, Vrapče Donje 17, 10000 Zagreb zastupanog po punomoćniku Dubravko Regojević</item>
    </izvorni_sadrzaj>
    <derivirana_varijabla naziv="DomainObject.Predmet.ProtuStrankaListFormatedWithAdressOIB_1">
      <item>TOP CANIS d.o.o. za proizvodnju i usluge, OIB 28766116579, Vrapče Donje 17, 10000 Zagreb zastupanog po punomoćniku Dubravko Regojević</item>
    </derivirana_varijabla>
  </DomainObject.Predmet.ProtuStrankaListFormatedWithAdressOIB>
  <DomainObject.Predmet.ProtuStrankaListNazivFormated>
    <izvorni_sadrzaj>
      <item>TOP CANIS d.o.o. za proizvodnju i usluge</item>
    </izvorni_sadrzaj>
    <derivirana_varijabla naziv="DomainObject.Predmet.ProtuStrankaListNazivFormated_1">
      <item>TOP CANIS d.o.o. za proizvodnju i usluge</item>
    </derivirana_varijabla>
  </DomainObject.Predmet.ProtuStrankaListNazivFormated>
  <DomainObject.Predmet.ProtuStrankaListNazivFormatedOIB>
    <izvorni_sadrzaj>
      <item>TOP CANIS d.o.o. za proizvodnju i usluge, OIB 28766116579</item>
    </izvorni_sadrzaj>
    <derivirana_varijabla naziv="DomainObject.Predmet.ProtuStrankaListNazivFormatedOIB_1">
      <item>TOP CANIS d.o.o. za proizvodnju i usluge, OIB 28766116579</item>
    </derivirana_varijabla>
  </DomainObject.Predmet.ProtuStrankaListNazivFormatedOIB>
  <DomainObject.Predmet.OstaliListFormated>
    <izvorni_sadrzaj>
      <item>Dubravko Regojević punomoćnik sudionika u postupku TOP CANIS d.o.o. za proizvodnju i usluge</item>
    </izvorni_sadrzaj>
    <derivirana_varijabla naziv="DomainObject.Predmet.OstaliListFormated_1">
      <item>Dubravko Regojević punomoćnik sudionika u postupku TOP CANIS d.o.o. za proizvodnju i usluge</item>
    </derivirana_varijabla>
  </DomainObject.Predmet.OstaliListFormated>
  <DomainObject.Predmet.OstaliListFormatedOIB>
    <izvorni_sadrzaj>
      <item>Dubravko Regojević, OIB 77666531648 punomoćnik sudionika u postupku TOP CANIS d.o.o. za proizvodnju i usluge</item>
    </izvorni_sadrzaj>
    <derivirana_varijabla naziv="DomainObject.Predmet.OstaliListFormatedOIB_1">
      <item>Dubravko Regojević, OIB 77666531648 punomoćnik sudionika u postupku TOP CANIS d.o.o. za proizvodnju i usluge</item>
    </derivirana_varijabla>
  </DomainObject.Predmet.OstaliListFormatedOIB>
  <DomainObject.Predmet.OstaliListFormatedWithAdress>
    <izvorni_sadrzaj>
      <item>Dubravko Regojević, Vrapče Donje 17, 10000 Zagreb punomoćnik sudionika u postupku TOP CANIS d.o.o. za proizvodnju i usluge</item>
    </izvorni_sadrzaj>
    <derivirana_varijabla naziv="DomainObject.Predmet.OstaliListFormatedWithAdress_1">
      <item>Dubravko Regojević, Vrapče Donje 17, 10000 Zagreb punomoćnik sudionika u postupku TOP CANIS d.o.o. za proizvodnju i usluge</item>
    </derivirana_varijabla>
  </DomainObject.Predmet.OstaliListFormatedWithAdress>
  <DomainObject.Predmet.OstaliListFormatedWithAdressOIB>
    <izvorni_sadrzaj>
      <item>Dubravko Regojević, OIB 77666531648, Vrapče Donje 17, 10000 Zagreb punomoćnik sudionika u postupku TOP CANIS d.o.o. za proizvodnju i usluge</item>
    </izvorni_sadrzaj>
    <derivirana_varijabla naziv="DomainObject.Predmet.OstaliListFormatedWithAdressOIB_1">
      <item>Dubravko Regojević, OIB 77666531648, Vrapče Donje 17, 10000 Zagreb punomoćnik sudionika u postupku TOP CANIS d.o.o. za proizvodnju i usluge</item>
    </derivirana_varijabla>
  </DomainObject.Predmet.OstaliListFormatedWithAdressOIB>
  <DomainObject.Predmet.OstaliListNazivFormated>
    <izvorni_sadrzaj>
      <item>Dubravko Regojević</item>
    </izvorni_sadrzaj>
    <derivirana_varijabla naziv="DomainObject.Predmet.OstaliListNazivFormated_1">
      <item>Dubravko Regojević</item>
    </derivirana_varijabla>
  </DomainObject.Predmet.OstaliListNazivFormated>
  <DomainObject.Predmet.OstaliListNazivFormatedOIB>
    <izvorni_sadrzaj>
      <item>Dubravko Regojević, OIB 77666531648</item>
    </izvorni_sadrzaj>
    <derivirana_varijabla naziv="DomainObject.Predmet.OstaliListNazivFormatedOIB_1">
      <item>Dubravko Regojević, OIB 77666531648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CANIS d.o.o. za proizvodnju i usluge</izvorni_sadrzaj>
    <derivirana_varijabla naziv="DomainObject.Predmet.ProtustrankaIDrugi_1">TOP CANIS 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CANIS d.o.o. za proizvodnju i usluge, OIB 28766116579, Vrapče Donje 17, 10000 Zagreb</izvorni_sadrzaj>
    <derivirana_varijabla naziv="DomainObject.Predmet.ProtustrankaIDrugiAdressOIB_1">TOP CANIS d.o.o. za proizvodnju i usluge, OIB 28766116579, Vrapče Donje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CANIS d.o.o. za proizvodnju i usluge</item>
      <item>Dubravko Regojević</item>
    </izvorni_sadrzaj>
    <derivirana_varijabla naziv="DomainObject.Predmet.SudioniciListNaziv_1">
      <item>FINA Regionalni centar Zagreb</item>
      <item>TOP CANIS d.o.o. za proizvodnju i usluge</item>
      <item>Dubravko Regojević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izvorni_sadrzaj>
    <derivirana_varijabla naziv="DomainObject.Predmet.SudioniciListAdressOIB_1"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28766116579</item>
      <item>, OIB 77666531648</item>
    </izvorni_sadrzaj>
    <derivirana_varijabla naziv="DomainObject.Predmet.SudioniciListNazivOIB_1">
      <item>, OIB 85821130368</item>
      <item>, OIB 28766116579</item>
      <item>, OIB 77666531648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CCA72-D9AA-4D0A-A7D6-934753C67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301</properties:Words>
  <properties:Characters>1920</properties:Characters>
  <properties:Lines>251</properties:Lines>
  <properties:Paragraphs>99</properties:Paragraphs>
  <properties:TotalTime>44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2017-11-27T07:20:00Z</dcterms:created>
  <dc:creator>ADMINIBM</dc:creator>
  <cp:lastModifiedBy>Goranka Boljkovac</cp:lastModifiedBy>
  <cp:lastPrinted>2016-11-26T17:52:00Z</cp:lastPrinted>
  <dcterms:modified xmlns:xsi="http://www.w3.org/2001/XMLSchema-instance" xsi:type="dcterms:W3CDTF">2017-12-05T11:13:00Z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