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a07ea" w14:paraId="f5a07ea" w:rsidRDefault="008546D1" w:rsidP="008546D1" w:rsidR="00EB5BAC">
      <w:pPr>
        <w15:collapsed w:val="false"/>
      </w:pPr>
      <w:bookmarkStart w:name="_GoBack" w:id="0"/>
      <w:bookmarkEnd w:id="0"/>
      <w:r>
        <w:t xml:space="preserve">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F241C" w:rsidP="00B542FA" w:rsidR="004F241C">
      <w:pPr>
        <w:jc w:val="both"/>
      </w:pPr>
    </w:p>
    <w:p w:rsidRDefault="004F241C" w:rsidP="004F241C" w:rsidR="004F241C">
      <w:pPr>
        <w:jc w:val="both"/>
      </w:pPr>
      <w:r>
        <w:t>REPUBLIKA HRVATSKA</w:t>
      </w:r>
    </w:p>
    <w:p w:rsidRDefault="004F241C" w:rsidP="004F241C" w:rsidR="004F241C">
      <w:pPr>
        <w:jc w:val="both"/>
      </w:pPr>
      <w:r>
        <w:t>TRGOVAČKI SUD U ZAGREBU</w:t>
      </w:r>
      <w:r>
        <w:tab/>
      </w:r>
    </w:p>
    <w:p w:rsidRDefault="001B2812" w:rsidP="004F241C" w:rsidR="001B2812">
      <w:pPr>
        <w:jc w:val="both"/>
      </w:pPr>
      <w:r>
        <w:t>Stalna služba u Karlovcu</w:t>
      </w:r>
    </w:p>
    <w:p w:rsidRDefault="001B2812" w:rsidP="004F241C" w:rsidR="001B2812">
      <w:pPr>
        <w:jc w:val="both"/>
      </w:pPr>
      <w:r>
        <w:t>Karlovac, Trg hrvatskih branitelja 1/II</w:t>
      </w:r>
    </w:p>
    <w:p w:rsidRDefault="00E07FEB" w:rsidP="001B2812" w:rsidR="004F241C">
      <w:pPr>
        <w:jc w:val="right"/>
      </w:pPr>
      <w:r>
        <w:t xml:space="preserve">Poslovni broj: </w:t>
      </w:r>
      <w:r w:rsidR="001B2812">
        <w:t>1</w:t>
      </w:r>
      <w:r w:rsidR="004F241C">
        <w:t xml:space="preserve"> St-1849/2017</w:t>
      </w:r>
    </w:p>
    <w:p w:rsidRDefault="004F241C" w:rsidP="004F241C" w:rsidR="004F241C">
      <w:pPr>
        <w:jc w:val="both"/>
      </w:pPr>
    </w:p>
    <w:p w:rsidRDefault="004F241C" w:rsidP="004F241C" w:rsidR="004F241C">
      <w:pPr>
        <w:jc w:val="center"/>
      </w:pPr>
      <w:r>
        <w:t>R E P U B L I K A  H R V A T S K A</w:t>
      </w:r>
    </w:p>
    <w:p w:rsidRDefault="004F241C" w:rsidP="004F241C" w:rsidR="004F241C">
      <w:pPr>
        <w:jc w:val="center"/>
      </w:pPr>
    </w:p>
    <w:p w:rsidRDefault="004F241C" w:rsidP="004F241C" w:rsidR="004F241C">
      <w:pPr>
        <w:jc w:val="center"/>
      </w:pPr>
      <w:r>
        <w:t>R J E Š E NJ E</w:t>
      </w:r>
    </w:p>
    <w:p w:rsidRDefault="004F241C" w:rsidP="004F241C" w:rsidR="004F241C">
      <w:pPr>
        <w:jc w:val="both"/>
      </w:pPr>
    </w:p>
    <w:p w:rsidRDefault="001B2812" w:rsidP="008546D1" w:rsidR="005078C7" w:rsidRPr="001842AB">
      <w:pPr>
        <w:jc w:val="both"/>
      </w:pPr>
      <w:r>
        <w:tab/>
        <w:t xml:space="preserve">Trgovački sud u Zagrebu, Stalna služba u Karlovcu, </w:t>
      </w:r>
      <w:r w:rsidR="004F241C">
        <w:t xml:space="preserve">po sucu </w:t>
      </w:r>
      <w:r>
        <w:t>Jadranki Mađeruh, kao stečajnom sucu</w:t>
      </w:r>
      <w:r w:rsidR="004F241C">
        <w:t xml:space="preserve"> u stečajnom postupka nad dužnikom Stečajna masa iza </w:t>
      </w:r>
      <w:r w:rsidR="00353ECE" w:rsidRPr="00353ECE">
        <w:t xml:space="preserve">REITER d.o.o. u stečaju,  OIB:71113560936, </w:t>
      </w:r>
      <w:r w:rsidR="00631FF3">
        <w:t xml:space="preserve">Zagreb, Brune Bušića 40, </w:t>
      </w:r>
      <w:r>
        <w:t>22. ožujka 2019.</w:t>
      </w:r>
    </w:p>
    <w:p w:rsidRDefault="001B2812" w:rsidP="009B7657" w:rsidR="001B2812">
      <w:pPr>
        <w:jc w:val="center"/>
      </w:pPr>
    </w:p>
    <w:p w:rsidRDefault="007F4354" w:rsidP="009B7657" w:rsidR="007F4354" w:rsidRPr="001842AB">
      <w:pPr>
        <w:jc w:val="center"/>
      </w:pPr>
      <w:r w:rsidRPr="001842AB">
        <w:t>r i j e š i o    j e</w:t>
      </w:r>
    </w:p>
    <w:p w:rsidRDefault="006C61FF" w:rsidP="006C61FF" w:rsidR="006C61FF">
      <w:pPr>
        <w:jc w:val="both"/>
      </w:pPr>
    </w:p>
    <w:p w:rsidRDefault="001B2812" w:rsidP="001B2812" w:rsidR="001B2812">
      <w:pPr>
        <w:numPr>
          <w:ilvl w:val="0"/>
          <w:numId w:val="3"/>
        </w:numPr>
      </w:pPr>
      <w:r>
        <w:t>Daje se suglasnost stečajnom upravitelju za IV djelomičnu diobu.</w:t>
      </w:r>
    </w:p>
    <w:p w:rsidRDefault="001B2812" w:rsidP="001B2812" w:rsidR="001B2812"/>
    <w:p w:rsidRDefault="001B2812" w:rsidP="001B2812" w:rsidR="001B2812">
      <w:pPr>
        <w:numPr>
          <w:ilvl w:val="0"/>
          <w:numId w:val="3"/>
        </w:numPr>
      </w:pPr>
      <w:r>
        <w:t>Diobni popis bit će objavljen na mrežnoj stranici e-oglasna ploča suda.</w:t>
      </w:r>
    </w:p>
    <w:p w:rsidRDefault="001B2812" w:rsidP="001B2812" w:rsidR="001B2812">
      <w:pPr>
        <w:pStyle w:val="Odlomakpopisa"/>
      </w:pPr>
    </w:p>
    <w:p w:rsidRDefault="001B2812" w:rsidP="001B2812" w:rsidR="001B2812">
      <w:pPr>
        <w:numPr>
          <w:ilvl w:val="0"/>
          <w:numId w:val="3"/>
        </w:numPr>
        <w:jc w:val="both"/>
      </w:pPr>
      <w:r>
        <w:t>Postotak namirenja tražbina djelomičnom diobom na prijedlog stečajnog upravitelja odredit će sud po isteku rokova iz čl.275. i čl. 276. Stečajnog zakona (Narodne novine broj 71/15, 104/17, dalje:SZ-a)</w:t>
      </w:r>
    </w:p>
    <w:p w:rsidRDefault="001B2812" w:rsidP="001B2812" w:rsidR="001B2812"/>
    <w:p w:rsidRDefault="001B2812" w:rsidP="001B2812" w:rsidR="001B2812">
      <w:pPr>
        <w:numPr>
          <w:ilvl w:val="0"/>
          <w:numId w:val="3"/>
        </w:numPr>
      </w:pPr>
      <w:r>
        <w:t>Djelomičnoj diobi će se pristupiti tek po pravomoćnosti rješenja o prigovoru na diobni popis.</w:t>
      </w:r>
    </w:p>
    <w:p w:rsidRDefault="00FC7E51" w:rsidP="00FC7E51" w:rsidR="009B7657">
      <w:pPr>
        <w:ind w:left="708"/>
        <w:jc w:val="both"/>
      </w:pPr>
      <w:r>
        <w:tab/>
      </w:r>
      <w:r>
        <w:tab/>
      </w:r>
      <w:r>
        <w:tab/>
      </w:r>
      <w:r>
        <w:tab/>
      </w:r>
      <w:r w:rsidR="007F4354" w:rsidRPr="001842AB">
        <w:tab/>
      </w:r>
      <w:r w:rsidR="007F4354" w:rsidRPr="001842AB">
        <w:tab/>
      </w:r>
      <w:r w:rsidR="007F4354" w:rsidRPr="001842AB">
        <w:tab/>
      </w:r>
    </w:p>
    <w:p w:rsidRDefault="007F4354" w:rsidP="009B7657" w:rsidR="007F4354" w:rsidRPr="001842AB">
      <w:pPr>
        <w:jc w:val="center"/>
      </w:pPr>
      <w:r w:rsidRPr="001842AB">
        <w:t>Obrazloženje</w:t>
      </w:r>
    </w:p>
    <w:p w:rsidRDefault="007F4354" w:rsidP="007F4354" w:rsidR="007F4354" w:rsidRPr="001842AB">
      <w:pPr>
        <w:jc w:val="both"/>
      </w:pPr>
    </w:p>
    <w:p w:rsidRDefault="00CC222A" w:rsidP="00957E1D" w:rsidR="001B2812">
      <w:pPr>
        <w:ind w:firstLine="708"/>
        <w:jc w:val="both"/>
      </w:pPr>
      <w:r w:rsidRPr="001842AB">
        <w:t>Stečajni upravitelj</w:t>
      </w:r>
      <w:r w:rsidR="00957E1D" w:rsidRPr="001842AB">
        <w:t xml:space="preserve"> </w:t>
      </w:r>
      <w:r w:rsidR="00DB3CDF" w:rsidRPr="00DB3CDF">
        <w:t xml:space="preserve">Zdravko Frleta </w:t>
      </w:r>
      <w:r w:rsidRPr="001842AB">
        <w:t>podnio</w:t>
      </w:r>
      <w:r w:rsidR="00957E1D" w:rsidRPr="001842AB">
        <w:t xml:space="preserve"> je sudu</w:t>
      </w:r>
      <w:r w:rsidR="00C53395" w:rsidRPr="001842AB">
        <w:t>,</w:t>
      </w:r>
      <w:r w:rsidR="00DB3CDF">
        <w:t xml:space="preserve"> na temelju odredbe čl. 273 st. 3 i 281. st. 1</w:t>
      </w:r>
      <w:r w:rsidR="00957E1D" w:rsidRPr="001842AB">
        <w:t xml:space="preserve">. </w:t>
      </w:r>
      <w:r w:rsidR="001B2812">
        <w:t>SZ-a</w:t>
      </w:r>
      <w:r w:rsidR="00957E1D" w:rsidRPr="001842AB">
        <w:t xml:space="preserve"> </w:t>
      </w:r>
      <w:r w:rsidR="007F4354" w:rsidRPr="001842AB">
        <w:t xml:space="preserve">pisani prijedlog za </w:t>
      </w:r>
      <w:r w:rsidR="00DA55F6">
        <w:t>I</w:t>
      </w:r>
      <w:r w:rsidR="001B2812">
        <w:t>V</w:t>
      </w:r>
      <w:r w:rsidR="00DA55F6">
        <w:t xml:space="preserve"> </w:t>
      </w:r>
      <w:r w:rsidR="00957E1D" w:rsidRPr="001842AB">
        <w:t xml:space="preserve">djelomičnu diobu radi djelomičnog namirenja stečajnih vjerovnika </w:t>
      </w:r>
      <w:r w:rsidR="00DA55F6">
        <w:t xml:space="preserve">drugog </w:t>
      </w:r>
      <w:r w:rsidR="00957E1D" w:rsidRPr="001842AB">
        <w:t xml:space="preserve">višeg isplatnog reda u iznosu od </w:t>
      </w:r>
      <w:r w:rsidR="001B2812">
        <w:t>341.896,36 kn.</w:t>
      </w:r>
    </w:p>
    <w:p w:rsidRDefault="00E07FEB" w:rsidP="00957E1D" w:rsidR="00E07FEB">
      <w:pPr>
        <w:ind w:firstLine="708"/>
        <w:jc w:val="both"/>
      </w:pPr>
    </w:p>
    <w:p w:rsidRDefault="00E07FEB" w:rsidP="00957E1D" w:rsidR="00E07FEB">
      <w:pPr>
        <w:ind w:firstLine="708"/>
        <w:jc w:val="both"/>
      </w:pPr>
      <w:r>
        <w:t>Slijedom navedenog, a temeljem čl.273. st.3. SZ-a odlučeno je kao u točki 1. izreke rješenja.</w:t>
      </w:r>
    </w:p>
    <w:p w:rsidRDefault="00E07FEB" w:rsidP="00957E1D" w:rsidR="00E07FEB">
      <w:pPr>
        <w:ind w:firstLine="708"/>
        <w:jc w:val="both"/>
      </w:pPr>
    </w:p>
    <w:p w:rsidRDefault="00E07FEB" w:rsidP="00957E1D" w:rsidR="00E07FEB">
      <w:pPr>
        <w:ind w:firstLine="708"/>
        <w:jc w:val="both"/>
      </w:pPr>
      <w:r>
        <w:t>Temeljem čl.274. st.2. SZ-a odlučeno je kao u točki 2. izreke rješenja, te će diobni popis s danom isticanja ovog rješenja na oglasnoj ploči suda također biti objavljen na oglasnoj ploči suda, dok je temeljem čl.281. st.1. SZ-a odlučeno kao u točki 3. izreke.</w:t>
      </w:r>
    </w:p>
    <w:p w:rsidRDefault="00E07FEB" w:rsidP="00957E1D" w:rsidR="00E07FEB">
      <w:pPr>
        <w:ind w:firstLine="708"/>
        <w:jc w:val="both"/>
      </w:pPr>
    </w:p>
    <w:p w:rsidRDefault="00E07FEB" w:rsidP="00957E1D" w:rsidR="00DA55F6">
      <w:pPr>
        <w:ind w:firstLine="708"/>
        <w:jc w:val="both"/>
      </w:pPr>
      <w:r>
        <w:t>Temeljem čl.280. st.4. SZ-a odlučeno je kao u točki 4. izreke rješenja.</w:t>
      </w:r>
      <w:r w:rsidR="00957E1D" w:rsidRPr="001842AB">
        <w:t xml:space="preserve"> </w:t>
      </w:r>
    </w:p>
    <w:p w:rsidRDefault="0090700A" w:rsidP="0090700A" w:rsidR="0090700A" w:rsidRPr="001842AB">
      <w:pPr>
        <w:jc w:val="center"/>
      </w:pPr>
    </w:p>
    <w:p w:rsidRDefault="007C0282" w:rsidP="0090700A" w:rsidR="0090700A" w:rsidRPr="001842AB">
      <w:pPr>
        <w:jc w:val="center"/>
      </w:pPr>
      <w:r w:rsidRPr="001842AB">
        <w:t xml:space="preserve">U Zagrebu </w:t>
      </w:r>
      <w:r w:rsidR="001B2812">
        <w:t>22. ožujka 2019.</w:t>
      </w:r>
    </w:p>
    <w:p w:rsidRDefault="001B2812" w:rsidP="004F3656" w:rsidR="00A62F4B">
      <w:pPr>
        <w:ind w:firstLine="708" w:left="5664"/>
        <w:jc w:val="right"/>
      </w:pPr>
      <w:r>
        <w:t>Stečajni sudac:</w:t>
      </w:r>
      <w:r>
        <w:br/>
        <w:t>Jadranka Mađeruh</w:t>
      </w:r>
      <w:r w:rsidR="00E07FEB">
        <w:t>, v.r.</w:t>
      </w:r>
    </w:p>
    <w:p w:rsidRDefault="00E07FEB" w:rsidP="004F3656" w:rsidR="00E07FEB">
      <w:pPr>
        <w:ind w:firstLine="708" w:left="5664"/>
        <w:jc w:val="right"/>
      </w:pPr>
    </w:p>
    <w:p w:rsidRDefault="00E07FEB" w:rsidP="00E07FEB" w:rsidR="00E07FEB">
      <w:pPr>
        <w:ind w:firstLine="708" w:left="567"/>
        <w:jc w:val="right"/>
      </w:pPr>
      <w:r>
        <w:t>Poslovni broj: 1 St-1849/2017</w:t>
      </w:r>
    </w:p>
    <w:p w:rsidRDefault="00E07FEB" w:rsidP="004F3656" w:rsidR="00E07FEB">
      <w:pPr>
        <w:ind w:firstLine="708" w:left="5664"/>
        <w:jc w:val="right"/>
      </w:pPr>
    </w:p>
    <w:p w:rsidRDefault="00E07FEB" w:rsidP="004F3656" w:rsidR="00E07FEB">
      <w:pPr>
        <w:ind w:firstLine="708" w:left="5664"/>
        <w:jc w:val="right"/>
      </w:pPr>
    </w:p>
    <w:p w:rsidRDefault="00E07FEB" w:rsidP="004F3656" w:rsidR="00E07FEB">
      <w:pPr>
        <w:ind w:firstLine="708" w:left="5664"/>
        <w:jc w:val="right"/>
      </w:pPr>
    </w:p>
    <w:p w:rsidRDefault="00E07FEB" w:rsidP="00E07FEB" w:rsidR="00E07FEB">
      <w:pPr>
        <w:jc w:val="right"/>
      </w:pPr>
      <w:r>
        <w:t>Za točnost otpravka-ovlašteni službenik</w:t>
      </w:r>
    </w:p>
    <w:p w:rsidRDefault="00E07FEB" w:rsidP="00E07FEB" w:rsidR="00E07FEB">
      <w:pPr>
        <w:jc w:val="right"/>
      </w:pPr>
      <w:r>
        <w:t>Draženka Prpić</w:t>
      </w:r>
    </w:p>
    <w:p w:rsidRDefault="00E07FEB" w:rsidP="00E07FEB" w:rsidR="00E07FEB" w:rsidRPr="001842AB"/>
    <w:p w:rsidRDefault="00E07FEB" w:rsidP="004F3656" w:rsidR="00E07FEB" w:rsidRPr="009B7657">
      <w:pPr>
        <w:ind w:firstLine="708" w:left="5664"/>
        <w:jc w:val="right"/>
      </w:pPr>
    </w:p>
    <w:p w:rsidRDefault="00A62F4B" w:rsidP="00A62F4B" w:rsidR="00A62F4B" w:rsidRPr="009B7657">
      <w:pPr>
        <w:jc w:val="both"/>
      </w:pPr>
      <w:r w:rsidRPr="009B7657">
        <w:t>UPUTA O PRAVNOM LIJEKU:</w:t>
      </w:r>
    </w:p>
    <w:p w:rsidRDefault="00A62F4B" w:rsidP="00A62F4B" w:rsidR="00A62F4B" w:rsidRPr="001842AB">
      <w:pPr>
        <w:jc w:val="both"/>
      </w:pPr>
      <w:r w:rsidRPr="001842AB">
        <w:t xml:space="preserve">Protiv ovog rješenja dozvoljena je žalba. 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1842AB">
          <w:t>Visoki trgovački sud</w:t>
        </w:r>
      </w:smartTag>
      <w:r w:rsidRPr="001842AB">
        <w:t xml:space="preserve"> RH u roku od 8 dana od dana dostave rješenja.  </w:t>
      </w:r>
    </w:p>
    <w:p w:rsidRDefault="005078C7" w:rsidP="005078C7" w:rsidR="005078C7"/>
    <w:p w:rsidRDefault="00E07FEB" w:rsidP="005078C7" w:rsidR="00E07FEB">
      <w:r>
        <w:br/>
        <w:t>Dna:</w:t>
      </w:r>
    </w:p>
    <w:p w:rsidRDefault="00E07FEB" w:rsidP="00E07FEB" w:rsidR="00E07FEB">
      <w:pPr>
        <w:pStyle w:val="Odlomakpopisa"/>
        <w:numPr>
          <w:ilvl w:val="0"/>
          <w:numId w:val="4"/>
        </w:numPr>
      </w:pPr>
      <w:r>
        <w:t>stečajni upravitelj</w:t>
      </w:r>
    </w:p>
    <w:p w:rsidRDefault="00E07FEB" w:rsidP="00E07FEB" w:rsidR="00E07FEB" w:rsidRPr="001842AB">
      <w:pPr>
        <w:pStyle w:val="Odlomakpopisa"/>
        <w:numPr>
          <w:ilvl w:val="0"/>
          <w:numId w:val="4"/>
        </w:numPr>
      </w:pPr>
      <w:r>
        <w:t>e-oglasna ploča suda</w:t>
      </w:r>
    </w:p>
    <w:sectPr w:rsidR="00E07FEB" w:rsidRPr="001842AB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48A6" w:rsidP="00E07FEB" w:rsidR="00B448A6">
      <w:r>
        <w:separator/>
      </w:r>
    </w:p>
  </w:endnote>
  <w:endnote w:id="0" w:type="continuationSeparator">
    <w:p w:rsidRDefault="00B448A6" w:rsidP="00E07FEB" w:rsidR="00B448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48A6" w:rsidP="00E07FEB" w:rsidR="00B448A6">
      <w:r>
        <w:separator/>
      </w:r>
    </w:p>
  </w:footnote>
  <w:footnote w:id="0" w:type="continuationSeparator">
    <w:p w:rsidRDefault="00B448A6" w:rsidP="00E07FEB" w:rsidR="00B448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2406378"/>
      <w:docPartObj>
        <w:docPartGallery w:val="Page Numbers (Top of Page)"/>
        <w:docPartUnique/>
      </w:docPartObj>
    </w:sdtPr>
    <w:sdtEndPr/>
    <w:sdtContent>
      <w:p w:rsidRDefault="00E07FEB" w:rsidR="00E07FE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01DE">
          <w:rPr>
            <w:noProof/>
          </w:rPr>
          <w:t>1</w:t>
        </w:r>
        <w:r>
          <w:fldChar w:fldCharType="end"/>
        </w:r>
      </w:p>
    </w:sdtContent>
  </w:sdt>
  <w:p w:rsidRDefault="00E07FEB" w:rsidR="00E07FE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2FA17F56"/>
    <w:multiLevelType w:val="hybridMultilevel"/>
    <w:tmpl w:val="31F29884"/>
    <w:lvl w:tplc="5CA6E58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516F42D7"/>
    <w:multiLevelType w:val="hybridMultilevel"/>
    <w:tmpl w:val="1924CA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401DE"/>
    <w:rsid w:val="00044A96"/>
    <w:rsid w:val="0008510C"/>
    <w:rsid w:val="000C4A2B"/>
    <w:rsid w:val="00107B00"/>
    <w:rsid w:val="00176073"/>
    <w:rsid w:val="001842AB"/>
    <w:rsid w:val="001B2812"/>
    <w:rsid w:val="001E2325"/>
    <w:rsid w:val="00353ECE"/>
    <w:rsid w:val="003E0EFD"/>
    <w:rsid w:val="003F02D5"/>
    <w:rsid w:val="0046020C"/>
    <w:rsid w:val="004F241C"/>
    <w:rsid w:val="004F3656"/>
    <w:rsid w:val="005078C7"/>
    <w:rsid w:val="00533E5F"/>
    <w:rsid w:val="005447B3"/>
    <w:rsid w:val="005700A4"/>
    <w:rsid w:val="00581DF1"/>
    <w:rsid w:val="00631FF3"/>
    <w:rsid w:val="00642B6B"/>
    <w:rsid w:val="00663A2C"/>
    <w:rsid w:val="006644E0"/>
    <w:rsid w:val="006C61FF"/>
    <w:rsid w:val="006F008C"/>
    <w:rsid w:val="00727700"/>
    <w:rsid w:val="007A4CBA"/>
    <w:rsid w:val="007C0014"/>
    <w:rsid w:val="007C0282"/>
    <w:rsid w:val="007F4354"/>
    <w:rsid w:val="00834F89"/>
    <w:rsid w:val="0085051D"/>
    <w:rsid w:val="008546D1"/>
    <w:rsid w:val="0090700A"/>
    <w:rsid w:val="009151C4"/>
    <w:rsid w:val="00957E1D"/>
    <w:rsid w:val="00967FEF"/>
    <w:rsid w:val="00986331"/>
    <w:rsid w:val="009B7657"/>
    <w:rsid w:val="00A15D6E"/>
    <w:rsid w:val="00A451EE"/>
    <w:rsid w:val="00A62F4B"/>
    <w:rsid w:val="00A66BD2"/>
    <w:rsid w:val="00A77317"/>
    <w:rsid w:val="00AE0A13"/>
    <w:rsid w:val="00B04AE3"/>
    <w:rsid w:val="00B448A6"/>
    <w:rsid w:val="00BB4D3C"/>
    <w:rsid w:val="00C53395"/>
    <w:rsid w:val="00CB2690"/>
    <w:rsid w:val="00CC222A"/>
    <w:rsid w:val="00CD63EE"/>
    <w:rsid w:val="00D17CA3"/>
    <w:rsid w:val="00D92B24"/>
    <w:rsid w:val="00D966A3"/>
    <w:rsid w:val="00DA55F6"/>
    <w:rsid w:val="00DB3CDF"/>
    <w:rsid w:val="00DC7219"/>
    <w:rsid w:val="00DD2317"/>
    <w:rsid w:val="00E07FEB"/>
    <w:rsid w:val="00E755CB"/>
    <w:rsid w:val="00E75EA5"/>
    <w:rsid w:val="00EB5BAC"/>
    <w:rsid w:val="00EC25D9"/>
    <w:rsid w:val="00EE4985"/>
    <w:rsid w:val="00F0601C"/>
    <w:rsid w:val="00FC7E51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B5BA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B5B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63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63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63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63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63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B281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07FE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07FEB"/>
    <w:rPr>
      <w:sz w:val="24"/>
      <w:szCs w:val="24"/>
    </w:rPr>
  </w:style>
  <w:style w:styleId="Podnoje" w:type="paragraph">
    <w:name w:val="footer"/>
    <w:basedOn w:val="Normal"/>
    <w:link w:val="PodnojeChar"/>
    <w:rsid w:val="00E07FE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07FEB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B5BA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B5B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63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63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63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63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63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B281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07FE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07FEB"/>
    <w:rPr>
      <w:sz w:val="24"/>
      <w:szCs w:val="24"/>
    </w:rPr>
  </w:style>
  <w:style w:styleId="Podnoje" w:type="paragraph">
    <w:name w:val="footer"/>
    <w:basedOn w:val="Normal"/>
    <w:link w:val="PodnojeChar"/>
    <w:rsid w:val="00E07FE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07FE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ožujka 2019.</izvorni_sadrzaj>
    <derivirana_varijabla naziv="DomainObject.DatumDonosenjaOdluke_1">25.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1849</izvorni_sadrzaj>
    <derivirana_varijabla naziv="DomainObject.Predmet.Broj_1">1849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2017.</izvorni_sadrzaj>
    <derivirana_varijabla naziv="DomainObject.Predmet.DatumOsnivanja_1">28.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St-1849/2017</izvorni_sadrzaj>
    <derivirana_varijabla naziv="DomainObject.Predmet.OznakaBroj_1">St-1849/2017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REITER d.o.o. u stečaju zastupanog po punomoćniku Zdravko Frleta</izvorni_sadrzaj>
    <derivirana_varijabla naziv="DomainObject.Predmet.ProtustrankaFormated_1">  Stečajna masa iza REITER d.o.o. u stečaju zastupanog po punomoćniku Zdravko Frleta</derivirana_varijabla>
  </DomainObject.Predmet.ProtustrankaFormated>
  <DomainObject.Predmet.ProtustrankaFormatedOIB>
    <izvorni_sadrzaj>  Stečajna masa iza REITER d.o.o. u stečaju, OIB 71113560936 zastupanog po punomoćniku Zdravko Frleta</izvorni_sadrzaj>
    <derivirana_varijabla naziv="DomainObject.Predmet.ProtustrankaFormatedOIB_1">  Stečajna masa iza REITER d.o.o. u stečaju, OIB 71113560936 zastupanog po punomoćniku Zdravko Frleta</derivirana_varijabla>
  </DomainObject.Predmet.ProtustrankaFormatedOIB>
  <DomainObject.Predmet.ProtustrankaFormatedWithAdress>
    <izvorni_sadrzaj> Stečajna masa iza REITER d.o.o. u stečaju, Brune Bušića 40, 10000 Zagreb zastupanog po punomoćniku Zdravko Frleta</izvorni_sadrzaj>
    <derivirana_varijabla naziv="DomainObject.Predmet.ProtustrankaFormatedWithAdress_1"> Stečajna masa iza REITER d.o.o. u stečaju, Brune Bušića 40, 10000 Zagreb zastupanog po punomoćniku Zdravko Frleta</derivirana_varijabla>
  </DomainObject.Predmet.ProtustrankaFormatedWithAdress>
  <DomainObject.Predmet.ProtustrankaFormatedWithAdressOIB>
    <izvorni_sadrzaj> Stečajna masa iza REITER d.o.o. u stečaju, OIB 71113560936, Brune Bušića 40, 10000 Zagreb zastupanog po punomoćniku Zdravko Frleta</izvorni_sadrzaj>
    <derivirana_varijabla naziv="DomainObject.Predmet.ProtustrankaFormatedWithAdressOIB_1"> Stečajna masa iza REITER d.o.o. u stečaju, OIB 71113560936, Brune Bušića 40, 10000 Zagreb zastupanog po punomoćniku Zdravko Frleta</derivirana_varijabla>
  </DomainObject.Predmet.ProtustrankaFormatedWithAdressOIB>
  <DomainObject.Predmet.ProtustrankaWithAdress>
    <izvorni_sadrzaj>Stečajna masa iza REITER d.o.o. u stečaju Brune Bušića 40, 10000 Zagreb</izvorni_sadrzaj>
    <derivirana_varijabla naziv="DomainObject.Predmet.ProtustrankaWithAdress_1">Stečajna masa iza REITER d.o.o. u stečaju Brune Bušića 40, 10000 Zagreb</derivirana_varijabla>
  </DomainObject.Predmet.ProtustrankaWithAdress>
  <DomainObject.Predmet.ProtustrankaWithAdressOIB>
    <izvorni_sadrzaj>Stečajna masa iza REITER d.o.o. u stečaju, OIB 71113560936, Brune Bušića 40, 10000 Zagreb</izvorni_sadrzaj>
    <derivirana_varijabla naziv="DomainObject.Predmet.ProtustrankaWithAdressOIB_1">Stečajna masa iza REITER d.o.o. u stečaju, OIB 71113560936, Brune Bušića 40, 10000 Zagreb</derivirana_varijabla>
  </DomainObject.Predmet.ProtustrankaWithAdressOIB>
  <DomainObject.Predmet.ProtustrankaNazivFormated>
    <izvorni_sadrzaj>Stečajna masa iza REITER d.o.o. u stečaju</izvorni_sadrzaj>
    <derivirana_varijabla naziv="DomainObject.Predmet.ProtustrankaNazivFormated_1">Stečajna masa iza REITER d.o.o. u stečaju</derivirana_varijabla>
  </DomainObject.Predmet.ProtustrankaNazivFormated>
  <DomainObject.Predmet.ProtustrankaNazivFormatedOIB>
    <izvorni_sadrzaj>Stečajna masa iza REITER d.o.o. u stečaju, OIB 71113560936</izvorni_sadrzaj>
    <derivirana_varijabla naziv="DomainObject.Predmet.ProtustrankaNazivFormatedOIB_1">Stečajna masa iza REITER d.o.o. u stečaju, OIB 71113560936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REITER d.o.o. u stečaju zastupanog po punomoćniku Zdravko Frleta</item>
    </izvorni_sadrzaj>
    <derivirana_varijabla naziv="DomainObject.Predmet.ProtuStrankaListFormated_1">
      <item>Stečajna masa iza REITER d.o.o. u stečaju zastupanog po punomoćniku Zdravko Frleta</item>
    </derivirana_varijabla>
  </DomainObject.Predmet.ProtuStrankaListFormated>
  <DomainObject.Predmet.ProtuStrankaListFormatedOIB>
    <izvorni_sadrzaj>
      <item>Stečajna masa iza REITER d.o.o. u stečaju, OIB 71113560936 zastupanog po punomoćniku Zdravko Frleta</item>
    </izvorni_sadrzaj>
    <derivirana_varijabla naziv="DomainObject.Predmet.ProtuStrankaListFormatedOIB_1">
      <item>Stečajna masa iza REITER d.o.o. u stečaju, OIB 71113560936 zastupanog po punomoćniku Zdravko Frleta</item>
    </derivirana_varijabla>
  </DomainObject.Predmet.ProtuStrankaListFormatedOIB>
  <DomainObject.Predmet.ProtuStrankaListFormatedWithAdress>
    <izvorni_sadrzaj>
      <item>Stečajna masa iza REITER d.o.o. u stečaju, Brune Bušića 40, 10000 Zagreb zastupanog po punomoćniku Zdravko Frleta</item>
    </izvorni_sadrzaj>
    <derivirana_varijabla naziv="DomainObject.Predmet.ProtuStrankaListFormatedWithAdress_1">
      <item>Stečajna masa iza REITER d.o.o. u stečaju, Brune Bušića 40, 10000 Zagreb zastupanog po punomoćniku Zdravko Frleta</item>
    </derivirana_varijabla>
  </DomainObject.Predmet.ProtuStrankaListFormatedWithAdress>
  <DomainObject.Predmet.ProtuStrankaListFormatedWithAdressOIB>
    <izvorni_sadrzaj>
      <item>Stečajna masa iza REITER d.o.o. u stečaju, OIB 71113560936, Brune Bušića 40, 10000 Zagreb zastupanog po punomoćniku Zdravko Frleta</item>
    </izvorni_sadrzaj>
    <derivirana_varijabla naziv="DomainObject.Predmet.ProtuStrankaListFormatedWithAdressOIB_1">
      <item>Stečajna masa iza REITER d.o.o. u stečaju, OIB 71113560936, Brune Bušića 40, 10000 Zagreb zastupanog po punomoćniku Zdravko Frleta</item>
    </derivirana_varijabla>
  </DomainObject.Predmet.ProtuStrankaListFormatedWithAdressOIB>
  <DomainObject.Predmet.ProtuStrankaListNazivFormated>
    <izvorni_sadrzaj>
      <item>Stečajna masa iza REITER d.o.o. u stečaju</item>
    </izvorni_sadrzaj>
    <derivirana_varijabla naziv="DomainObject.Predmet.ProtuStrankaListNazivFormated_1">
      <item>Stečajna masa iza REITER d.o.o. u stečaju</item>
    </derivirana_varijabla>
  </DomainObject.Predmet.ProtuStrankaListNazivFormated>
  <DomainObject.Predmet.ProtuStrankaListNazivFormatedOIB>
    <izvorni_sadrzaj>
      <item>Stečajna masa iza REITER d.o.o. u stečaju, OIB 71113560936</item>
    </izvorni_sadrzaj>
    <derivirana_varijabla naziv="DomainObject.Predmet.ProtuStrankaListNazivFormatedOIB_1">
      <item>Stečajna masa iza REITER d.o.o. u stečaju, OIB 71113560936</item>
    </derivirana_varijabla>
  </DomainObject.Predmet.ProtuStrankaListNazivFormatedOIB>
  <DomainObject.Predmet.OstaliListFormated>
    <izvorni_sadrzaj>
      <item>Zdravko Frleta punomoćnik sudionika u postupku Stečajna masa iza REITER d.o.o. u stečaju</item>
      <item>Županijsko državno odvjetništvo Zagreb</item>
      <item>Vesna Lončarić</item>
      <item>Hrvatske vode, pravna osoba za upravljanje vodama</item>
      <item>GRAD ZAGREB</item>
      <item>JOZO KOVAČIĆ vl. građevinskog obrta KOVAČIĆ</item>
    </izvorni_sadrzaj>
    <derivirana_varijabla naziv="DomainObject.Predmet.OstaliListFormated_1">
      <item>Zdravko Frleta punomoćnik sudionika u postupku Stečajna masa iza REITER d.o.o. u stečaju</item>
      <item>Županijsko državno odvjetništvo Zagreb</item>
      <item>Vesna Lončarić</item>
      <item>Hrvatske vode, pravna osoba za upravljanje vodama</item>
      <item>GRAD ZAGREB</item>
      <item>JOZO KOVAČIĆ vl. građevinskog obrta KOVAČIĆ</item>
    </derivirana_varijabla>
  </DomainObject.Predmet.OstaliListFormated>
  <DomainObject.Predmet.OstaliListFormatedOIB>
    <izvorni_sadrzaj>
      <item>Zdravko Frleta, OIB 16983053469 punomoćnik sudionika u postupku Stečajna masa iza REITER d.o.o. u stečaju</item>
      <item>Županijsko državno odvjetništvo Zagreb</item>
      <item>Vesna Lončarić, OIB 86392278187</item>
      <item>Hrvatske vode, pravna osoba za upravljanje vodama, OIB 28921383001</item>
      <item>GRAD ZAGREB, OIB 61817894937</item>
      <item>JOZO KOVAČIĆ vl. građevinskog obrta KOVAČIĆ, OIB 81371756514</item>
    </izvorni_sadrzaj>
    <derivirana_varijabla naziv="DomainObject.Predmet.OstaliListFormatedOIB_1">
      <item>Zdravko Frleta, OIB 16983053469 punomoćnik sudionika u postupku Stečajna masa iza REITER d.o.o. u stečaju</item>
      <item>Županijsko državno odvjetništvo Zagreb</item>
      <item>Vesna Lončarić, OIB 86392278187</item>
      <item>Hrvatske vode, pravna osoba za upravljanje vodama, OIB 28921383001</item>
      <item>GRAD ZAGREB, OIB 61817894937</item>
      <item>JOZO KOVAČIĆ vl. građevinskog obrta KOVAČIĆ, OIB 81371756514</item>
    </derivirana_varijabla>
  </DomainObject.Predmet.OstaliListFormatedOIB>
  <DomainObject.Predmet.OstaliListFormatedWithAdress>
    <izvorni_sadrzaj>
      <item>Zdravko Frleta, Ulica Brune Bušića 40, 10000 Zagreb punomoćnik sudionika u postupku Stečajna masa iza REITER d.o.o. u stečaju</item>
      <item>Županijsko državno odvjetništvo Zagreb</item>
      <item>Vesna Lončarić, Vrapčanska 251, 10000 Zagreb</item>
      <item>Hrvatske vode, pravna osoba za upravljanje vodama, Grada Vukovara 220, 10000 Zagreb</item>
      <item>GRAD ZAGREB, Trg Stjepana Radića 1, 10000 Zagreb</item>
      <item>JOZO KOVAČIĆ vl. građevinskog obrta KOVAČIĆ, V. Lisinskog 24, 10370 Dugo Selo</item>
    </izvorni_sadrzaj>
    <derivirana_varijabla naziv="DomainObject.Predmet.OstaliListFormatedWithAdress_1">
      <item>Zdravko Frleta, Ulica Brune Bušića 40, 10000 Zagreb punomoćnik sudionika u postupku Stečajna masa iza REITER d.o.o. u stečaju</item>
      <item>Županijsko državno odvjetništvo Zagreb</item>
      <item>Vesna Lončarić, Vrapčanska 251, 10000 Zagreb</item>
      <item>Hrvatske vode, pravna osoba za upravljanje vodama, Grada Vukovara 220, 10000 Zagreb</item>
      <item>GRAD ZAGREB, Trg Stjepana Radića 1, 10000 Zagreb</item>
      <item>JOZO KOVAČIĆ vl. građevinskog obrta KOVAČIĆ, V. Lisinskog 24, 10370 Dugo Selo</item>
    </derivirana_varijabla>
  </DomainObject.Predmet.OstaliListFormatedWithAdress>
  <DomainObject.Predmet.OstaliListFormatedWithAdressOIB>
    <izvorni_sadrzaj>
      <item>Zdravko Frleta, OIB 16983053469, Ulica Brune Bušića 40, 10000 Zagreb punomoćnik sudionika u postupku Stečajna masa iza REITER d.o.o. u stečaju</item>
      <item>Županijsko državno odvjetništvo Zagreb</item>
      <item>Vesna Lončarić, OIB 86392278187, Vrapčanska 251, 10000 Zagreb</item>
      <item>Hrvatske vode, pravna osoba za upravljanje vodama, OIB 28921383001, Grada Vukovara 220, 10000 Zagreb</item>
      <item>GRAD ZAGREB, OIB 61817894937, Trg Stjepana Radića 1, 10000 Zagreb</item>
      <item>JOZO KOVAČIĆ vl. građevinskog obrta KOVAČIĆ, OIB 81371756514, V. Lisinskog 24, 10370 Dugo Selo</item>
    </izvorni_sadrzaj>
    <derivirana_varijabla naziv="DomainObject.Predmet.OstaliListFormatedWithAdressOIB_1">
      <item>Zdravko Frleta, OIB 16983053469, Ulica Brune Bušića 40, 10000 Zagreb punomoćnik sudionika u postupku Stečajna masa iza REITER d.o.o. u stečaju</item>
      <item>Županijsko državno odvjetništvo Zagreb</item>
      <item>Vesna Lončarić, OIB 86392278187, Vrapčanska 251, 10000 Zagreb</item>
      <item>Hrvatske vode, pravna osoba za upravljanje vodama, OIB 28921383001, Grada Vukovara 220, 10000 Zagreb</item>
      <item>GRAD ZAGREB, OIB 61817894937, Trg Stjepana Radića 1, 10000 Zagreb</item>
      <item>JOZO KOVAČIĆ vl. građevinskog obrta KOVAČIĆ, OIB 81371756514, V. Lisinskog 24, 10370 Dugo Selo</item>
    </derivirana_varijabla>
  </DomainObject.Predmet.OstaliListFormatedWithAdressOIB>
  <DomainObject.Predmet.OstaliListNazivFormated>
    <izvorni_sadrzaj>
      <item>Zdravko Frleta</item>
      <item>Županijsko državno odvjetništvo Zagreb</item>
      <item>Vesna Lončarić</item>
      <item>Hrvatske vode, pravna osoba za upravljanje vodama</item>
      <item>GRAD ZAGREB</item>
      <item>JOZO KOVAČIĆ vl. građevinskog obrta KOVAČIĆ</item>
    </izvorni_sadrzaj>
    <derivirana_varijabla naziv="DomainObject.Predmet.OstaliListNazivFormated_1">
      <item>Zdravko Frleta</item>
      <item>Županijsko državno odvjetništvo Zagreb</item>
      <item>Vesna Lončarić</item>
      <item>Hrvatske vode, pravna osoba za upravljanje vodama</item>
      <item>GRAD ZAGREB</item>
      <item>JOZO KOVAČIĆ vl. građevinskog obrta KOVAČIĆ</item>
    </derivirana_varijabla>
  </DomainObject.Predmet.OstaliListNazivFormated>
  <DomainObject.Predmet.OstaliListNazivFormatedOIB>
    <izvorni_sadrzaj>
      <item>Zdravko Frleta, OIB 16983053469</item>
      <item>Županijsko državno odvjetništvo Zagreb</item>
      <item>Vesna Lončarić, OIB 86392278187</item>
      <item>Hrvatske vode, pravna osoba za upravljanje vodama, OIB 28921383001</item>
      <item>GRAD ZAGREB, OIB 61817894937</item>
      <item>JOZO KOVAČIĆ vl. građevinskog obrta KOVAČIĆ, OIB 81371756514</item>
    </izvorni_sadrzaj>
    <derivirana_varijabla naziv="DomainObject.Predmet.OstaliListNazivFormatedOIB_1">
      <item>Zdravko Frleta, OIB 16983053469</item>
      <item>Županijsko državno odvjetništvo Zagreb</item>
      <item>Vesna Lončarić, OIB 86392278187</item>
      <item>Hrvatske vode, pravna osoba za upravljanje vodama, OIB 28921383001</item>
      <item>GRAD ZAGREB, OIB 61817894937</item>
      <item>JOZO KOVAČIĆ vl. građevinskog obrta KOVAČIĆ, OIB 81371756514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2019.</izvorni_sadrzaj>
    <derivirana_varijabla naziv="DomainObject.Datum_1">25.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REITER d.o.o. u stečaju</izvorni_sadrzaj>
    <derivirana_varijabla naziv="DomainObject.Predmet.ProtustrankaIDrugi_1">Stečajna masa iza REITER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REITER d.o.o. u stečaju, OIB 71113560936, Brune Bušića 40, 10000 Zagreb</izvorni_sadrzaj>
    <derivirana_varijabla naziv="DomainObject.Predmet.ProtustrankaIDrugiAdressOIB_1">Stečajna masa iza REITER d.o.o. u stečaju, OIB 71113560936, Brune Bušića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REITER d.o.o. u stečaju</item>
      <item>Zdravko Frleta</item>
      <item>FINA Regionalni centar Zagreb</item>
      <item>Županijsko državno odvjetništvo Zagreb</item>
      <item>Vesna Lončarić</item>
      <item>Hrvatske vode, pravna osoba za upravljanje vodama</item>
      <item>GRAD ZAGREB</item>
      <item>JOZO KOVAČIĆ vl. građevinskog obrta KOVAČIĆ</item>
    </izvorni_sadrzaj>
    <derivirana_varijabla naziv="DomainObject.Predmet.SudioniciListNaziv_1">
      <item>Stečajna masa iza REITER d.o.o. u stečaju</item>
      <item>Zdravko Frleta</item>
      <item>FINA Regionalni centar Zagreb</item>
      <item>Županijsko državno odvjetništvo Zagreb</item>
      <item>Vesna Lončarić</item>
      <item>Hrvatske vode, pravna osoba za upravljanje vodama</item>
      <item>GRAD ZAGREB</item>
      <item>JOZO KOVAČIĆ vl. građevinskog obrta KOVAČIĆ</item>
    </derivirana_varijabla>
  </DomainObject.Predmet.SudioniciListNaziv>
  <DomainObject.Predmet.SudioniciListAdressOIB>
    <izvorni_sadrzaj>
      <item>Stečajna masa iza REITER d.o.o. u stečaju, OIB 71113560936, Brune Bušića 40,10000 Zagreb</item>
      <item>Zdravko Frleta, OIB 16983053469, Ulica Brune Bušića 40,10000 Zagreb</item>
      <item>FINA Regionalni centar Zagreb, OIB 85821130368, Trg svibanjskih žrtava 1995. 1,10000 Zagreb</item>
      <item>Županijsko državno odvjetništvo Zagreb</item>
      <item>Vesna Lončarić, OIB 86392278187, Vrapčanska 251,10000 Zagreb</item>
      <item>Hrvatske vode, pravna osoba za upravljanje vodama, OIB 28921383001, Grada Vukovara 220,10000 Zagreb</item>
      <item>GRAD ZAGREB, OIB 61817894937, Trg Stjepana Radića 1,10000 Zagreb</item>
      <item>JOZO KOVAČIĆ vl. građevinskog obrta KOVAČIĆ, OIB 81371756514, V. Lisinskog 24,10370 Dugo Selo</item>
    </izvorni_sadrzaj>
    <derivirana_varijabla naziv="DomainObject.Predmet.SudioniciListAdressOIB_1">
      <item>Stečajna masa iza REITER d.o.o. u stečaju, OIB 71113560936, Brune Bušića 40,10000 Zagreb</item>
      <item>Zdravko Frleta, OIB 16983053469, Ulica Brune Bušića 40,10000 Zagreb</item>
      <item>FINA Regionalni centar Zagreb, OIB 85821130368, Trg svibanjskih žrtava 1995. 1,10000 Zagreb</item>
      <item>Županijsko državno odvjetništvo Zagreb</item>
      <item>Vesna Lončarić, OIB 86392278187, Vrapčanska 251,10000 Zagreb</item>
      <item>Hrvatske vode, pravna osoba za upravljanje vodama, OIB 28921383001, Grada Vukovara 220,10000 Zagreb</item>
      <item>GRAD ZAGREB, OIB 61817894937, Trg Stjepana Radića 1,10000 Zagreb</item>
      <item>JOZO KOVAČIĆ vl. građevinskog obrta KOVAČIĆ, OIB 81371756514, V. Lisinskog 24,10370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71113560936</item>
      <item>, OIB 16983053469</item>
      <item>, OIB 85821130368</item>
      <item>, OIB null</item>
      <item>, OIB 86392278187</item>
      <item>, OIB 28921383001</item>
      <item>, OIB 61817894937</item>
      <item>, OIB 81371756514</item>
    </izvorni_sadrzaj>
    <derivirana_varijabla naziv="DomainObject.Predmet.SudioniciListNazivOIB_1">
      <item>, OIB 71113560936</item>
      <item>, OIB 16983053469</item>
      <item>, OIB 85821130368</item>
      <item>, OIB null</item>
      <item>, OIB 86392278187</item>
      <item>, OIB 28921383001</item>
      <item>, OIB 61817894937</item>
      <item>, OIB 81371756514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B72531-6DD4-4E48-B332-FC15BF0BDA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324</properties:Words>
  <properties:Characters>1622</properties:Characters>
  <properties:Lines>64</properties:Lines>
  <properties:Paragraphs>28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2019-03-22T11:43:00Z</dcterms:created>
  <dc:creator>nribaric</dc:creator>
  <cp:lastModifiedBy>Draženka Prpić</cp:lastModifiedBy>
  <cp:lastPrinted>2019-03-25T10:30:00Z</cp:lastPrinted>
  <dcterms:modified xmlns:xsi="http://www.w3.org/2001/XMLSchema-instance" xsi:type="dcterms:W3CDTF">2019-03-25T10:30:00Z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(RJEŠENJE-SUGLASNOST ZA DJELOMIČNU DIOBU-St-1849-17.docx)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