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74de" w14:paraId="97e74de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0112F1">
        <w:t>70</w:t>
      </w:r>
      <w:r w:rsidR="00C43B2A">
        <w:t>81/15-30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C43B2A" w:rsidRPr="00D25367">
        <w:rPr>
          <w:lang w:val="pt-BR"/>
        </w:rPr>
        <w:t>PLANINA GRAĐENJE d.o.o., Planina Gornja, Augusta Novosela 7, OIB: 73793161916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EE47D0">
        <w:rPr>
          <w:lang w:val="pt-BR"/>
        </w:rPr>
        <w:t>27. travnja</w:t>
      </w:r>
      <w:r w:rsidR="00A85B48">
        <w:rPr>
          <w:lang w:val="pt-BR"/>
        </w:rPr>
        <w:t xml:space="preserve"> 2017.,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C43B2A" w:rsidRPr="00D25367">
        <w:rPr>
          <w:lang w:val="pt-BR"/>
        </w:rPr>
        <w:t>PLANINA GRAĐENJE d.o.o., Planina Gornja, Augusta Novosela 7, OIB: 73793161916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C43B2A">
        <w:rPr>
          <w:lang w:val="pt-BR"/>
        </w:rPr>
        <w:t>34</w:t>
      </w:r>
      <w:r w:rsidR="00134F3A" w:rsidRPr="003A50F5">
        <w:t>.</w:t>
      </w:r>
      <w:r w:rsidR="00C43B2A">
        <w:t>450</w:t>
      </w:r>
      <w:r w:rsidR="00134F3A" w:rsidRPr="003A50F5">
        <w:t xml:space="preserve">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112F1">
        <w:t>70</w:t>
      </w:r>
      <w:r w:rsidR="00C43B2A">
        <w:t>81</w:t>
      </w:r>
      <w:r w:rsidR="000112F1">
        <w:t>-15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</w:t>
      </w:r>
      <w:r w:rsidR="000112F1">
        <w:t xml:space="preserve"> za provedbom stečajnoga postup</w:t>
      </w:r>
      <w:r w:rsidR="00BF0DDB" w:rsidRPr="003A50F5">
        <w:t>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 dužnikom</w:t>
      </w:r>
      <w:r w:rsidRPr="003A50F5">
        <w:t xml:space="preserve"> </w:t>
      </w:r>
      <w:r w:rsidR="00C43B2A" w:rsidRPr="00D25367">
        <w:rPr>
          <w:lang w:val="pt-BR"/>
        </w:rPr>
        <w:t>PLANINA GRAĐENJE d.o.o., Planina Gornja, Augusta Novosela 7, OIB: 73793161916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43B2A" w:rsidP="00C43B2A" w:rsidR="00C43B2A" w:rsidRPr="00D25367">
      <w:pPr>
        <w:ind w:firstLine="709"/>
        <w:jc w:val="both"/>
        <w:rPr>
          <w:lang w:val="en-GB"/>
        </w:rPr>
      </w:pPr>
      <w:r w:rsidRPr="00D25367">
        <w:t xml:space="preserve">Financijska agencija, kao predlagatelj, navela je u prijedlogu za otvaranje stečajnog postupka kako dužnik na dan 24. studenog 2015. u Očevidniku redoslijeda osnova za plaćanje ima evidentirane neizvršene osnove za plaćanje u neprekinutom razdoblju od 120 dana, u ukupnom iznosu od 266.207,06 kn, kao i da dužnik ima 10 zaposlenih. </w:t>
      </w:r>
      <w:r w:rsidRPr="00D2536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112F1" w:rsidR="008607B1">
      <w:pPr>
        <w:pStyle w:val="Tijeloteksta"/>
        <w:ind w:firstLine="708"/>
      </w:pPr>
      <w:r w:rsidRPr="003A50F5">
        <w:lastRenderedPageBreak/>
        <w:t xml:space="preserve">Sud je rješenjem od </w:t>
      </w:r>
      <w:r w:rsidR="000112F1">
        <w:t>12. travnja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6E55F9">
        <w:t>27. travnja</w:t>
      </w:r>
      <w:r w:rsidR="005467EF">
        <w:t xml:space="preserve"> 2017</w:t>
      </w:r>
      <w:r w:rsidR="00901CFD" w:rsidRPr="003A50F5">
        <w:t xml:space="preserve">. održano je ročište </w:t>
      </w:r>
      <w:r w:rsidR="008607B1">
        <w:t xml:space="preserve">radi rasprave o uvjetima za otvaranje stečajnog postupka </w:t>
      </w:r>
      <w:r w:rsidR="00057BF6" w:rsidRPr="003A50F5">
        <w:t xml:space="preserve">na koje </w:t>
      </w:r>
      <w:r w:rsidR="008607B1">
        <w:t>su</w:t>
      </w:r>
      <w:r w:rsidR="00057BF6" w:rsidRPr="003A50F5">
        <w:t xml:space="preserve"> pristupi</w:t>
      </w:r>
      <w:r w:rsidR="008607B1">
        <w:t>li</w:t>
      </w:r>
      <w:r w:rsidR="00057BF6" w:rsidRPr="003A50F5">
        <w:t xml:space="preserve"> zastupnik po zakonu dužn</w:t>
      </w:r>
      <w:r w:rsidR="008B2D26">
        <w:t>ika</w:t>
      </w:r>
      <w:r w:rsidR="008607B1">
        <w:t xml:space="preserve"> i privremeni stečajni upravitelj.</w:t>
      </w:r>
    </w:p>
    <w:p w:rsidRDefault="008607B1" w:rsidP="008607B1" w:rsidR="008607B1" w:rsidRPr="007704EF">
      <w:pPr>
        <w:ind w:firstLine="708"/>
        <w:jc w:val="both"/>
      </w:pPr>
      <w:r w:rsidRPr="007704EF">
        <w:t>Zastupnik po zakonu dužnika</w:t>
      </w:r>
      <w:r>
        <w:t xml:space="preserve"> na navedenom je ročištu izjavio </w:t>
      </w:r>
      <w:r w:rsidRPr="007704EF">
        <w:t xml:space="preserve">da se ne protivi prijedlogu da se nad </w:t>
      </w:r>
      <w:r>
        <w:t>dužnikom</w:t>
      </w:r>
      <w:r w:rsidRPr="007704EF">
        <w:t xml:space="preserve"> </w:t>
      </w:r>
      <w:r w:rsidRPr="007704EF">
        <w:rPr>
          <w:lang w:val="pt-BR"/>
        </w:rPr>
        <w:t>PLANINA GRAĐENJE d.o.o., Planina Gornja, Augusta Novosela 7, OIB: 73793161916</w:t>
      </w:r>
      <w:r w:rsidRPr="007704EF">
        <w:t>, otvori stečaj.</w:t>
      </w:r>
    </w:p>
    <w:p w:rsidRDefault="008607B1" w:rsidP="008607B1" w:rsidR="008607B1" w:rsidRPr="007704EF">
      <w:pPr>
        <w:jc w:val="both"/>
      </w:pPr>
      <w:r>
        <w:tab/>
      </w:r>
      <w:r w:rsidR="000112F1" w:rsidRPr="003A50F5">
        <w:t>Privremeni stečajni upravitelj je naveo da je u odnosu na dužnika ostvaren stečajni razlog nesposobnost za plaćanje</w:t>
      </w:r>
      <w:r w:rsidR="000112F1">
        <w:t xml:space="preserve"> i prezaduženost</w:t>
      </w:r>
      <w:r w:rsidR="000112F1" w:rsidRPr="003A50F5">
        <w:t xml:space="preserve">, </w:t>
      </w:r>
      <w:r w:rsidR="000112F1">
        <w:t xml:space="preserve">da dužnik ne posluje niti ima uvjeta za nastavak poslovanja, </w:t>
      </w:r>
      <w:r w:rsidR="000112F1" w:rsidRPr="003A50F5">
        <w:t>zatim da dužnik nema imovinu dostatnu za namirenje troškova stečajnog postupka te je predložio dužnikove vjerovnik</w:t>
      </w:r>
      <w:r w:rsidR="000112F1">
        <w:t>e</w:t>
      </w:r>
      <w:r w:rsidR="000112F1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 stečajnog postupka za 6 mjeseci iznose </w:t>
      </w:r>
      <w:r w:rsidR="00C43B2A">
        <w:t>34.450,00</w:t>
      </w:r>
      <w:r w:rsidR="000112F1" w:rsidRPr="003A50F5">
        <w:t xml:space="preserve"> kn i to za: nagradu </w:t>
      </w:r>
      <w:r w:rsidR="000112F1">
        <w:t xml:space="preserve">privremenom </w:t>
      </w:r>
      <w:r w:rsidR="000112F1" w:rsidRPr="003A50F5">
        <w:t xml:space="preserve">stečajnom upravitelju </w:t>
      </w:r>
      <w:r w:rsidR="00C43B2A">
        <w:t>10.000,00</w:t>
      </w:r>
      <w:r w:rsidR="000112F1" w:rsidRPr="003A50F5">
        <w:t xml:space="preserve"> kn u bruto iznosu, </w:t>
      </w:r>
      <w:r w:rsidR="00C43B2A">
        <w:t>otvaranje žiro-računa u iznosu od 100,00 kn, izrada pečata u iznosu od 150,00 kn, poštanski troškovi u iznosu od 200,00 kn, troškovi knjigovodstvenog servisa u iznosu od 9.000,00 kn</w:t>
      </w:r>
      <w:r w:rsidR="000112F1">
        <w:t xml:space="preserve"> i nagrad</w:t>
      </w:r>
      <w:r w:rsidR="00C43B2A">
        <w:t xml:space="preserve">u i naknadu troškova stečajnog upravitelja </w:t>
      </w:r>
      <w:r w:rsidR="000112F1">
        <w:t xml:space="preserve">u bruto iznosu od </w:t>
      </w:r>
      <w:r w:rsidR="00C43B2A">
        <w:t>15.000</w:t>
      </w:r>
      <w:r w:rsidR="000112F1">
        <w:t>,00 kn.</w:t>
      </w:r>
      <w:r>
        <w:t xml:space="preserve"> Zastupnik po zakonu dužnika nije imao </w:t>
      </w:r>
      <w:r w:rsidRPr="007704EF">
        <w:t>primjedbi na izvješće privremenog stečajnog upravitelja.</w:t>
      </w:r>
    </w:p>
    <w:p w:rsidRDefault="00057BF6" w:rsidP="003A50F5" w:rsidR="00035543">
      <w:pPr>
        <w:pStyle w:val="Tijeloteksta"/>
        <w:ind w:firstLine="708"/>
      </w:pPr>
      <w:r w:rsidRPr="003A50F5">
        <w:t xml:space="preserve">Uvidom u </w:t>
      </w:r>
      <w:r w:rsidR="00035543" w:rsidRPr="00035543">
        <w:t xml:space="preserve">dopis Fine od </w:t>
      </w:r>
      <w:r w:rsidR="006E55F9">
        <w:t>3. travnja 2017</w:t>
      </w:r>
      <w:r w:rsidR="00035543" w:rsidRPr="00035543">
        <w:t xml:space="preserve">. (list </w:t>
      </w:r>
      <w:r w:rsidR="000112F1">
        <w:t>5</w:t>
      </w:r>
      <w:r w:rsidR="00C43B2A">
        <w:t>9</w:t>
      </w:r>
      <w:r w:rsidR="00035543" w:rsidRPr="00035543">
        <w:t xml:space="preserve"> spisa) </w:t>
      </w:r>
      <w:r w:rsidRPr="003A50F5">
        <w:t xml:space="preserve">sud je utvrdio da </w:t>
      </w:r>
      <w:r w:rsidR="0092492D">
        <w:t xml:space="preserve">je dužnik </w:t>
      </w:r>
      <w:r w:rsidR="00035543" w:rsidRPr="00035543">
        <w:t>na dan 2</w:t>
      </w:r>
      <w:r w:rsidR="00C43B2A">
        <w:t>4</w:t>
      </w:r>
      <w:r w:rsidR="00035543" w:rsidRPr="00035543">
        <w:t xml:space="preserve">. </w:t>
      </w:r>
      <w:r w:rsidR="000112F1">
        <w:t>studenog 2015</w:t>
      </w:r>
      <w:r w:rsidR="00035543" w:rsidRPr="00035543">
        <w:t xml:space="preserve">. u Očevidniku redoslijeda osnova za plaćanje imao neizvršene osnove za plaćanje u neprekinutom razdoblju od 120 dana u ukupnom iznosu od </w:t>
      </w:r>
      <w:r w:rsidR="00C43B2A">
        <w:t>266.207,06</w:t>
      </w:r>
      <w:r w:rsidR="00035543" w:rsidRPr="00035543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56179E">
        <w:t>oga postupka predujmiti troškove</w:t>
      </w:r>
      <w:r w:rsidRPr="003A50F5">
        <w:t xml:space="preserve"> prethodnog i otvorenog stečajnog postupka u ukupnom iznosu </w:t>
      </w:r>
      <w:r w:rsidR="00C43B2A">
        <w:t>34.450,00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C43B2A" w:rsidRPr="00D25367">
        <w:rPr>
          <w:lang w:val="pt-BR"/>
        </w:rPr>
        <w:t>PLANINA GRAĐENJE d.o.o., Planina Gornja, Augusta Novosela 7, OIB: 73793161916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6E55F9">
        <w:t>27. travnja</w:t>
      </w:r>
      <w:r w:rsidR="005467EF">
        <w:t xml:space="preserve"> 2017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7634A8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7634A8" w:rsidP="002B3342" w:rsidR="007634A8" w:rsidRPr="00694D64">
      <w:r w:rsidRPr="00694D64">
        <w:t>Za točnost otpravka-ovlašteni službenik:</w:t>
      </w:r>
    </w:p>
    <w:p w:rsidRDefault="007634A8" w:rsidP="002B3342" w:rsidR="007634A8" w:rsidRPr="00694D64">
      <w:r w:rsidRPr="00694D64">
        <w:t>Karmela Dolenc</w:t>
      </w:r>
    </w:p>
    <w:sectPr w:rsidSect="00B87516" w:rsidR="007634A8" w:rsidRPr="00694D64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7634A8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C43B2A">
      <w:rPr>
        <w:sz w:val="24"/>
        <w:szCs w:val="24"/>
      </w:rPr>
      <w:t>7081/15-30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12F1"/>
    <w:rsid w:val="00015FE0"/>
    <w:rsid w:val="00016461"/>
    <w:rsid w:val="00035543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1013EE"/>
    <w:rsid w:val="00134F3A"/>
    <w:rsid w:val="001559F6"/>
    <w:rsid w:val="001823FF"/>
    <w:rsid w:val="001861A1"/>
    <w:rsid w:val="001A762F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6518B"/>
    <w:rsid w:val="004C14CD"/>
    <w:rsid w:val="004C428C"/>
    <w:rsid w:val="00501EBB"/>
    <w:rsid w:val="00535D8E"/>
    <w:rsid w:val="005467EF"/>
    <w:rsid w:val="005543BD"/>
    <w:rsid w:val="0056179E"/>
    <w:rsid w:val="0059075B"/>
    <w:rsid w:val="00591F57"/>
    <w:rsid w:val="005C6039"/>
    <w:rsid w:val="006376B4"/>
    <w:rsid w:val="00662884"/>
    <w:rsid w:val="006B293D"/>
    <w:rsid w:val="006E55F9"/>
    <w:rsid w:val="00704DD0"/>
    <w:rsid w:val="007150E9"/>
    <w:rsid w:val="00754CF2"/>
    <w:rsid w:val="007634A8"/>
    <w:rsid w:val="007B068E"/>
    <w:rsid w:val="007E6A6F"/>
    <w:rsid w:val="007F0AD5"/>
    <w:rsid w:val="00846A5C"/>
    <w:rsid w:val="008607B1"/>
    <w:rsid w:val="008B2D26"/>
    <w:rsid w:val="008B669A"/>
    <w:rsid w:val="00901CFD"/>
    <w:rsid w:val="0092492D"/>
    <w:rsid w:val="009424D5"/>
    <w:rsid w:val="00947BCF"/>
    <w:rsid w:val="00973C2C"/>
    <w:rsid w:val="009A399B"/>
    <w:rsid w:val="009B1748"/>
    <w:rsid w:val="009B3D51"/>
    <w:rsid w:val="009B6DB8"/>
    <w:rsid w:val="009F136B"/>
    <w:rsid w:val="00A0793E"/>
    <w:rsid w:val="00A6064D"/>
    <w:rsid w:val="00A75EA1"/>
    <w:rsid w:val="00A75F17"/>
    <w:rsid w:val="00A851A3"/>
    <w:rsid w:val="00A85B48"/>
    <w:rsid w:val="00B62E90"/>
    <w:rsid w:val="00B87516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43B2A"/>
    <w:rsid w:val="00C90682"/>
    <w:rsid w:val="00CC0B95"/>
    <w:rsid w:val="00CC7AC0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E47D0"/>
    <w:rsid w:val="00EF3D26"/>
    <w:rsid w:val="00F324F6"/>
    <w:rsid w:val="00F66C66"/>
    <w:rsid w:val="00F818EF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3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4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4A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4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4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634A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7081</izvorni_sadrzaj>
    <derivirana_varijabla naziv="DomainObject.Predmet.Broj_1">7081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St-7081/2015</izvorni_sadrzaj>
    <derivirana_varijabla naziv="DomainObject.Predmet.OznakaBroj_1">St-7081/2015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PLANINA GRAĐENJE d.o.o. zastupanog po punomoćniku Đurđa Novosel</izvorni_sadrzaj>
    <derivirana_varijabla naziv="DomainObject.Predmet.ProtustrankaFormated_1">  PLANINA GRAĐENJE d.o.o. zastupanog po punomoćniku Đurđa Novosel</derivirana_varijabla>
  </DomainObject.Predmet.ProtustrankaFormated>
  <DomainObject.Predmet.ProtustrankaFormatedOIB>
    <izvorni_sadrzaj>  PLANINA GRAĐENJE d.o.o., OIB 73793161916 zastupanog po punomoćniku Đurđa Novosel</izvorni_sadrzaj>
    <derivirana_varijabla naziv="DomainObject.Predmet.ProtustrankaFormatedOIB_1">  PLANINA GRAĐENJE d.o.o., OIB 73793161916 zastupanog po punomoćniku Đurđa Novosel</derivirana_varijabla>
  </DomainObject.Predmet.ProtustrankaFormatedOIB>
  <DomainObject.Predmet.ProtustrankaFormatedWithAdress>
    <izvorni_sadrzaj> PLANINA GRAĐENJE d.o.o., Novosela Augusta 7, 10362 Planina Gornja zastupanog po punomoćniku Đurđa Novosel</izvorni_sadrzaj>
    <derivirana_varijabla naziv="DomainObject.Predmet.ProtustrankaFormatedWithAdress_1"> PLANINA GRAĐENJE d.o.o., Novosela Augusta 7, 10362 Planina Gornja zastupanog po punomoćniku Đurđa Novosel</derivirana_varijabla>
  </DomainObject.Predmet.ProtustrankaFormatedWithAdress>
  <DomainObject.Predmet.ProtustrankaFormatedWithAdressOIB>
    <izvorni_sadrzaj> PLANINA GRAĐENJE d.o.o., OIB 73793161916, Novosela Augusta 7, 10362 Planina Gornja zastupanog po punomoćniku Đurđa Novosel</izvorni_sadrzaj>
    <derivirana_varijabla naziv="DomainObject.Predmet.ProtustrankaFormatedWithAdressOIB_1"> PLANINA GRAĐENJE d.o.o., OIB 73793161916, Novosela Augusta 7, 10362 Planina Gornja zastupanog po punomoćniku Đurđa Novosel</derivirana_varijabla>
  </DomainObject.Predmet.ProtustrankaFormatedWithAdressOIB>
  <DomainObject.Predmet.ProtustrankaWithAdress>
    <izvorni_sadrzaj>PLANINA GRAĐENJE d.o.o. Novosela Augusta 7, 10362 Planina Gornja</izvorni_sadrzaj>
    <derivirana_varijabla naziv="DomainObject.Predmet.ProtustrankaWithAdress_1">PLANINA GRAĐENJE d.o.o. Novosela Augusta 7, 10362 Planina Gornja</derivirana_varijabla>
  </DomainObject.Predmet.ProtustrankaWithAdress>
  <DomainObject.Predmet.ProtustrankaWithAdressOIB>
    <izvorni_sadrzaj>PLANINA GRAĐENJE d.o.o., OIB 73793161916, Novosela Augusta 7, 10362 Planina Gornja</izvorni_sadrzaj>
    <derivirana_varijabla naziv="DomainObject.Predmet.ProtustrankaWithAdressOIB_1">PLANINA GRAĐENJE d.o.o., OIB 73793161916, Novosela Augusta 7, 10362 Planina Gornja</derivirana_varijabla>
  </DomainObject.Predmet.ProtustrankaWithAdressOIB>
  <DomainObject.Predmet.ProtustrankaNazivFormated>
    <izvorni_sadrzaj>PLANINA GRAĐENJE d.o.o.</izvorni_sadrzaj>
    <derivirana_varijabla naziv="DomainObject.Predmet.ProtustrankaNazivFormated_1">PLANINA GRAĐENJE d.o.o.</derivirana_varijabla>
  </DomainObject.Predmet.ProtustrankaNazivFormated>
  <DomainObject.Predmet.ProtustrankaNazivFormatedOIB>
    <izvorni_sadrzaj>PLANINA GRAĐENJE d.o.o., OIB 73793161916</izvorni_sadrzaj>
    <derivirana_varijabla naziv="DomainObject.Predmet.ProtustrankaNazivFormatedOIB_1">PLANINA GRAĐENJE d.o.o., OIB 73793161916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Đurđa Novosel</izvorni_sadrzaj>
    <derivirana_varijabla naziv="DomainObject.Predmet.StrankaFormated_1">  FINA Regionalni centar Zagreb; Đurđa Novosel</derivirana_varijabla>
  </DomainObject.Predmet.StrankaFormated>
  <DomainObject.Predmet.StrankaFormatedOIB>
    <izvorni_sadrzaj>  FINA Regionalni centar Zagreb, OIB 85821130368; Đurđa Novosel, OIB 31804221351</izvorni_sadrzaj>
    <derivirana_varijabla naziv="DomainObject.Predmet.StrankaFormatedOIB_1">  FINA Regionalni centar Zagreb, OIB 85821130368; Đurđa Novosel, OIB 31804221351</derivirana_varijabla>
  </DomainObject.Predmet.StrankaFormatedOIB>
  <DomainObject.Predmet.StrankaFormatedWithAdress>
    <izvorni_sadrzaj> FINA Regionalni centar Zagreb, Trg svibanjskih žrtava 1995. 1, 10000 Zagreb; Đurđa Novosel, Ulica Novosel Augusta 7, 10362 Planina Gornja</izvorni_sadrzaj>
    <derivirana_varijabla naziv="DomainObject.Predmet.StrankaFormatedWithAdress_1"> FINA Regionalni centar Zagreb, Trg svibanjskih žrtava 1995. 1, 10000 Zagreb; Đurđa Novosel, Ulica Novosel Augusta 7, 10362 Planina Gornja</derivirana_varijabla>
  </DomainObject.Predmet.StrankaFormatedWithAdress>
  <DomainObject.Predmet.StrankaFormatedWithAdressOIB>
    <izvorni_sadrzaj> FINA Regionalni centar Zagreb, OIB 85821130368, Trg svibanjskih žrtava 1995. 1, 10000 Zagreb; Đurđa Novosel, OIB 31804221351, Ulica Novosel Augusta 7, 10362 Planina Gornja</izvorni_sadrzaj>
    <derivirana_varijabla naziv="DomainObject.Predmet.StrankaFormatedWithAdressOIB_1"> FINA Regionalni centar Zagreb, OIB 85821130368, Trg svibanjskih žrtava 1995. 1, 10000 Zagreb; Đurđa Novosel, OIB 31804221351, Ulica Novosel Augusta 7, 10362 Planina Gornja</derivirana_varijabla>
  </DomainObject.Predmet.StrankaFormatedWithAdressOIB>
  <DomainObject.Predmet.StrankaWithAdress>
    <izvorni_sadrzaj>FINA Regionalni centar Zagreb Trg svibanjskih žrtava 1995. 1,10000 Zagreb,Đurđa Novosel Ulica Novosel Augusta 7,10362 Planina Gornja</izvorni_sadrzaj>
    <derivirana_varijabla naziv="DomainObject.Predmet.StrankaWithAdress_1">FINA Regionalni centar Zagreb Trg svibanjskih žrtava 1995. 1,10000 Zagreb,Đurđa Novosel Ulica Novosel Augusta 7,10362 Planina Gornja</derivirana_varijabla>
  </DomainObject.Predmet.StrankaWithAdress>
  <DomainObject.Predmet.StrankaWithAdressOIB>
    <izvorni_sadrzaj>FINA Regionalni centar Zagreb, OIB 85821130368, Trg svibanjskih žrtava 1995. 1,10000 Zagreb,Đurđa Novosel, OIB 31804221351, Ulica Novosel Augusta 7,10362 Planina Gornja</izvorni_sadrzaj>
    <derivirana_varijabla naziv="DomainObject.Predmet.StrankaWithAdressOIB_1">FINA Regionalni centar Zagreb, OIB 85821130368, Trg svibanjskih žrtava 1995. 1,10000 Zagreb,Đurđa Novosel, OIB 31804221351, Ulica Novosel Augusta 7,10362 Planina Gornja</derivirana_varijabla>
  </DomainObject.Predmet.StrankaWithAdressOIB>
  <DomainObject.Predmet.StrankaNazivFormated>
    <izvorni_sadrzaj>FINA Regionalni centar Zagreb,Đurđa Novosel</izvorni_sadrzaj>
    <derivirana_varijabla naziv="DomainObject.Predmet.StrankaNazivFormated_1">FINA Regionalni centar Zagreb,Đurđa Novosel</derivirana_varijabla>
  </DomainObject.Predmet.StrankaNazivFormated>
  <DomainObject.Predmet.StrankaNazivFormatedOIB>
    <izvorni_sadrzaj>FINA Regionalni centar Zagreb, OIB 85821130368,Đurđa Novosel, OIB 31804221351</izvorni_sadrzaj>
    <derivirana_varijabla naziv="DomainObject.Predmet.StrankaNazivFormatedOIB_1">FINA Regionalni centar Zagreb, OIB 85821130368,Đurđa Novosel, OIB 31804221351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Đurđa Novosel</item>
    </izvorni_sadrzaj>
    <derivirana_varijabla naziv="DomainObject.Predmet.StrankaListFormated_1">
      <item>FINA Regionalni centar Zagreb</item>
      <item>Đurđa Novosel</item>
    </derivirana_varijabla>
  </DomainObject.Predmet.StrankaListFormated>
  <DomainObject.Predmet.StrankaListFormatedOIB>
    <izvorni_sadrzaj>
      <item>FINA Regionalni centar Zagreb, OIB 85821130368</item>
      <item>Đurđa Novosel, OIB 31804221351</item>
    </izvorni_sadrzaj>
    <derivirana_varijabla naziv="DomainObject.Predmet.StrankaListFormatedOIB_1">
      <item>FINA Regionalni centar Zagreb, OIB 85821130368</item>
      <item>Đurđa Novosel, OIB 31804221351</item>
    </derivirana_varijabla>
  </DomainObject.Predmet.StrankaListFormatedOIB>
  <DomainObject.Predmet.StrankaListFormatedWithAdress>
    <izvorni_sadrzaj>
      <item>FINA Regionalni centar Zagreb, Trg svibanjskih žrtava 1995. 1, 10000 Zagreb</item>
      <item>Đurđa Novosel, Ulica Novosel Augusta 7, 10362 Planina Gornja</item>
    </izvorni_sadrzaj>
    <derivirana_varijabla naziv="DomainObject.Predmet.StrankaListFormatedWithAdress_1">
      <item>FINA Regionalni centar Zagreb, Trg svibanjskih žrtava 1995. 1, 10000 Zagreb</item>
      <item>Đurđa Novosel, Ulica Novosel Augusta 7, 10362 Planina Gornja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Đurđa Novosel, OIB 31804221351, Ulica Novosel Augusta 7, 10362 Planina Gornja</item>
    </izvorni_sadrzaj>
    <derivirana_varijabla naziv="DomainObject.Predmet.StrankaListFormatedWithAdressOIB_1">
      <item>FINA Regionalni centar Zagreb, OIB 85821130368, Trg svibanjskih žrtava 1995. 1, 10000 Zagreb</item>
      <item>Đurđa Novosel, OIB 31804221351, Ulica Novosel Augusta 7, 10362 Planina Gornja</item>
    </derivirana_varijabla>
  </DomainObject.Predmet.StrankaListFormatedWithAdressOIB>
  <DomainObject.Predmet.StrankaListNazivFormated>
    <izvorni_sadrzaj>
      <item>FINA Regionalni centar Zagreb</item>
      <item>Đurđa Novosel</item>
    </izvorni_sadrzaj>
    <derivirana_varijabla naziv="DomainObject.Predmet.StrankaListNazivFormated_1">
      <item>FINA Regionalni centar Zagreb</item>
      <item>Đurđa Novosel</item>
    </derivirana_varijabla>
  </DomainObject.Predmet.StrankaListNazivFormated>
  <DomainObject.Predmet.StrankaListNazivFormatedOIB>
    <izvorni_sadrzaj>
      <item>FINA Regionalni centar Zagreb, OIB 85821130368</item>
      <item>Đurđa Novosel, OIB 31804221351</item>
    </izvorni_sadrzaj>
    <derivirana_varijabla naziv="DomainObject.Predmet.StrankaListNazivFormatedOIB_1">
      <item>FINA Regionalni centar Zagreb, OIB 85821130368</item>
      <item>Đurđa Novosel, OIB 31804221351</item>
    </derivirana_varijabla>
  </DomainObject.Predmet.StrankaListNazivFormatedOIB>
  <DomainObject.Predmet.ProtuStrankaListFormated>
    <izvorni_sadrzaj>
      <item>PLANINA GRAĐENJE d.o.o. zastupanog po punomoćniku Đurđa Novosel</item>
    </izvorni_sadrzaj>
    <derivirana_varijabla naziv="DomainObject.Predmet.ProtuStrankaListFormated_1">
      <item>PLANINA GRAĐENJE d.o.o. zastupanog po punomoćniku Đurđa Novosel</item>
    </derivirana_varijabla>
  </DomainObject.Predmet.ProtuStrankaListFormated>
  <DomainObject.Predmet.ProtuStrankaListFormatedOIB>
    <izvorni_sadrzaj>
      <item>PLANINA GRAĐENJE d.o.o., OIB 73793161916 zastupanog po punomoćniku Đurđa Novosel</item>
    </izvorni_sadrzaj>
    <derivirana_varijabla naziv="DomainObject.Predmet.ProtuStrankaListFormatedOIB_1">
      <item>PLANINA GRAĐENJE d.o.o., OIB 73793161916 zastupanog po punomoćniku Đurđa Novosel</item>
    </derivirana_varijabla>
  </DomainObject.Predmet.ProtuStrankaListFormatedOIB>
  <DomainObject.Predmet.ProtuStrankaListFormatedWithAdress>
    <izvorni_sadrzaj>
      <item>PLANINA GRAĐENJE d.o.o., Novosela Augusta 7, 10362 Planina Gornja zastupanog po punomoćniku Đurđa Novosel</item>
    </izvorni_sadrzaj>
    <derivirana_varijabla naziv="DomainObject.Predmet.ProtuStrankaListFormatedWithAdress_1">
      <item>PLANINA GRAĐENJE d.o.o., Novosela Augusta 7, 10362 Planina Gornja zastupanog po punomoćniku Đurđa Novosel</item>
    </derivirana_varijabla>
  </DomainObject.Predmet.ProtuStrankaListFormatedWithAdress>
  <DomainObject.Predmet.ProtuStrankaListFormatedWithAdressOIB>
    <izvorni_sadrzaj>
      <item>PLANINA GRAĐENJE d.o.o., OIB 73793161916, Novosela Augusta 7, 10362 Planina Gornja zastupanog po punomoćniku Đurđa Novosel</item>
    </izvorni_sadrzaj>
    <derivirana_varijabla naziv="DomainObject.Predmet.ProtuStrankaListFormatedWithAdressOIB_1">
      <item>PLANINA GRAĐENJE d.o.o., OIB 73793161916, Novosela Augusta 7, 10362 Planina Gornja zastupanog po punomoćniku Đurđa Novosel</item>
    </derivirana_varijabla>
  </DomainObject.Predmet.ProtuStrankaListFormatedWithAdressOIB>
  <DomainObject.Predmet.ProtuStrankaListNazivFormated>
    <izvorni_sadrzaj>
      <item>PLANINA GRAĐENJE d.o.o.</item>
    </izvorni_sadrzaj>
    <derivirana_varijabla naziv="DomainObject.Predmet.ProtuStrankaListNazivFormated_1">
      <item>PLANINA GRAĐENJE d.o.o.</item>
    </derivirana_varijabla>
  </DomainObject.Predmet.ProtuStrankaListNazivFormated>
  <DomainObject.Predmet.ProtuStrankaListNazivFormatedOIB>
    <izvorni_sadrzaj>
      <item>PLANINA GRAĐENJE d.o.o., OIB 73793161916</item>
    </izvorni_sadrzaj>
    <derivirana_varijabla naziv="DomainObject.Predmet.ProtuStrankaListNazivFormatedOIB_1">
      <item>PLANINA GRAĐENJE d.o.o., OIB 73793161916</item>
    </derivirana_varijabla>
  </DomainObject.Predmet.ProtuStrankaListNazivFormatedOIB>
  <DomainObject.Predmet.OstaliListFormated>
    <izvorni_sadrzaj>
      <item>KRISTIJAN NOVOSEL</item>
      <item>ZAGREBAČKA BANKA d.d.</item>
      <item>PRIVREDNA BANKA d.d.</item>
      <item>HYPO ALPE-ADRIA-BANK d.d.</item>
      <item>Đurđa Novosel punomoćnik sudionika u postupku PLANINA GRAĐENJE d.o.o.</item>
      <item>Goran Brozović</item>
    </izvorni_sadrzaj>
    <derivirana_varijabla naziv="DomainObject.Predmet.OstaliListFormated_1">
      <item>KRISTIJAN NOVOSEL</item>
      <item>ZAGREBAČKA BANKA d.d.</item>
      <item>PRIVREDNA BANKA d.d.</item>
      <item>HYPO ALPE-ADRIA-BANK d.d.</item>
      <item>Đurđa Novosel punomoćnik sudionika u postupku PLANINA GRAĐENJE d.o.o.</item>
      <item>Goran Brozović</item>
    </derivirana_varijabla>
  </DomainObject.Predmet.OstaliListFormated>
  <DomainObject.Predmet.OstaliListFormatedOIB>
    <izvorni_sadrzaj>
      <item>KRISTIJAN NOVOSEL, OIB 28592748163</item>
      <item>ZAGREBAČKA BANKA d.d.</item>
      <item>PRIVREDNA BANKA d.d.</item>
      <item>HYPO ALPE-ADRIA-BANK d.d.</item>
      <item>Đurđa Novosel, OIB 31804221351 punomoćnik sudionika u postupku PLANINA GRAĐENJE d.o.o.</item>
      <item>Goran Brozović, OIB 39833571469</item>
    </izvorni_sadrzaj>
    <derivirana_varijabla naziv="DomainObject.Predmet.OstaliListFormatedOIB_1">
      <item>KRISTIJAN NOVOSEL, OIB 28592748163</item>
      <item>ZAGREBAČKA BANKA d.d.</item>
      <item>PRIVREDNA BANKA d.d.</item>
      <item>HYPO ALPE-ADRIA-BANK d.d.</item>
      <item>Đurđa Novosel, OIB 31804221351 punomoćnik sudionika u postupku PLANINA GRAĐENJE d.o.o.</item>
      <item>Goran Brozović, OIB 39833571469</item>
    </derivirana_varijabla>
  </DomainObject.Predmet.OstaliListFormatedOIB>
  <DomainObject.Predmet.OstaliListFormatedWithAdress>
    <izvorni_sadrzaj>
      <item>KRISTIJAN NOVOSEL,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Ulica Novosel Augusta 7, 10362 Planina Gornja punomoćnik sudionika u postupku PLANINA GRAĐENJE d.o.o.</item>
      <item>Goran Brozović, Pavlenski Put 5, 10000 Zagreb</item>
    </izvorni_sadrzaj>
    <derivirana_varijabla naziv="DomainObject.Predmet.OstaliListFormatedWithAdress_1">
      <item>KRISTIJAN NOVOSEL,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Ulica Novosel Augusta 7, 10362 Planina Gornja punomoćnik sudionika u postupku PLANINA GRAĐENJE d.o.o.</item>
      <item>Goran Brozović, Pavlenski Put 5, 10000 Zagreb</item>
    </derivirana_varijabla>
  </DomainObject.Predmet.OstaliListFormatedWithAdress>
  <DomainObject.Predmet.OstaliListFormatedWithAdressOIB>
    <izvorni_sadrzaj>
      <item>KRISTIJAN NOVOSEL, OIB 28592748163,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OIB 31804221351, Ulica Novosel Augusta 7, 10362 Planina Gornja punomoćnik sudionika u postupku PLANINA GRAĐENJE d.o.o.</item>
      <item>Goran Brozović, OIB 39833571469, Pavlenski Put 5, 10000 Zagreb</item>
    </izvorni_sadrzaj>
    <derivirana_varijabla naziv="DomainObject.Predmet.OstaliListFormatedWithAdressOIB_1">
      <item>KRISTIJAN NOVOSEL, OIB 28592748163, Augusta Novosela 7, 10362 Planina Gornja</item>
      <item>ZAGREBAČKA BANKA d.d., Trg bana J. Jelačića 10, 10000 Zagreb</item>
      <item>PRIVREDNA BANKA d.d., Radnička cesta 50, 10000 Zagreb</item>
      <item>HYPO ALPE-ADRIA-BANK d.d., Slavonska avenija 6, 10000 Zagreb</item>
      <item>Đurđa Novosel, OIB 31804221351, Ulica Novosel Augusta 7, 10362 Planina Gornja punomoćnik sudionika u postupku PLANINA GRAĐENJE d.o.o.</item>
      <item>Goran Brozović, OIB 39833571469, Pavlenski Put 5, 10000 Zagreb</item>
    </derivirana_varijabla>
  </DomainObject.Predmet.OstaliListFormatedWithAdressOIB>
  <DomainObject.Predmet.OstaliListNazivFormated>
    <izvorni_sadrzaj>
      <item>KRISTIJAN NOVOSEL</item>
      <item>ZAGREBAČKA BANKA d.d.</item>
      <item>PRIVREDNA BANKA d.d.</item>
      <item>HYPO ALPE-ADRIA-BANK d.d.</item>
      <item>Đurđa Novosel</item>
      <item>Goran Brozović</item>
    </izvorni_sadrzaj>
    <derivirana_varijabla naziv="DomainObject.Predmet.OstaliListNazivFormated_1">
      <item>KRISTIJAN NOVOSEL</item>
      <item>ZAGREBAČKA BANKA d.d.</item>
      <item>PRIVREDNA BANKA d.d.</item>
      <item>HYPO ALPE-ADRIA-BANK d.d.</item>
      <item>Đurđa Novosel</item>
      <item>Goran Brozović</item>
    </derivirana_varijabla>
  </DomainObject.Predmet.OstaliListNazivFormated>
  <DomainObject.Predmet.OstaliListNazivFormatedOIB>
    <izvorni_sadrzaj>
      <item>KRISTIJAN NOVOSEL, OIB 28592748163</item>
      <item>ZAGREBAČKA BANKA d.d.</item>
      <item>PRIVREDNA BANKA d.d.</item>
      <item>HYPO ALPE-ADRIA-BANK d.d.</item>
      <item>Đurđa Novosel, OIB 31804221351</item>
      <item>Goran Brozović, OIB 39833571469</item>
    </izvorni_sadrzaj>
    <derivirana_varijabla naziv="DomainObject.Predmet.OstaliListNazivFormatedOIB_1">
      <item>KRISTIJAN NOVOSEL, OIB 28592748163</item>
      <item>ZAGREBAČKA BANKA d.d.</item>
      <item>PRIVREDNA BANKA d.d.</item>
      <item>HYPO ALPE-ADRIA-BANK d.d.</item>
      <item>Đurđa Novosel, OIB 31804221351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PLANINA GRAĐENJE d.o.o.</izvorni_sadrzaj>
    <derivirana_varijabla naziv="DomainObject.Predmet.ProtustrankaIDrugi_1">PLANINA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PLANINA GRAĐENJE d.o.o., OIB 73793161916, Novosela Augusta 7, 10362 Planina Gornja</izvorni_sadrzaj>
    <derivirana_varijabla naziv="DomainObject.Predmet.ProtustrankaIDrugiAdressOIB_1">PLANINA GRAĐENJE d.o.o., OIB 73793161916, Novosela Augusta 7, 10362 Planina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PLANINA GRAĐENJE d.o.o.</item>
      <item>KRISTIJAN NOVOSEL</item>
      <item>ZAGREBAČKA BANKA d.d.</item>
      <item>PRIVREDNA BANKA d.d.</item>
      <item>HYPO ALPE-ADRIA-BANK d.d.</item>
      <item>Đurđa Novosel</item>
      <item>Đurđa Novosel</item>
      <item>Goran Brozović</item>
    </izvorni_sadrzaj>
    <derivirana_varijabla naziv="DomainObject.Predmet.SudioniciListNaziv_1">
      <item>FINA Regionalni centar Zagreb</item>
      <item>PLANINA GRAĐENJE d.o.o.</item>
      <item>KRISTIJAN NOVOSEL</item>
      <item>ZAGREBAČKA BANKA d.d.</item>
      <item>PRIVREDNA BANKA d.d.</item>
      <item>HYPO ALPE-ADRIA-BANK d.d.</item>
      <item>Đurđa Novosel</item>
      <item>Đurđa Novosel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  <item>Đurđa Novosel, OIB 31804221351, Ulica Novosel Augusta 7,10362 Planina Gornja</item>
      <item>Đurđa Novosel, OIB 31804221351, Ulica Novosel Augusta 7,10362 Planina Gornja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PLANINA GRAĐENJE d.o.o., OIB 73793161916, Novosela Augusta 7,10362 Planina Gornja</item>
      <item>KRISTIJAN NOVOSEL, OIB 28592748163, Augusta Novosela 7,10362 Planina Gornja</item>
      <item>ZAGREBAČKA BANKA d.d., Trg bana J. Jelačića 10,10000 Zagreb</item>
      <item>PRIVREDNA BANKA d.d., Radnička cesta 50,10000 Zagreb</item>
      <item>HYPO ALPE-ADRIA-BANK d.d., Slavonska avenija 6,10000 Zagreb</item>
      <item>Đurđa Novosel, OIB 31804221351, Ulica Novosel Augusta 7,10362 Planina Gornja</item>
      <item>Đurđa Novosel, OIB 31804221351, Ulica Novosel Augusta 7,10362 Planina Gornja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73793161916</item>
      <item>, OIB 28592748163</item>
      <item>, OIB null</item>
      <item>, OIB null</item>
      <item>, OIB null</item>
      <item>, OIB 31804221351</item>
      <item>, OIB 31804221351</item>
      <item>, OIB 39833571469</item>
    </izvorni_sadrzaj>
    <derivirana_varijabla naziv="DomainObject.Predmet.SudioniciListNazivOIB_1">
      <item>, OIB 85821130368</item>
      <item>, OIB 73793161916</item>
      <item>, OIB 28592748163</item>
      <item>, OIB null</item>
      <item>, OIB null</item>
      <item>, OIB null</item>
      <item>, OIB 31804221351</item>
      <item>, OIB 31804221351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61EA7-D950-44ED-AF18-DB97C4954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925</properties:Words>
  <properties:Characters>5185</properties:Characters>
  <properties:Lines>100</properties:Lines>
  <properties:Paragraphs>28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2017-04-27T09:42:00Z</cp:lastPrinted>
  <dcterms:modified xmlns:xsi="http://www.w3.org/2001/XMLSchema-instance" xsi:type="dcterms:W3CDTF">2017-04-27T09:42:00Z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