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6195" w14:paraId="f5d6195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011BD">
        <w:t>5467</w:t>
      </w:r>
      <w:r w:rsidR="00A446AE">
        <w:t>/16</w:t>
      </w:r>
      <w:r w:rsidR="0023571B">
        <w:t>-13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B011BD">
        <w:rPr>
          <w:lang w:val="pt-BR"/>
        </w:rPr>
        <w:t>SOLO POSITIVO j.d.o.o., Zagreb, Jakovljanska ulica 21</w:t>
      </w:r>
      <w:r w:rsidR="00B011BD">
        <w:t xml:space="preserve">, OIB: </w:t>
      </w:r>
      <w:r w:rsidR="00B011BD" w:rsidRPr="00B8192A">
        <w:t>17953363971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011BD">
        <w:rPr>
          <w:lang w:val="pt-BR"/>
        </w:rPr>
        <w:t>28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966C6">
        <w:rPr>
          <w:lang w:val="pt-BR"/>
        </w:rPr>
        <w:t>SOLO POSITIVO j.d.o.o., Zagreb, Jakovljanska ulica 21</w:t>
      </w:r>
      <w:r w:rsidR="00D966C6">
        <w:t xml:space="preserve">, OIB: </w:t>
      </w:r>
      <w:r w:rsidR="00D966C6" w:rsidRPr="00B8192A">
        <w:t>17953363971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A6DD0">
        <w:t>5467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BB03F4">
        <w:rPr>
          <w:lang w:val="pt-BR"/>
        </w:rPr>
        <w:t>SOLO POSITIVO j.d.o.o., Zagreb, Jakovljanska ulica 21</w:t>
      </w:r>
      <w:r w:rsidR="00BB03F4">
        <w:t xml:space="preserve">, OIB: </w:t>
      </w:r>
      <w:r w:rsidR="00BB03F4" w:rsidRPr="00B8192A">
        <w:t>17953363971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E73186">
        <w:rPr>
          <w:lang w:val="pt-BR"/>
        </w:rPr>
        <w:t>SOLO POSITIVO j.d.o.o., Zagreb, Jakovljanska ulica 21</w:t>
      </w:r>
      <w:r w:rsidR="00E73186">
        <w:t xml:space="preserve">, OIB: </w:t>
      </w:r>
      <w:r w:rsidR="00E73186" w:rsidRPr="00B8192A">
        <w:t>17953363971</w:t>
      </w:r>
      <w:r w:rsidR="00E73186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na</w:t>
      </w:r>
      <w:r w:rsidR="008A27DD" w:rsidRPr="00E974B3">
        <w:t xml:space="preserve"> </w:t>
      </w:r>
      <w:r w:rsidR="00233208" w:rsidRPr="00233208">
        <w:t xml:space="preserve">dan </w:t>
      </w:r>
      <w:r w:rsidR="005A0A88">
        <w:t xml:space="preserve">29. srpnja 2016. </w:t>
      </w:r>
      <w:r w:rsidR="005A0A88" w:rsidRPr="00E974B3">
        <w:t>dužnik u Očevidniku redoslijeda osnova za plaćanje ima evidentirane neizvršene osnove za plaćanje</w:t>
      </w:r>
      <w:r w:rsidR="005A0A88">
        <w:t xml:space="preserve"> u neprekinutom razdoblju od 120 </w:t>
      </w:r>
      <w:r w:rsidR="005A0A88" w:rsidRPr="00E974B3">
        <w:t xml:space="preserve">dana, u ukupnom iznosu od </w:t>
      </w:r>
      <w:r w:rsidR="005A0A88">
        <w:t xml:space="preserve">130.699,23 </w:t>
      </w:r>
      <w:r w:rsidR="005A0A88" w:rsidRPr="00E974B3">
        <w:t>kn, kao i</w:t>
      </w:r>
      <w:r w:rsidR="005A0A88">
        <w:t xml:space="preserve"> da dužnik ima 1</w:t>
      </w:r>
      <w:r w:rsidR="005A0A88" w:rsidRPr="00E974B3">
        <w:t xml:space="preserve"> zaposlen</w:t>
      </w:r>
      <w:r w:rsidR="005A0A88">
        <w:t>og.</w:t>
      </w:r>
      <w:r w:rsidR="003B5405">
        <w:t xml:space="preserve"> </w:t>
      </w:r>
      <w:r w:rsidR="00D302B2">
        <w:t xml:space="preserve">Osim toga, </w:t>
      </w:r>
      <w:r w:rsidR="004005AE">
        <w:t xml:space="preserve">uz podnesak od </w:t>
      </w:r>
      <w:r w:rsidR="003B5405">
        <w:t>9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9. spisa) i Očevidnik o redoslijedu plaćanja s o</w:t>
      </w:r>
      <w:r w:rsidR="003B5405">
        <w:t>bračunatom kamatom  (list 10.-14</w:t>
      </w:r>
      <w:r w:rsidR="004005AE" w:rsidRPr="004005AE">
        <w:t>. spisa)</w:t>
      </w:r>
      <w:r w:rsidR="004005AE">
        <w:t>.</w:t>
      </w:r>
    </w:p>
    <w:p w:rsidRDefault="00225613" w:rsidP="00250A6E" w:rsidR="00AF03F2">
      <w:pPr>
        <w:pStyle w:val="Tijeloteksta"/>
        <w:ind w:firstLine="708"/>
      </w:pPr>
      <w:r>
        <w:t xml:space="preserve">Rješenjem ovoga suda od </w:t>
      </w:r>
      <w:r w:rsidR="00D73E3F">
        <w:t>7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AF03F2">
        <w:t>8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AF03F2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>Potvrde o neizvršenim osnovama za plaćanje (list 9. spisa) i Očevidnika o redoslijedu plaćanja s o</w:t>
      </w:r>
      <w:r w:rsidR="00AF03F2">
        <w:t>bračunatom kamatom  (list 10.-14</w:t>
      </w:r>
      <w:r w:rsidR="00E757C5" w:rsidRPr="00E757C5">
        <w:t xml:space="preserve">. spisa) proizlazi da dužnik ima evidentirane neizvršene osnove za plaćanje u neprekinutom razdoblju od </w:t>
      </w:r>
      <w:r w:rsidR="00AF03F2">
        <w:t>313</w:t>
      </w:r>
      <w:r w:rsidR="00E757C5" w:rsidRPr="00E757C5">
        <w:t xml:space="preserve"> dana, u ukupnom iznosu od </w:t>
      </w:r>
      <w:r w:rsidR="00AF03F2">
        <w:t>176.257,21</w:t>
      </w:r>
      <w:r w:rsidR="00E757C5" w:rsidRPr="00E757C5">
        <w:t xml:space="preserve"> 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76277E">
        <w:t xml:space="preserve">pisanu izjavu od 23. ožujka 2017. </w:t>
      </w:r>
      <w:r>
        <w:t xml:space="preserve">(list </w:t>
      </w:r>
      <w:r w:rsidR="0076277E">
        <w:t xml:space="preserve">24. spisa) utvrđeno </w:t>
      </w:r>
      <w:r>
        <w:t xml:space="preserve">je da dužnik 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011BD">
        <w:t>28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23571B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23571B" w:rsidP="0023571B" w:rsidR="0023571B">
      <w:pPr>
        <w:autoSpaceDE w:val="false"/>
        <w:autoSpaceDN w:val="false"/>
        <w:adjustRightInd w:val="false"/>
      </w:pPr>
    </w:p>
    <w:p w:rsidRDefault="0023571B" w:rsidP="0023571B" w:rsidR="0023571B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23571B" w:rsidP="0023571B" w:rsidR="0023571B">
      <w:pPr>
        <w:autoSpaceDE w:val="false"/>
        <w:autoSpaceDN w:val="false"/>
        <w:adjustRightInd w:val="false"/>
      </w:pPr>
      <w:r>
        <w:t>Petra Čiček</w:t>
      </w:r>
    </w:p>
    <w:p w:rsidRDefault="00F110C5" w:rsidP="0023571B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B011BD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B011BD">
          <w:rPr>
            <w:sz w:val="24"/>
            <w:szCs w:val="24"/>
          </w:rPr>
          <w:fldChar w:fldCharType="begin"/>
        </w:r>
        <w:r w:rsidRPr="00B011BD">
          <w:rPr>
            <w:sz w:val="24"/>
            <w:szCs w:val="24"/>
          </w:rPr>
          <w:instrText>PAGE   \* MERGEFORMAT</w:instrText>
        </w:r>
        <w:r w:rsidRPr="00B011BD">
          <w:rPr>
            <w:sz w:val="24"/>
            <w:szCs w:val="24"/>
          </w:rPr>
          <w:fldChar w:fldCharType="separate"/>
        </w:r>
        <w:r w:rsidR="0023571B">
          <w:rPr>
            <w:noProof/>
            <w:sz w:val="24"/>
            <w:szCs w:val="24"/>
          </w:rPr>
          <w:t>2</w:t>
        </w:r>
        <w:r w:rsidRPr="00B011BD">
          <w:rPr>
            <w:sz w:val="24"/>
            <w:szCs w:val="24"/>
          </w:rPr>
          <w:fldChar w:fldCharType="end"/>
        </w:r>
      </w:sdtContent>
    </w:sdt>
    <w:r w:rsidRPr="00B011BD">
      <w:rPr>
        <w:sz w:val="24"/>
        <w:szCs w:val="24"/>
      </w:rPr>
      <w:tab/>
    </w:r>
    <w:r w:rsidR="00060193" w:rsidRPr="00B011BD">
      <w:rPr>
        <w:sz w:val="24"/>
        <w:szCs w:val="24"/>
      </w:rPr>
      <w:t>85</w:t>
    </w:r>
    <w:r w:rsidRPr="00B011BD">
      <w:rPr>
        <w:sz w:val="24"/>
        <w:szCs w:val="24"/>
      </w:rPr>
      <w:t>. St-</w:t>
    </w:r>
    <w:r w:rsidR="00B011BD" w:rsidRPr="00B011BD">
      <w:rPr>
        <w:sz w:val="24"/>
        <w:szCs w:val="24"/>
      </w:rPr>
      <w:t>5467</w:t>
    </w:r>
    <w:r w:rsidRPr="00B011BD">
      <w:rPr>
        <w:sz w:val="24"/>
        <w:szCs w:val="24"/>
      </w:rPr>
      <w:t>/16</w:t>
    </w:r>
  </w:p>
  <w:p w:rsidRDefault="00563186" w:rsidR="00563186" w:rsidRPr="00B011BD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3571B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B5405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A0A88"/>
    <w:rsid w:val="005A6DD0"/>
    <w:rsid w:val="005B004F"/>
    <w:rsid w:val="005F03BD"/>
    <w:rsid w:val="00606CC8"/>
    <w:rsid w:val="00662884"/>
    <w:rsid w:val="00681B1A"/>
    <w:rsid w:val="006D72C2"/>
    <w:rsid w:val="00704DD0"/>
    <w:rsid w:val="007150E9"/>
    <w:rsid w:val="0073274A"/>
    <w:rsid w:val="00732F2C"/>
    <w:rsid w:val="00754CF2"/>
    <w:rsid w:val="0076277E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AF03F2"/>
    <w:rsid w:val="00B011BD"/>
    <w:rsid w:val="00B07EF1"/>
    <w:rsid w:val="00B62E90"/>
    <w:rsid w:val="00B77471"/>
    <w:rsid w:val="00B9015B"/>
    <w:rsid w:val="00BB03F4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73E3F"/>
    <w:rsid w:val="00D803A5"/>
    <w:rsid w:val="00D92741"/>
    <w:rsid w:val="00D966C6"/>
    <w:rsid w:val="00DD5222"/>
    <w:rsid w:val="00DE0F86"/>
    <w:rsid w:val="00E0682D"/>
    <w:rsid w:val="00E24B5E"/>
    <w:rsid w:val="00E375B5"/>
    <w:rsid w:val="00E444EA"/>
    <w:rsid w:val="00E50DB1"/>
    <w:rsid w:val="00E73186"/>
    <w:rsid w:val="00E757C5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5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7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7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7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7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5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7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7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7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7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St-5467/2016-13</izvorni_sadrzaj>
    <derivirana_varijabla naziv="DomainObject.Oznaka_1">St-5467/2016-13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5467</izvorni_sadrzaj>
    <derivirana_varijabla naziv="DomainObject.Predmet.Broj_1">5467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St-5467/2016</izvorni_sadrzaj>
    <derivirana_varijabla naziv="DomainObject.Predmet.OznakaBroj_1">St-5467/2016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SOLO POSITIVO jednostavno društvo s ograničenom odgovornošću za usluge zastupanog po punomoćniku Admir Ćulumarević</izvorni_sadrzaj>
    <derivirana_varijabla naziv="DomainObject.Predmet.ProtustrankaFormated_1">  SOLO POSITIVO jednostavno društvo s ograničenom odgovornošću za usluge zastupanog po punomoćniku Admir Ćulumarević</derivirana_varijabla>
  </DomainObject.Predmet.ProtustrankaFormated>
  <DomainObject.Predmet.ProtustrankaFormatedOIB>
    <izvorni_sadrzaj>  SOLO POSITIVO jednostavno društvo s ograničenom odgovornošću za usluge, OIB 17953363971 zastupanog po punomoćniku Admir Ćulumarević</izvorni_sadrzaj>
    <derivirana_varijabla naziv="DomainObject.Predmet.ProtustrankaFormatedOIB_1">  SOLO POSITIVO jednostavno društvo s ograničenom odgovornošću za usluge, OIB 17953363971 zastupanog po punomoćniku Admir Ćulumarević</derivirana_varijabla>
  </DomainObject.Predmet.ProtustrankaFormatedOIB>
  <DomainObject.Predmet.ProtustrankaFormatedWithAdress>
    <izvorni_sadrzaj> SOLO POSITIVO jednostavno društvo s ograničenom odgovornošću za usluge, Jakovljanska ulica 21, 10000 Zagreb zastupanog po punomoćniku Admir Ćulumarević</izvorni_sadrzaj>
    <derivirana_varijabla naziv="DomainObject.Predmet.ProtustrankaFormatedWithAdress_1"> SOLO POSITIVO jednostavno društvo s ograničenom odgovornošću za usluge, Jakovljanska ulica 21, 10000 Zagreb zastupanog po punomoćniku Admir Ćulumarević</derivirana_varijabla>
  </DomainObject.Predmet.ProtustrankaFormatedWithAdress>
  <DomainObject.Predmet.ProtustrankaFormatedWithAdressOIB>
    <izvorni_sadrzaj> SOLO POSITIVO jednostavno društvo s ograničenom odgovornošću za usluge, OIB 17953363971, Jakovljanska ulica 21, 10000 Zagreb zastupanog po punomoćniku Admir Ćulumarević</izvorni_sadrzaj>
    <derivirana_varijabla naziv="DomainObject.Predmet.ProtustrankaFormatedWithAdressOIB_1"> SOLO POSITIVO jednostavno društvo s ograničenom odgovornošću za usluge, OIB 17953363971, Jakovljanska ulica 21, 10000 Zagreb zastupanog po punomoćniku Admir Ćulumarević</derivirana_varijabla>
  </DomainObject.Predmet.ProtustrankaFormatedWithAdressOIB>
  <DomainObject.Predmet.ProtustrankaWithAdress>
    <izvorni_sadrzaj>SOLO POSITIVO jednostavno društvo s ograničenom odgovornošću za usluge Jakovljanska ulica 21, 10000 Zagreb</izvorni_sadrzaj>
    <derivirana_varijabla naziv="DomainObject.Predmet.ProtustrankaWithAdress_1">SOLO POSITIVO jednostavno društvo s ograničenom odgovornošću za usluge Jakovljanska ulica 21, 10000 Zagreb</derivirana_varijabla>
  </DomainObject.Predmet.ProtustrankaWithAdress>
  <DomainObject.Predmet.ProtustrankaWithAdressOIB>
    <izvorni_sadrzaj>SOLO POSITIVO jednostavno društvo s ograničenom odgovornošću za usluge, OIB 17953363971, Jakovljanska ulica 21, 10000 Zagreb</izvorni_sadrzaj>
    <derivirana_varijabla naziv="DomainObject.Predmet.ProtustrankaWithAdressOIB_1">SOLO POSITIVO jednostavno društvo s ograničenom odgovornošću za usluge, OIB 17953363971, Jakovljanska ulica 21, 10000 Zagreb</derivirana_varijabla>
  </DomainObject.Predmet.ProtustrankaWithAdressOIB>
  <DomainObject.Predmet.ProtustrankaNazivFormated>
    <izvorni_sadrzaj>SOLO POSITIVO jednostavno društvo s ograničenom odgovornošću za usluge</izvorni_sadrzaj>
    <derivirana_varijabla naziv="DomainObject.Predmet.ProtustrankaNazivFormated_1">SOLO POSITIVO jednostavno društvo s ograničenom odgovornošću za usluge</derivirana_varijabla>
  </DomainObject.Predmet.ProtustrankaNazivFormated>
  <DomainObject.Predmet.ProtustrankaNazivFormatedOIB>
    <izvorni_sadrzaj>SOLO POSITIVO jednostavno društvo s ograničenom odgovornošću za usluge, OIB 17953363971</izvorni_sadrzaj>
    <derivirana_varijabla naziv="DomainObject.Predmet.ProtustrankaNazivFormatedOIB_1">SOLO POSITIVO jednostavno društvo s ograničenom odgovornošću za usluge, OIB 17953363971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SOLO POSITIVO jednostavno društvo s ograničenom odgovornošću za usluge zastupanog po punomoćniku Admir Ćulumarević</item>
    </izvorni_sadrzaj>
    <derivirana_varijabla naziv="DomainObject.Predmet.ProtuStrankaListFormated_1">
      <item>SOLO POSITIVO jednostavno društvo s ograničenom odgovornošću za usluge zastupanog po punomoćniku Admir Ćulumarević</item>
    </derivirana_varijabla>
  </DomainObject.Predmet.ProtuStrankaListFormated>
  <DomainObject.Predmet.ProtuStrankaListFormatedOIB>
    <izvorni_sadrzaj>
      <item>SOLO POSITIVO jednostavno društvo s ograničenom odgovornošću za usluge, OIB 17953363971 zastupanog po punomoćniku Admir Ćulumarević</item>
    </izvorni_sadrzaj>
    <derivirana_varijabla naziv="DomainObject.Predmet.ProtuStrankaListFormatedOIB_1">
      <item>SOLO POSITIVO jednostavno društvo s ograničenom odgovornošću za usluge, OIB 17953363971 zastupanog po punomoćniku Admir Ćulumarević</item>
    </derivirana_varijabla>
  </DomainObject.Predmet.ProtuStrankaListFormatedOIB>
  <DomainObject.Predmet.ProtuStrankaListFormatedWithAdress>
    <izvorni_sadrzaj>
      <item>SOLO POSITIVO jednostavno društvo s ograničenom odgovornošću za usluge, Jakovljanska ulica 21, 10000 Zagreb zastupanog po punomoćniku Admir Ćulumarević</item>
    </izvorni_sadrzaj>
    <derivirana_varijabla naziv="DomainObject.Predmet.ProtuStrankaListFormatedWithAdress_1">
      <item>SOLO POSITIVO jednostavno društvo s ograničenom odgovornošću za usluge, Jakovljanska ulica 21, 10000 Zagreb zastupanog po punomoćniku Admir Ćulumarević</item>
    </derivirana_varijabla>
  </DomainObject.Predmet.ProtuStrankaListFormatedWithAdress>
  <DomainObject.Predmet.ProtuStrankaListFormatedWithAdressOIB>
    <izvorni_sadrzaj>
      <item>SOLO POSITIVO jednostavno društvo s ograničenom odgovornošću za usluge, OIB 17953363971, Jakovljanska ulica 21, 10000 Zagreb zastupanog po punomoćniku Admir Ćulumarević</item>
    </izvorni_sadrzaj>
    <derivirana_varijabla naziv="DomainObject.Predmet.ProtuStrankaListFormatedWithAdressOIB_1">
      <item>SOLO POSITIVO jednostavno društvo s ograničenom odgovornošću za usluge, OIB 17953363971, Jakovljanska ulica 21, 10000 Zagreb zastupanog po punomoćniku Admir Ćulumarević</item>
    </derivirana_varijabla>
  </DomainObject.Predmet.ProtuStrankaListFormatedWithAdressOIB>
  <DomainObject.Predmet.ProtuStrankaListNazivFormated>
    <izvorni_sadrzaj>
      <item>SOLO POSITIVO jednostavno društvo s ograničenom odgovornošću za usluge</item>
    </izvorni_sadrzaj>
    <derivirana_varijabla naziv="DomainObject.Predmet.ProtuStrankaListNazivFormated_1">
      <item>SOLO POSITIVO jednostavno društvo s ograničenom odgovornošću za usluge</item>
    </derivirana_varijabla>
  </DomainObject.Predmet.ProtuStrankaListNazivFormated>
  <DomainObject.Predmet.ProtuStrankaListNazivFormatedOIB>
    <izvorni_sadrzaj>
      <item>SOLO POSITIVO jednostavno društvo s ograničenom odgovornošću za usluge, OIB 17953363971</item>
    </izvorni_sadrzaj>
    <derivirana_varijabla naziv="DomainObject.Predmet.ProtuStrankaListNazivFormatedOIB_1">
      <item>SOLO POSITIVO jednostavno društvo s ograničenom odgovornošću za usluge, OIB 17953363971</item>
    </derivirana_varijabla>
  </DomainObject.Predmet.ProtuStrankaListNazivFormatedOIB>
  <DomainObject.Predmet.OstaliListFormated>
    <izvorni_sadrzaj>
      <item>Admir Ćulumarević punomoćnik sudionika u postupku SOLO POSITIVO jednostavno društvo s ograničenom odgovornošću za usluge</item>
      <item>PRIVREDNA BANKA ZAGREB - DIONIČKO DRUŠTVO</item>
    </izvorni_sadrzaj>
    <derivirana_varijabla naziv="DomainObject.Predmet.OstaliListFormated_1">
      <item>Admir Ćulumarević punomoćnik sudionika u postupku SOLO POSITIVO jednostavno društvo s ograničenom odgovornošću za usluge</item>
      <item>PRIVREDNA BANKA ZAGREB - DIONIČKO DRUŠTVO</item>
    </derivirana_varijabla>
  </DomainObject.Predmet.OstaliListFormated>
  <DomainObject.Predmet.OstaliListFormatedOIB>
    <izvorni_sadrzaj>
      <item>Admir Ćulumarević, OIB 44108442893 punomoćnik sudionika u postupku SOLO POSITIVO jednostavno društvo s ograničenom odgovornošću za usluge</item>
      <item>PRIVREDNA BANKA ZAGREB - DIONIČKO DRUŠTVO, OIB 02535697732</item>
    </izvorni_sadrzaj>
    <derivirana_varijabla naziv="DomainObject.Predmet.OstaliListFormatedOIB_1">
      <item>Admir Ćulumarević, OIB 44108442893 punomoćnik sudionika u postupku SOLO POSITIVO jednostavno društvo s ograničenom odgovornošću za usluge</item>
      <item>PRIVREDNA BANKA ZAGREB - DIONIČKO DRUŠTVO, OIB 02535697732</item>
    </derivirana_varijabla>
  </DomainObject.Predmet.OstaliListFormatedOIB>
  <DomainObject.Predmet.OstaliListFormatedWithAdress>
    <izvorni_sadrzaj>
      <item>Admir Ćulumarević, Jakovljanska Ulica 21, 10000 Zagreb punomoćnik sudionika u postupku SOLO POSITIVO jednostavno društvo s ograničenom odgovornošću za usluge</item>
      <item>PRIVREDNA BANKA ZAGREB - DIONIČKO DRUŠTVO, Radnička cesta 50, 10000 Zagreb</item>
    </izvorni_sadrzaj>
    <derivirana_varijabla naziv="DomainObject.Predmet.OstaliListFormatedWithAdress_1">
      <item>Admir Ćulumarević, Jakovljanska Ulica 21, 10000 Zagreb punomoćnik sudionika u postupku SOLO POSITIVO jednostavno društvo s ograničenom odgovornošću za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Admir Ćulumarević, OIB 44108442893, Jakovljanska Ulica 21, 10000 Zagreb punomoćnik sudionika u postupku SOLO POSITIVO jednostavno društvo s ograničenom odgovornošću za usluge</item>
      <item>PRIVREDNA BANKA ZAGREB - DIONIČKO DRUŠTVO, OIB 02535697732, Radnička cesta 50, 10000 Zagreb</item>
    </izvorni_sadrzaj>
    <derivirana_varijabla naziv="DomainObject.Predmet.OstaliListFormatedWithAdressOIB_1">
      <item>Admir Ćulumarević, OIB 44108442893, Jakovljanska Ulica 21, 10000 Zagreb punomoćnik sudionika u postupku SOLO POSITIVO jednostavno društvo s ograničenom odgovornošću za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Admir Ćulumarević</item>
      <item>PRIVREDNA BANKA ZAGREB - DIONIČKO DRUŠTVO</item>
    </izvorni_sadrzaj>
    <derivirana_varijabla naziv="DomainObject.Predmet.OstaliListNazivFormated_1">
      <item>Admir Ćulumarević</item>
      <item>PRIVREDNA BANKA ZAGREB - DIONIČKO DRUŠTVO</item>
    </derivirana_varijabla>
  </DomainObject.Predmet.OstaliListNazivFormated>
  <DomainObject.Predmet.OstaliListNazivFormatedOIB>
    <izvorni_sadrzaj>
      <item>Admir Ćulumarević, OIB 44108442893</item>
      <item>PRIVREDNA BANKA ZAGREB - DIONIČKO DRUŠTVO, OIB 02535697732</item>
    </izvorni_sadrzaj>
    <derivirana_varijabla naziv="DomainObject.Predmet.OstaliListNazivFormatedOIB_1">
      <item>Admir Ćulumarević, OIB 44108442893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St-5467/2016-13</izvorni_sadrzaj>
    <derivirana_varijabla naziv="DomainObject.PoslovniBrojDokumenta_1">St-5467/2016-13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SOLO POSITIVO jednostavno društvo s ograničenom odgovornošću za usluge</izvorni_sadrzaj>
    <derivirana_varijabla naziv="DomainObject.Predmet.ProtustrankaIDrugi_1">SOLO POSITIVO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SOLO POSITIVO jednostavno društvo s ograničenom odgovornošću za usluge, OIB 17953363971, Jakovljanska ulica 21, 10000 Zagreb</izvorni_sadrzaj>
    <derivirana_varijabla naziv="DomainObject.Predmet.ProtustrankaIDrugiAdressOIB_1">SOLO POSITIVO jednostavno društvo s ograničenom odgovornošću za usluge, OIB 17953363971, Jakovljanska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SOLO POSITIVO jednostavno društvo s ograničenom odgovornošću za usluge</item>
      <item>Admir Ćulumarević</item>
      <item>PRIVREDNA BANKA ZAGREB - DIONIČKO DRUŠTVO</item>
    </izvorni_sadrzaj>
    <derivirana_varijabla naziv="DomainObject.Predmet.SudioniciListNaziv_1">
      <item>FINA Regionalni centar Zagreb</item>
      <item>SOLO POSITIVO jednostavno društvo s ograničenom odgovornošću za usluge</item>
      <item>Admir Ćulumarević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SOLO POSITIVO jednostavno društvo s ograničenom odgovornošću za usluge, OIB 17953363971, Jakovljanska ulica 21,10000 Zagreb</item>
      <item>Admir Ćulumarević, OIB 44108442893, Jakovljanska Ulica 21,10000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SOLO POSITIVO jednostavno društvo s ograničenom odgovornošću za usluge, OIB 17953363971, Jakovljanska ulica 21,10000 Zagreb</item>
      <item>Admir Ćulumarević, OIB 44108442893, Jakovljanska Ulica 21,10000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17953363971</item>
      <item>, OIB 44108442893</item>
      <item>, OIB 02535697732</item>
    </izvorni_sadrzaj>
    <derivirana_varijabla naziv="DomainObject.Predmet.SudioniciListNazivOIB_1">
      <item>, OIB 85821130368</item>
      <item>, OIB 17953363971</item>
      <item>, OIB 44108442893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3FB53-ABC4-48A5-8E3F-3B419D377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880</properties:Words>
  <properties:Characters>4771</properties:Characters>
  <properties:Lines>89</properties:Lines>
  <properties:Paragraphs>26</properties:Paragraphs>
  <properties:TotalTime>108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2017-03-28T07:22:00Z</cp:lastPrinted>
  <dcterms:modified xmlns:xsi="http://www.w3.org/2001/XMLSchema-instance" xsi:type="dcterms:W3CDTF">2017-03-28T07:22:00Z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St-5467/2016-13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