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ab05" w14:paraId="787ab05" w:rsidRDefault="0053239A" w:rsidP="0053239A" w:rsidR="0053239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39A" w:rsidP="0053239A" w:rsidR="0053239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3239A" w:rsidP="0053239A" w:rsidR="0053239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3239A" w:rsidP="0053239A" w:rsidR="0053239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3239A" w:rsidP="0053239A" w:rsidR="0053239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3239A" w:rsidP="0053239A" w:rsidR="0053239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3239A" w:rsidP="0053239A" w:rsidR="0053239A" w:rsidRPr="005D578C">
      <w:pPr>
        <w:jc w:val="center"/>
        <w:rPr>
          <w:rFonts w:cs="Times New Roman" w:eastAsia="Times New Roman"/>
          <w:szCs w:val="24"/>
        </w:rPr>
      </w:pPr>
    </w:p>
    <w:p w:rsidRDefault="0053239A" w:rsidP="0053239A" w:rsidR="0053239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3239A" w:rsidP="0053239A" w:rsidR="0053239A" w:rsidRPr="005D578C">
      <w:pPr>
        <w:rPr>
          <w:rFonts w:cs="Times New Roman" w:eastAsia="Times New Roman"/>
          <w:szCs w:val="24"/>
        </w:rPr>
      </w:pPr>
    </w:p>
    <w:p w:rsidRDefault="0053239A" w:rsidP="0053239A" w:rsidR="0053239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786490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786490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4425D9">
        <w:rPr>
          <w:rFonts w:cs="Times New Roman" w:eastAsia="Times New Roman"/>
          <w:szCs w:val="24"/>
        </w:rPr>
        <w:t>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ISTRANIK d. o. o. Vrsar, Rade Končara 37, OIB 23110677764, MBS 040143588,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4425D9">
        <w:rPr>
          <w:rFonts w:cs="Times New Roman" w:eastAsia="Times New Roman"/>
          <w:szCs w:val="24"/>
        </w:rPr>
        <w:t>18</w:t>
      </w:r>
      <w:r w:rsidR="00786490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53239A" w:rsidP="0053239A" w:rsidR="0053239A" w:rsidRPr="005D578C">
      <w:pPr>
        <w:rPr>
          <w:rFonts w:cs="Times New Roman" w:eastAsia="Times New Roman"/>
          <w:szCs w:val="24"/>
        </w:rPr>
      </w:pPr>
    </w:p>
    <w:p w:rsidRDefault="0053239A" w:rsidP="0053239A" w:rsidR="0053239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3239A" w:rsidP="0053239A" w:rsidR="0053239A" w:rsidRPr="005D578C">
      <w:pPr>
        <w:rPr>
          <w:rFonts w:cs="Times New Roman" w:eastAsia="Times New Roman"/>
          <w:szCs w:val="24"/>
        </w:rPr>
      </w:pPr>
    </w:p>
    <w:p w:rsidRDefault="0053239A" w:rsidP="0053239A" w:rsidR="0053239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ISTRANIK d. o. o. Vrsar, Rade Končara 37, OIB 23110677764, MBS 040143588,</w:t>
      </w:r>
      <w:r w:rsidRPr="005D578C">
        <w:rPr>
          <w:rFonts w:cs="Times New Roman" w:eastAsia="Times New Roman"/>
          <w:szCs w:val="24"/>
        </w:rPr>
        <w:t xml:space="preserve"> s danom </w:t>
      </w:r>
      <w:r w:rsidR="004425D9">
        <w:rPr>
          <w:rFonts w:cs="Times New Roman" w:eastAsia="Times New Roman"/>
          <w:szCs w:val="24"/>
        </w:rPr>
        <w:t>18</w:t>
      </w:r>
      <w:r w:rsidR="00786490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786490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53239A" w:rsidP="0053239A" w:rsidR="0053239A" w:rsidRPr="005D578C">
      <w:pPr>
        <w:rPr>
          <w:rFonts w:cs="Times New Roman" w:eastAsia="Times New Roman"/>
          <w:szCs w:val="24"/>
        </w:rPr>
      </w:pPr>
    </w:p>
    <w:p w:rsidRDefault="0053239A" w:rsidP="0053239A" w:rsidR="0053239A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786490">
        <w:rPr>
          <w:rFonts w:cs="Times New Roman" w:eastAsia="Times New Roman"/>
          <w:szCs w:val="20"/>
        </w:rPr>
        <w:t>Jelenko Lehki iz Zagreba, Pavla Hatza 10, OIB 96068307857.</w:t>
      </w:r>
    </w:p>
    <w:p w:rsidRDefault="0053239A" w:rsidP="0053239A" w:rsidR="0053239A">
      <w:pPr>
        <w:ind w:firstLine="708"/>
        <w:rPr>
          <w:rFonts w:cs="Times New Roman" w:eastAsia="Times New Roman"/>
          <w:szCs w:val="20"/>
        </w:rPr>
      </w:pPr>
    </w:p>
    <w:p w:rsidRDefault="0053239A" w:rsidP="0053239A" w:rsidR="0053239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ISTRANIK d. o. o. Vrsar, Rade Končara 37, OIB 23110677764, MBS 040143588.</w:t>
      </w:r>
    </w:p>
    <w:p w:rsidRDefault="0053239A" w:rsidP="0053239A" w:rsidR="0053239A">
      <w:pPr>
        <w:rPr>
          <w:rFonts w:cs="Times New Roman" w:eastAsia="Times New Roman"/>
          <w:szCs w:val="24"/>
        </w:rPr>
      </w:pPr>
    </w:p>
    <w:p w:rsidRDefault="0053239A" w:rsidP="0053239A" w:rsidR="0053239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ISTRANIK d. o. o. Vrsar, Rade Končara 37, OIB 23110677764, MBS 040143588.</w:t>
      </w:r>
    </w:p>
    <w:p w:rsidRDefault="0053239A" w:rsidP="0053239A" w:rsidR="0053239A">
      <w:pPr>
        <w:rPr>
          <w:rFonts w:cs="Times New Roman" w:eastAsia="Times New Roman"/>
          <w:szCs w:val="24"/>
        </w:rPr>
      </w:pPr>
    </w:p>
    <w:p w:rsidRDefault="0053239A" w:rsidP="0053239A" w:rsidR="0053239A" w:rsidRPr="005D578C">
      <w:pPr>
        <w:rPr>
          <w:rFonts w:cs="Times New Roman" w:eastAsia="Times New Roman"/>
          <w:szCs w:val="24"/>
        </w:rPr>
      </w:pPr>
    </w:p>
    <w:p w:rsidRDefault="0053239A" w:rsidP="0053239A" w:rsidR="0053239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3239A" w:rsidP="0053239A" w:rsidR="0053239A">
      <w:pPr>
        <w:ind w:firstLine="708"/>
        <w:rPr>
          <w:rFonts w:cs="Times New Roman" w:eastAsia="Times New Roman"/>
          <w:szCs w:val="24"/>
        </w:rPr>
      </w:pPr>
    </w:p>
    <w:p w:rsidRDefault="0053239A" w:rsidP="0053239A" w:rsidR="0053239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ISTRANIK d. o. o. Vrsar.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St-714/2015-3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3239A" w:rsidP="0053239A" w:rsidR="0053239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3239A" w:rsidP="0053239A" w:rsidR="0053239A" w:rsidRPr="005D578C">
      <w:pPr>
        <w:rPr>
          <w:rFonts w:cs="Times New Roman" w:eastAsia="Times New Roman"/>
          <w:szCs w:val="24"/>
        </w:rPr>
      </w:pPr>
    </w:p>
    <w:p w:rsidRDefault="0053239A" w:rsidP="0053239A" w:rsidR="0053239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4425D9">
        <w:rPr>
          <w:rFonts w:cs="Times New Roman" w:eastAsia="Times New Roman"/>
          <w:szCs w:val="24"/>
        </w:rPr>
        <w:t>18</w:t>
      </w:r>
      <w:r w:rsidR="00786490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3239A" w:rsidP="0053239A" w:rsidR="0053239A" w:rsidRPr="005D578C">
      <w:pPr>
        <w:jc w:val="center"/>
        <w:rPr>
          <w:rFonts w:cs="Times New Roman" w:eastAsia="Times New Roman"/>
          <w:szCs w:val="24"/>
        </w:rPr>
      </w:pPr>
    </w:p>
    <w:p w:rsidRDefault="00786490" w:rsidP="0053239A" w:rsidR="0053239A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C13F7" w:rsidP="009C13F7" w:rsidR="0053239A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786490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53239A" w:rsidP="0053239A" w:rsidR="0053239A">
      <w:pPr>
        <w:jc w:val="left"/>
        <w:rPr>
          <w:rFonts w:cs="Times New Roman" w:eastAsia="Times New Roman"/>
          <w:szCs w:val="24"/>
        </w:rPr>
      </w:pPr>
    </w:p>
    <w:p w:rsidRDefault="0053239A" w:rsidP="0053239A" w:rsidR="0053239A" w:rsidRPr="005D578C">
      <w:pPr>
        <w:jc w:val="left"/>
        <w:rPr>
          <w:rFonts w:cs="Times New Roman" w:eastAsia="Times New Roman"/>
          <w:szCs w:val="24"/>
        </w:rPr>
      </w:pPr>
    </w:p>
    <w:p w:rsidRDefault="0053239A" w:rsidP="0053239A" w:rsidR="0053239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3239A" w:rsidP="0053239A" w:rsidR="0053239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53239A" w:rsidP="0053239A" w:rsidR="005323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3239A" w:rsidP="0053239A" w:rsidR="0053239A">
      <w:pPr>
        <w:rPr>
          <w:rFonts w:cs="Times New Roman" w:eastAsia="Times New Roman"/>
          <w:szCs w:val="24"/>
        </w:rPr>
      </w:pPr>
    </w:p>
    <w:p w:rsidRDefault="0053239A" w:rsidP="0053239A" w:rsidR="0053239A" w:rsidRPr="005D578C">
      <w:pPr>
        <w:rPr>
          <w:rFonts w:cs="Times New Roman" w:eastAsia="Times New Roman"/>
          <w:szCs w:val="24"/>
        </w:rPr>
      </w:pPr>
    </w:p>
    <w:p w:rsidRDefault="0053239A" w:rsidP="0053239A" w:rsidR="0053239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3239A" w:rsidP="0053239A" w:rsidR="005323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3239A" w:rsidP="0053239A" w:rsidR="005323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ISTRANIK d. o. o. Vrsar, Rade Končara 37, </w:t>
      </w:r>
    </w:p>
    <w:p w:rsidRDefault="00352E97" w:rsidP="0053239A" w:rsidR="005323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</w:t>
      </w:r>
      <w:r w:rsidR="0053239A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a</w:t>
      </w:r>
      <w:r w:rsidR="0053239A">
        <w:rPr>
          <w:rFonts w:cs="Times New Roman" w:eastAsia="Times New Roman"/>
          <w:szCs w:val="24"/>
        </w:rPr>
        <w:t xml:space="preserve"> za zastupanje dužnika – Nikola Furundžić. R. Slovenija, Maribor, Obrežna ulica 135, </w:t>
      </w:r>
    </w:p>
    <w:p w:rsidRDefault="0053239A" w:rsidP="0053239A" w:rsidR="0053239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53239A" w:rsidP="0053239A" w:rsidR="005323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3239A" w:rsidP="0053239A" w:rsidR="0053239A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786490">
        <w:rPr>
          <w:rFonts w:cs="Times New Roman" w:eastAsia="Times New Roman"/>
          <w:szCs w:val="20"/>
        </w:rPr>
        <w:t xml:space="preserve">Jelenko Lehki, Zagreb, Pavla Hatza 10, </w:t>
      </w:r>
    </w:p>
    <w:p w:rsidRDefault="0053239A" w:rsidP="0053239A" w:rsidR="005323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9C13F7">
        <w:rPr>
          <w:rFonts w:cs="Times New Roman" w:eastAsia="Times New Roman"/>
          <w:szCs w:val="24"/>
        </w:rPr>
        <w:t xml:space="preserve">8 dana, </w:t>
      </w:r>
    </w:p>
    <w:p w:rsidRDefault="0053239A" w:rsidP="0053239A" w:rsidR="005323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3239A" w:rsidP="0053239A" w:rsidR="005323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3239A" w:rsidP="0053239A" w:rsidR="0053239A"/>
    <w:p w:rsidRDefault="0053239A" w:rsidP="0053239A" w:rsidR="0053239A"/>
    <w:p w:rsidRDefault="0053239A" w:rsidP="0053239A" w:rsidR="0053239A"/>
    <w:p w:rsidRDefault="0053239A" w:rsidP="0053239A" w:rsidR="0053239A"/>
    <w:p w:rsidRDefault="0053239A" w:rsidP="0053239A" w:rsidR="0053239A"/>
    <w:p w:rsidRDefault="0053239A" w:rsidP="0053239A" w:rsidR="0053239A"/>
    <w:p w:rsidRDefault="0053239A" w:rsidP="0053239A" w:rsidR="0053239A"/>
    <w:p w:rsidRDefault="0053239A" w:rsidP="0053239A" w:rsidR="0053239A"/>
    <w:p w:rsidRDefault="0053239A" w:rsidP="0053239A" w:rsidR="0053239A"/>
    <w:p w:rsidRDefault="0053239A" w:rsidP="0053239A" w:rsidR="0053239A"/>
    <w:p w:rsidRDefault="0053239A" w:rsidP="0053239A" w:rsidR="0053239A"/>
    <w:p w:rsidRDefault="0053239A" w:rsidP="0053239A" w:rsidR="0053239A"/>
    <w:p w:rsidRDefault="0053239A" w:rsidP="0053239A" w:rsidR="0053239A"/>
    <w:p w:rsidRDefault="00402417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39A" w:rsidP="0053239A" w:rsidR="0053239A">
      <w:r>
        <w:separator/>
      </w:r>
    </w:p>
  </w:endnote>
  <w:endnote w:id="0" w:type="continuationSeparator">
    <w:p w:rsidRDefault="0053239A" w:rsidP="0053239A" w:rsidR="00532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39A" w:rsidP="0053239A" w:rsidR="0053239A">
      <w:r>
        <w:separator/>
      </w:r>
    </w:p>
  </w:footnote>
  <w:footnote w:id="0" w:type="continuationSeparator">
    <w:p w:rsidRDefault="0053239A" w:rsidP="0053239A" w:rsidR="005323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239A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0241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786490">
      <w:rPr>
        <w:szCs w:val="24"/>
      </w:rPr>
      <w:t>2</w:t>
    </w:r>
    <w:r>
      <w:rPr>
        <w:szCs w:val="24"/>
      </w:rPr>
      <w:t xml:space="preserve"> St-714/2015-</w:t>
    </w:r>
    <w:r w:rsidR="00786490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490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53239A">
      <w:rPr>
        <w:szCs w:val="24"/>
      </w:rPr>
      <w:t xml:space="preserve"> St-714/2015-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021C"/>
    <w:rsid w:val="002C021C"/>
    <w:rsid w:val="00352E97"/>
    <w:rsid w:val="00402417"/>
    <w:rsid w:val="004425D9"/>
    <w:rsid w:val="0053239A"/>
    <w:rsid w:val="0075528E"/>
    <w:rsid w:val="00786490"/>
    <w:rsid w:val="0079403F"/>
    <w:rsid w:val="009C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239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23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3239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23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239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23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239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2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41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241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24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24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239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23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3239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23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239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23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239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2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41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241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24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24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St-714/2015</izvorni_sadrzaj>
    <derivirana_varijabla naziv="DomainObject.Predmet.OznakaBroj_1">St-714/2015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ISTRANIK d.o.o. VRSAR</izvorni_sadrzaj>
    <derivirana_varijabla naziv="DomainObject.Predmet.ProtustrankaFormated_1">  ISTRANIK d.o.o. VRSAR</derivirana_varijabla>
  </DomainObject.Predmet.ProtustrankaFormated>
  <DomainObject.Predmet.ProtustrankaFormatedOIB>
    <izvorni_sadrzaj>  ISTRANIK d.o.o. VRSAR, OIB 23110677764</izvorni_sadrzaj>
    <derivirana_varijabla naziv="DomainObject.Predmet.ProtustrankaFormatedOIB_1">  ISTRANIK d.o.o. VRSAR, OIB 23110677764</derivirana_varijabla>
  </DomainObject.Predmet.ProtustrankaFormatedOIB>
  <DomainObject.Predmet.ProtustrankaFormatedWithAdress>
    <izvorni_sadrzaj> ISTRANIK d.o.o. VRSAR, Rade Končara 37, 52450 Vrsar</izvorni_sadrzaj>
    <derivirana_varijabla naziv="DomainObject.Predmet.ProtustrankaFormatedWithAdress_1"> ISTRANIK d.o.o. VRSAR, Rade Končara 37, 52450 Vrsar</derivirana_varijabla>
  </DomainObject.Predmet.ProtustrankaFormatedWithAdress>
  <DomainObject.Predmet.ProtustrankaFormatedWithAdressOIB>
    <izvorni_sadrzaj> ISTRANIK d.o.o. VRSAR, OIB 23110677764, Rade Končara 37, 52450 Vrsar</izvorni_sadrzaj>
    <derivirana_varijabla naziv="DomainObject.Predmet.ProtustrankaFormatedWithAdressOIB_1"> ISTRANIK d.o.o. VRSAR, OIB 23110677764, Rade Končara 37, 52450 Vrsar</derivirana_varijabla>
  </DomainObject.Predmet.ProtustrankaFormatedWithAdressOIB>
  <DomainObject.Predmet.ProtustrankaWithAdress>
    <izvorni_sadrzaj>ISTRANIK d.o.o. VRSAR Rade Končara 37, 52450 Vrsar</izvorni_sadrzaj>
    <derivirana_varijabla naziv="DomainObject.Predmet.ProtustrankaWithAdress_1">ISTRANIK d.o.o. VRSAR Rade Končara 37, 52450 Vrsar</derivirana_varijabla>
  </DomainObject.Predmet.ProtustrankaWithAdress>
  <DomainObject.Predmet.ProtustrankaWithAdressOIB>
    <izvorni_sadrzaj>ISTRANIK d.o.o. VRSAR, OIB 23110677764, Rade Končara 37, 52450 Vrsar</izvorni_sadrzaj>
    <derivirana_varijabla naziv="DomainObject.Predmet.ProtustrankaWithAdressOIB_1">ISTRANIK d.o.o. VRSAR, OIB 23110677764, Rade Končara 37, 52450 Vrsar</derivirana_varijabla>
  </DomainObject.Predmet.ProtustrankaWithAdressOIB>
  <DomainObject.Predmet.ProtustrankaNazivFormated>
    <izvorni_sadrzaj>ISTRANIK d.o.o. VRSAR</izvorni_sadrzaj>
    <derivirana_varijabla naziv="DomainObject.Predmet.ProtustrankaNazivFormated_1">ISTRANIK d.o.o. VRSAR</derivirana_varijabla>
  </DomainObject.Predmet.ProtustrankaNazivFormated>
  <DomainObject.Predmet.ProtustrankaNazivFormatedOIB>
    <izvorni_sadrzaj>ISTRANIK d.o.o. VRSAR, OIB 23110677764</izvorni_sadrzaj>
    <derivirana_varijabla naziv="DomainObject.Predmet.ProtustrankaNazivFormatedOIB_1">ISTRANIK d.o.o. VRSAR, OIB 23110677764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361203.20</izvorni_sadrzaj>
    <derivirana_varijabla naziv="DomainObject.Predmet.TrenutnaVrijednost_1">361203.20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ISTRANIK d.o.o. VRSAR</item>
    </izvorni_sadrzaj>
    <derivirana_varijabla naziv="DomainObject.Predmet.ProtuStrankaListFormated_1">
      <item>ISTRANIK d.o.o. VRSAR</item>
    </derivirana_varijabla>
  </DomainObject.Predmet.ProtuStrankaListFormated>
  <DomainObject.Predmet.ProtuStrankaListFormatedOIB>
    <izvorni_sadrzaj>
      <item>ISTRANIK d.o.o. VRSAR, OIB 23110677764</item>
    </izvorni_sadrzaj>
    <derivirana_varijabla naziv="DomainObject.Predmet.ProtuStrankaListFormatedOIB_1">
      <item>ISTRANIK d.o.o. VRSAR, OIB 23110677764</item>
    </derivirana_varijabla>
  </DomainObject.Predmet.ProtuStrankaListFormatedOIB>
  <DomainObject.Predmet.ProtuStrankaListFormatedWithAdress>
    <izvorni_sadrzaj>
      <item>ISTRANIK d.o.o. VRSAR, Rade Končara 37, 52450 Vrsar</item>
    </izvorni_sadrzaj>
    <derivirana_varijabla naziv="DomainObject.Predmet.ProtuStrankaListFormatedWithAdress_1">
      <item>ISTRANIK d.o.o. VRSAR, Rade Končara 37, 52450 Vrsar</item>
    </derivirana_varijabla>
  </DomainObject.Predmet.ProtuStrankaListFormatedWithAdress>
  <DomainObject.Predmet.ProtuStrankaListFormatedWithAdressOIB>
    <izvorni_sadrzaj>
      <item>ISTRANIK d.o.o. VRSAR, OIB 23110677764, Rade Končara 37, 52450 Vrsar</item>
    </izvorni_sadrzaj>
    <derivirana_varijabla naziv="DomainObject.Predmet.ProtuStrankaListFormatedWithAdressOIB_1">
      <item>ISTRANIK d.o.o. VRSAR, OIB 23110677764, Rade Končara 37, 52450 Vrsar</item>
    </derivirana_varijabla>
  </DomainObject.Predmet.ProtuStrankaListFormatedWithAdressOIB>
  <DomainObject.Predmet.ProtuStrankaListNazivFormated>
    <izvorni_sadrzaj>
      <item>ISTRANIK d.o.o. VRSAR</item>
    </izvorni_sadrzaj>
    <derivirana_varijabla naziv="DomainObject.Predmet.ProtuStrankaListNazivFormated_1">
      <item>ISTRANIK d.o.o. VRSAR</item>
    </derivirana_varijabla>
  </DomainObject.Predmet.ProtuStrankaListNazivFormated>
  <DomainObject.Predmet.ProtuStrankaListNazivFormatedOIB>
    <izvorni_sadrzaj>
      <item>ISTRANIK d.o.o. VRSAR, OIB 23110677764</item>
    </izvorni_sadrzaj>
    <derivirana_varijabla naziv="DomainObject.Predmet.ProtuStrankaListNazivFormatedOIB_1">
      <item>ISTRANIK d.o.o. VRSAR, OIB 23110677764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ISTRANIK d.o.o. VRSAR</izvorni_sadrzaj>
    <derivirana_varijabla naziv="DomainObject.Predmet.ProtustrankaIDrugi_1">ISTRANIK d.o.o. VRSAR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ISTRANIK d.o.o. VRSAR, OIB 23110677764, Rade Končara 37, 52450 Vrsar</izvorni_sadrzaj>
    <derivirana_varijabla naziv="DomainObject.Predmet.ProtustrankaIDrugiAdressOIB_1">ISTRANIK d.o.o. VRSAR, OIB 23110677764, Rade Končara 37,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ISTRANIK d.o.o. VRSAR</item>
    </izvorni_sadrzaj>
    <derivirana_varijabla naziv="DomainObject.Predmet.SudioniciListNaziv_1">
      <item>FINANCIJSKA AGENCIJA, RC RIJEKA, PODRUŽNICA PULA, PULA</item>
      <item>ISTRANIK d.o.o. VRSAR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ISTRANIK d.o.o. VRSAR, OIB 23110677764, Rade Končara 37,52450 Vrsar</item>
    </izvorni_sadrzaj>
    <derivirana_varijabla naziv="DomainObject.Predmet.SudioniciListAdressOIB_1">
      <item>FINANCIJSKA AGENCIJA, RC RIJEKA, PODRUŽNICA PULA, PULA, OIB 85821130368, Ulica grada Vukovara 70,Zagreb</item>
      <item>ISTRANIK d.o.o. VRSAR, OIB 23110677764, Rade Končara 37,52450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23110677764</item>
    </izvorni_sadrzaj>
    <derivirana_varijabla naziv="DomainObject.Predmet.SudioniciListNazivOIB_1">
      <item>, OIB 85821130368</item>
      <item>, OIB 23110677764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3062</properties:Characters>
  <properties:Lines>89</properties:Lines>
  <properties:Paragraphs>30</properties:Paragraphs>
  <properties:TotalTime>15</properties:TotalTime>
  <properties:ScaleCrop>false</properties:ScaleCrop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2016-03-04T14:20:00Z</dcterms:created>
  <dc:creator>Mihaela Kaligari</dc:creator>
  <dc:description/>
  <cp:keywords/>
  <cp:lastModifiedBy>Jasmina Matika</cp:lastModifiedBy>
  <cp:lastPrinted>2016-03-18T08:36:00Z</cp:lastPrinted>
  <dcterms:modified xmlns:xsi="http://www.w3.org/2001/XMLSchema-instance" xsi:type="dcterms:W3CDTF">2016-03-18T11:34:00Z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