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ba690" w14:paraId="dbba690"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970B4F">
        <w:rPr>
          <w:rFonts w:hAnsi="Times New Roman" w:ascii="Times New Roman"/>
        </w:rPr>
        <w:t>131</w:t>
      </w:r>
      <w:r w:rsidR="00A95C41">
        <w:rPr>
          <w:rFonts w:hAnsi="Times New Roman" w:ascii="Times New Roman"/>
        </w:rPr>
        <w:t>3/2019-4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67660" w:rsidR="00E67660">
      <w:pPr>
        <w:jc w:val="center"/>
        <w:rPr>
          <w:rFonts w:hAnsi="Times New Roman" w:ascii="Times New Roman"/>
        </w:rPr>
      </w:pPr>
      <w:r w:rsidRPr="001C1019">
        <w:rPr>
          <w:rFonts w:hAnsi="Times New Roman" w:ascii="Times New Roman"/>
        </w:rPr>
        <w:t>Z A K L J U Č A K</w:t>
      </w:r>
    </w:p>
    <w:p w:rsidRDefault="00E67660" w:rsidP="00B46CF5" w:rsidR="00E67660" w:rsidRPr="001C1019">
      <w:pPr>
        <w:rPr>
          <w:rFonts w:hAnsi="Times New Roman" w:ascii="Times New Roman"/>
        </w:rPr>
      </w:pPr>
    </w:p>
    <w:p w:rsidRDefault="00970B4F" w:rsidP="00A95C41" w:rsidR="00A95C41">
      <w:pPr>
        <w:ind w:firstLine="708"/>
        <w:jc w:val="both"/>
        <w:rPr>
          <w:rFonts w:eastAsia="Times New Roman" w:hAnsi="Times New Roman" w:ascii="Times New Roman"/>
          <w:lang w:eastAsia="hr-HR"/>
        </w:rPr>
      </w:pPr>
      <w:r w:rsidRPr="00970B4F">
        <w:rPr>
          <w:rFonts w:eastAsia="Times New Roman" w:hAnsi="Times New Roman" w:ascii="Times New Roman"/>
          <w:lang w:eastAsia="hr-HR"/>
        </w:rPr>
        <w:t>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ZAVRŠNI RADOVI LAMOT d.o.o., Gornja Pečetina (Grad Krapina), Gornja Pečetina 42,  OIB: 79715144927, 9. srpnja 2019.,</w:t>
      </w:r>
    </w:p>
    <w:p w:rsidRDefault="00970B4F" w:rsidP="00A95C41" w:rsidR="00970B4F" w:rsidRPr="00A95C41">
      <w:pPr>
        <w:ind w:firstLine="708"/>
        <w:jc w:val="both"/>
        <w:rPr>
          <w:rFonts w:eastAsia="Times New Roman" w:hAnsi="Times New Roman" w:ascii="Times New Roman"/>
          <w:lang w:eastAsia="hr-HR"/>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95C41">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970B4F" w:rsidRPr="00970B4F">
        <w:rPr>
          <w:rFonts w:hAnsi="Times New Roman" w:ascii="Times New Roman"/>
        </w:rPr>
        <w:t>ZAVRŠNI RADOVI LAMOT d.o.o., Gornja Pečetina (Grad Krapina), Gornja Pečetina 42,  OIB: 79715144927</w:t>
      </w:r>
      <w:r w:rsidR="00970B4F">
        <w:rPr>
          <w:rFonts w:hAnsi="Times New Roman" w:ascii="Times New Roman"/>
        </w:rPr>
        <w:t xml:space="preserve">, </w:t>
      </w:r>
    </w:p>
    <w:p w:rsidRDefault="00970B4F" w:rsidP="00B6796F" w:rsidR="00970B4F" w:rsidRPr="001C1019">
      <w:pPr>
        <w:ind w:firstLine="708"/>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E67660" w:rsidP="009A3118" w:rsidR="00E67660">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A95C41">
        <w:rPr>
          <w:rFonts w:hAnsi="Times New Roman" w:ascii="Times New Roman"/>
        </w:rPr>
        <w:t>Naređuje se osobi ovlaštenoj</w:t>
      </w:r>
      <w:r w:rsidRPr="00E717C8">
        <w:rPr>
          <w:rFonts w:hAnsi="Times New Roman" w:ascii="Times New Roman"/>
        </w:rPr>
        <w:t xml:space="preserve"> za zastupanje dužnika – </w:t>
      </w:r>
      <w:r w:rsidR="00970B4F" w:rsidRPr="00970B4F">
        <w:rPr>
          <w:rFonts w:hAnsi="Times New Roman" w:ascii="Times New Roman"/>
        </w:rPr>
        <w:t>Krunoslav Lamot, Gornja Pečetina, Gornja Pečetina 42/C, OIB: 65024327657</w:t>
      </w:r>
      <w:r w:rsidR="00E67660">
        <w:rPr>
          <w:rFonts w:hAnsi="Times New Roman" w:ascii="Times New Roman"/>
        </w:rPr>
        <w:t xml:space="preserve"> i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AF442B">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AF442B">
        <w:rPr>
          <w:rFonts w:hAnsi="Times New Roman" w:ascii="Times New Roman"/>
          <w:b/>
        </w:rPr>
        <w:t>10,40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E67660" w:rsidR="00EC7641">
      <w:pPr>
        <w:ind w:left="708"/>
        <w:jc w:val="both"/>
        <w:rPr>
          <w:rFonts w:hAnsi="Times New Roman" w:ascii="Times New Roman"/>
        </w:rPr>
      </w:pPr>
      <w:r w:rsidRPr="002F760C">
        <w:rPr>
          <w:rFonts w:hAnsi="Times New Roman" w:ascii="Times New Roman"/>
        </w:rPr>
        <w:t>-ovlašten</w:t>
      </w:r>
      <w:r w:rsidR="00A95C41">
        <w:rPr>
          <w:rFonts w:hAnsi="Times New Roman" w:ascii="Times New Roman"/>
        </w:rPr>
        <w:t>a</w:t>
      </w:r>
      <w:r w:rsidR="0000110F">
        <w:rPr>
          <w:rFonts w:hAnsi="Times New Roman" w:ascii="Times New Roman"/>
        </w:rPr>
        <w:t xml:space="preserve"> </w:t>
      </w:r>
      <w:r w:rsidRPr="002F760C">
        <w:rPr>
          <w:rFonts w:hAnsi="Times New Roman" w:ascii="Times New Roman"/>
        </w:rPr>
        <w:t>osob</w:t>
      </w:r>
      <w:r w:rsidR="00A95C41">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970B4F">
        <w:rPr>
          <w:rFonts w:hAnsi="Times New Roman" w:ascii="Times New Roman"/>
        </w:rPr>
        <w:t>28.559,00</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E67660">
        <w:rPr>
          <w:rFonts w:hAnsi="Times New Roman" w:ascii="Times New Roman"/>
        </w:rPr>
        <w:t>9.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B189C">
        <w:rPr>
          <w:rFonts w:hAnsi="Times New Roman" w:ascii="Times New Roman"/>
        </w:rPr>
        <w:t>, v.r.</w:t>
      </w:r>
    </w:p>
    <w:p w:rsidRDefault="008B189C" w:rsidP="000F3CF9" w:rsidR="008B189C">
      <w:pPr>
        <w:jc w:val="right"/>
        <w:rPr>
          <w:rFonts w:hAnsi="Times New Roman" w:ascii="Times New Roman"/>
        </w:rPr>
      </w:pPr>
    </w:p>
    <w:p w:rsidRDefault="008B189C" w:rsidP="008C5BAA" w:rsidR="008B189C" w:rsidRPr="008B189C">
      <w:pPr>
        <w:jc w:val="right"/>
        <w:rPr>
          <w:rFonts w:hAnsi="Times New Roman" w:ascii="Times New Roman"/>
        </w:rPr>
      </w:pPr>
      <w:r w:rsidRPr="008B189C">
        <w:rPr>
          <w:rFonts w:hAnsi="Times New Roman" w:ascii="Times New Roman"/>
        </w:rPr>
        <w:t>Za točnost otpravka-ovlašteni službenik:</w:t>
      </w:r>
    </w:p>
    <w:p w:rsidRDefault="008B189C" w:rsidP="008C5BAA" w:rsidR="008B189C" w:rsidRPr="008B189C">
      <w:pPr>
        <w:jc w:val="right"/>
        <w:rPr>
          <w:rFonts w:hAnsi="Times New Roman" w:ascii="Times New Roman"/>
        </w:rPr>
      </w:pPr>
      <w:r w:rsidRPr="008B189C">
        <w:rPr>
          <w:rFonts w:hAnsi="Times New Roman" w:ascii="Times New Roman"/>
        </w:rPr>
        <w:t>Gordana Cvitković</w:t>
      </w:r>
    </w:p>
    <w:p w:rsidRDefault="008B189C" w:rsidP="000F3CF9" w:rsidR="008B189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B189C">
          <w:rPr>
            <w:noProof/>
          </w:rPr>
          <w:t>3</w:t>
        </w:r>
        <w:r>
          <w:fldChar w:fldCharType="end"/>
        </w:r>
      </w:p>
    </w:sdtContent>
  </w:sdt>
  <w:p w:rsidRDefault="00970B4F" w:rsidP="00A95C41" w:rsidR="00A83AC6" w:rsidRPr="00A83AC6">
    <w:pPr>
      <w:pStyle w:val="Zaglavlje"/>
      <w:jc w:val="right"/>
      <w:rPr>
        <w:rFonts w:hAnsi="Times New Roman" w:ascii="Times New Roman"/>
      </w:rPr>
    </w:pPr>
    <w:r>
      <w:rPr>
        <w:rFonts w:hAnsi="Times New Roman" w:ascii="Times New Roman"/>
      </w:rPr>
      <w:t>3 St-131</w:t>
    </w:r>
    <w:r w:rsidR="00A95C41" w:rsidRPr="00A95C41">
      <w:rPr>
        <w:rFonts w:hAnsi="Times New Roman" w:ascii="Times New Roman"/>
      </w:rPr>
      <w:t>3/2019-4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A4376"/>
    <w:rsid w:val="008B189C"/>
    <w:rsid w:val="008B3C08"/>
    <w:rsid w:val="008C0FD2"/>
    <w:rsid w:val="008D18B2"/>
    <w:rsid w:val="008E6630"/>
    <w:rsid w:val="008F3A72"/>
    <w:rsid w:val="00905E07"/>
    <w:rsid w:val="00935D15"/>
    <w:rsid w:val="00943B15"/>
    <w:rsid w:val="00970B4F"/>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95C41"/>
    <w:rsid w:val="00AA6B57"/>
    <w:rsid w:val="00AB11C7"/>
    <w:rsid w:val="00AD183D"/>
    <w:rsid w:val="00AD245A"/>
    <w:rsid w:val="00AF442B"/>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7C71"/>
    <w:rsid w:val="00CA4F2A"/>
    <w:rsid w:val="00CD2B55"/>
    <w:rsid w:val="00CF2A39"/>
    <w:rsid w:val="00D46BFE"/>
    <w:rsid w:val="00D53EB3"/>
    <w:rsid w:val="00D877D1"/>
    <w:rsid w:val="00D90CE5"/>
    <w:rsid w:val="00D9555C"/>
    <w:rsid w:val="00DE3DC9"/>
    <w:rsid w:val="00DE5A25"/>
    <w:rsid w:val="00DF78F0"/>
    <w:rsid w:val="00E00E55"/>
    <w:rsid w:val="00E3325B"/>
    <w:rsid w:val="00E374B1"/>
    <w:rsid w:val="00E37F24"/>
    <w:rsid w:val="00E62C72"/>
    <w:rsid w:val="00E67660"/>
    <w:rsid w:val="00E67943"/>
    <w:rsid w:val="00E717C8"/>
    <w:rsid w:val="00E7539D"/>
    <w:rsid w:val="00EC7641"/>
    <w:rsid w:val="00EE2227"/>
    <w:rsid w:val="00EF055A"/>
    <w:rsid w:val="00F22A72"/>
    <w:rsid w:val="00F264A8"/>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B189C"/>
    <w:rPr>
      <w:color w:val="808080"/>
      <w:bdr w:space="0" w:sz="0" w:color="auto" w:val="none"/>
      <w:shd w:fill="auto" w:color="auto" w:val="clear"/>
    </w:rPr>
  </w:style>
  <w:style w:customStyle="true" w:styleId="eSPISCCParagraphDefaultFont" w:type="character">
    <w:name w:val="eSPIS_CC_Paragraph Default Font"/>
    <w:basedOn w:val="Zadanifontodlomka"/>
    <w:rsid w:val="008B18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89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18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8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B189C"/>
    <w:rPr>
      <w:color w:val="808080"/>
      <w:bdr w:color="auto" w:space="0" w:sz="0" w:val="none"/>
      <w:shd w:color="auto" w:fill="auto" w:val="clear"/>
    </w:rPr>
  </w:style>
  <w:style w:customStyle="1" w:styleId="eSPISCCParagraphDefaultFont" w:type="character">
    <w:name w:val="eSPIS_CC_Paragraph Default Font"/>
    <w:basedOn w:val="Zadanifontodlomka"/>
    <w:rsid w:val="008B18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89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18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8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St-1313/2019</izvorni_sadrzaj>
    <derivirana_varijabla naziv="DomainObject.Predmet.OznakaBroj_1">St-1313/2019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ZAVRŠNI RADOVI LAMOT d.o.o.</izvorni_sadrzaj>
    <derivirana_varijabla naziv="DomainObject.Predmet.ProtustrankaFormated_1">  ZAVRŠNI RADOVI LAMOT d.o.o.</derivirana_varijabla>
  </DomainObject.Predmet.ProtustrankaFormated>
  <DomainObject.Predmet.ProtustrankaFormatedOIB>
    <izvorni_sadrzaj>  ZAVRŠNI RADOVI LAMOT d.o.o., OIB 79715144927</izvorni_sadrzaj>
    <derivirana_varijabla naziv="DomainObject.Predmet.ProtustrankaFormatedOIB_1">  ZAVRŠNI RADOVI LAMOT d.o.o., OIB 79715144927</derivirana_varijabla>
  </DomainObject.Predmet.ProtustrankaFormatedOIB>
  <DomainObject.Predmet.ProtustrankaFormatedWithAdress>
    <izvorni_sadrzaj> ZAVRŠNI RADOVI LAMOT d.o.o., Gornja Pačetina 42, 49000 Gornja Pačetina</izvorni_sadrzaj>
    <derivirana_varijabla naziv="DomainObject.Predmet.ProtustrankaFormatedWithAdress_1"> ZAVRŠNI RADOVI LAMOT d.o.o., Gornja Pačetina 42, 49000 Gornja Pačetina</derivirana_varijabla>
  </DomainObject.Predmet.ProtustrankaFormatedWithAdress>
  <DomainObject.Predmet.ProtustrankaFormatedWithAdressOIB>
    <izvorni_sadrzaj> ZAVRŠNI RADOVI LAMOT d.o.o., OIB 79715144927, Gornja Pačetina 42, 49000 Gornja Pačetina</izvorni_sadrzaj>
    <derivirana_varijabla naziv="DomainObject.Predmet.ProtustrankaFormatedWithAdressOIB_1"> ZAVRŠNI RADOVI LAMOT d.o.o., OIB 79715144927, Gornja Pačetina 42, 49000 Gornja Pačetina</derivirana_varijabla>
  </DomainObject.Predmet.ProtustrankaFormatedWithAdressOIB>
  <DomainObject.Predmet.ProtustrankaWithAdress>
    <izvorni_sadrzaj>ZAVRŠNI RADOVI LAMOT d.o.o. Gornja Pačetina 42, 49000 Gornja Pačetina</izvorni_sadrzaj>
    <derivirana_varijabla naziv="DomainObject.Predmet.ProtustrankaWithAdress_1">ZAVRŠNI RADOVI LAMOT d.o.o. Gornja Pačetina 42, 49000 Gornja Pačetina</derivirana_varijabla>
  </DomainObject.Predmet.ProtustrankaWithAdress>
  <DomainObject.Predmet.ProtustrankaWithAdressOIB>
    <izvorni_sadrzaj>ZAVRŠNI RADOVI LAMOT d.o.o., OIB 79715144927, Gornja Pačetina 42, 49000 Gornja Pačetina</izvorni_sadrzaj>
    <derivirana_varijabla naziv="DomainObject.Predmet.ProtustrankaWithAdressOIB_1">ZAVRŠNI RADOVI LAMOT d.o.o., OIB 79715144927, Gornja Pačetina 42, 49000 Gornja Pačetina</derivirana_varijabla>
  </DomainObject.Predmet.ProtustrankaWithAdressOIB>
  <DomainObject.Predmet.ProtustrankaNazivFormated>
    <izvorni_sadrzaj>ZAVRŠNI RADOVI LAMOT d.o.o.</izvorni_sadrzaj>
    <derivirana_varijabla naziv="DomainObject.Predmet.ProtustrankaNazivFormated_1">ZAVRŠNI RADOVI LAMOT d.o.o.</derivirana_varijabla>
  </DomainObject.Predmet.ProtustrankaNazivFormated>
  <DomainObject.Predmet.ProtustrankaNazivFormatedOIB>
    <izvorni_sadrzaj>ZAVRŠNI RADOVI LAMOT d.o.o., OIB 79715144927</izvorni_sadrzaj>
    <derivirana_varijabla naziv="DomainObject.Predmet.ProtustrankaNazivFormatedOIB_1">ZAVRŠNI RADOVI LAMOT d.o.o., OIB 79715144927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ZAVRŠNI RADOVI LAMOT d.o.o.</item>
    </izvorni_sadrzaj>
    <derivirana_varijabla naziv="DomainObject.Predmet.ProtuStrankaListFormated_1">
      <item>ZAVRŠNI RADOVI LAMOT d.o.o.</item>
    </derivirana_varijabla>
  </DomainObject.Predmet.ProtuStrankaListFormated>
  <DomainObject.Predmet.ProtuStrankaListFormatedOIB>
    <izvorni_sadrzaj>
      <item>ZAVRŠNI RADOVI LAMOT d.o.o., OIB 79715144927</item>
    </izvorni_sadrzaj>
    <derivirana_varijabla naziv="DomainObject.Predmet.ProtuStrankaListFormatedOIB_1">
      <item>ZAVRŠNI RADOVI LAMOT d.o.o., OIB 79715144927</item>
    </derivirana_varijabla>
  </DomainObject.Predmet.ProtuStrankaListFormatedOIB>
  <DomainObject.Predmet.ProtuStrankaListFormatedWithAdress>
    <izvorni_sadrzaj>
      <item>ZAVRŠNI RADOVI LAMOT d.o.o., Gornja Pačetina 42, 49000 Gornja Pačetina</item>
    </izvorni_sadrzaj>
    <derivirana_varijabla naziv="DomainObject.Predmet.ProtuStrankaListFormatedWithAdress_1">
      <item>ZAVRŠNI RADOVI LAMOT d.o.o., Gornja Pačetina 42, 49000 Gornja Pačetina</item>
    </derivirana_varijabla>
  </DomainObject.Predmet.ProtuStrankaListFormatedWithAdress>
  <DomainObject.Predmet.ProtuStrankaListFormatedWithAdressOIB>
    <izvorni_sadrzaj>
      <item>ZAVRŠNI RADOVI LAMOT d.o.o., OIB 79715144927, Gornja Pačetina 42, 49000 Gornja Pačetina</item>
    </izvorni_sadrzaj>
    <derivirana_varijabla naziv="DomainObject.Predmet.ProtuStrankaListFormatedWithAdressOIB_1">
      <item>ZAVRŠNI RADOVI LAMOT d.o.o., OIB 79715144927, Gornja Pačetina 42, 49000 Gornja Pačetina</item>
    </derivirana_varijabla>
  </DomainObject.Predmet.ProtuStrankaListFormatedWithAdressOIB>
  <DomainObject.Predmet.ProtuStrankaListNazivFormated>
    <izvorni_sadrzaj>
      <item>ZAVRŠNI RADOVI LAMOT d.o.o.</item>
    </izvorni_sadrzaj>
    <derivirana_varijabla naziv="DomainObject.Predmet.ProtuStrankaListNazivFormated_1">
      <item>ZAVRŠNI RADOVI LAMOT d.o.o.</item>
    </derivirana_varijabla>
  </DomainObject.Predmet.ProtuStrankaListNazivFormated>
  <DomainObject.Predmet.ProtuStrankaListNazivFormatedOIB>
    <izvorni_sadrzaj>
      <item>ZAVRŠNI RADOVI LAMOT d.o.o., OIB 79715144927</item>
    </izvorni_sadrzaj>
    <derivirana_varijabla naziv="DomainObject.Predmet.ProtuStrankaListNazivFormatedOIB_1">
      <item>ZAVRŠNI RADOVI LAMOT d.o.o., OIB 79715144927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ZAVRŠNI RADOVI LAMOT d.o.o.</izvorni_sadrzaj>
    <derivirana_varijabla naziv="DomainObject.Predmet.ProtustrankaIDrugi_1">ZAVRŠNI RADOVI LAMOT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ZAVRŠNI RADOVI LAMOT d.o.o., OIB 79715144927, Gornja Pačetina 42, 49000 Gornja Pačetina</izvorni_sadrzaj>
    <derivirana_varijabla naziv="DomainObject.Predmet.ProtustrankaIDrugiAdressOIB_1">ZAVRŠNI RADOVI LAMOT d.o.o., OIB 79715144927, Gornja Pačetina 42, 49000 Gornja Pačetina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ZAVRŠNI RADOVI LAMOT d.o.o.</item>
    </izvorni_sadrzaj>
    <derivirana_varijabla naziv="DomainObject.Predmet.SudioniciListNaziv_1">
      <item>FINA Regionalni centar Zagreb</item>
      <item>ZAVRŠNI RADOVI LAMOT d.o.o.</item>
    </derivirana_varijabla>
  </DomainObject.Predmet.SudioniciListNaziv>
  <DomainObject.Predmet.SudioniciListAdressOIB>
    <izvorni_sadrzaj>
      <item>FINA Regionalni centar Zagreb, OIB 85821130368, Trg svibanjskih žrtava 1995. 1,10000 Zagreb</item>
      <item>ZAVRŠNI RADOVI LAMOT d.o.o., OIB 79715144927, Gornja Pačetina 42,49000 Gornja Pačetina</item>
    </izvorni_sadrzaj>
    <derivirana_varijabla naziv="DomainObject.Predmet.SudioniciListAdressOIB_1">
      <item>FINA Regionalni centar Zagreb, OIB 85821130368, Trg svibanjskih žrtava 1995. 1,10000 Zagreb</item>
      <item>ZAVRŠNI RADOVI LAMOT d.o.o., OIB 79715144927, Gornja Pačetina 42,49000 Gornja Pačetina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79715144927</item>
    </izvorni_sadrzaj>
    <derivirana_varijabla naziv="DomainObject.Predmet.SudioniciListNazivOIB_1">
      <item>, OIB 85821130368</item>
      <item>, OIB 79715144927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171F09-A4C0-4514-BB1D-C81892EA6C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5389</properties:Characters>
  <properties:Lines>133</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2019-07-09T06:06:00Z</dcterms:created>
  <dc:creator>Vesna Fundurulić Perišin</dc:creator>
  <cp:lastModifiedBy>Gordana Cvitković</cp:lastModifiedBy>
  <cp:lastPrinted>2019-07-09T12:50:00Z</cp:lastPrinted>
  <dcterms:modified xmlns:xsi="http://www.w3.org/2001/XMLSchema-instance" xsi:type="dcterms:W3CDTF">2019-07-09T12:50:00Z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(St-1313-2019-poziv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