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43d8" w14:paraId="35043d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1401E">
        <w:t>7936/2015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04D64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C429C" w:rsidRPr="004C429C">
        <w:t xml:space="preserve"> </w:t>
      </w:r>
      <w:r w:rsidR="0071401E">
        <w:t>STINIVA d.o.o., Zagreb, 10. Vrbik 4</w:t>
      </w:r>
      <w:r w:rsidR="00013BBE">
        <w:t xml:space="preserve">, OIB: </w:t>
      </w:r>
      <w:r w:rsidR="0071401E">
        <w:t>64414900124</w:t>
      </w:r>
      <w:r w:rsidR="00013BBE">
        <w:t xml:space="preserve">, MBS: </w:t>
      </w:r>
      <w:r w:rsidR="0071401E">
        <w:t>080697759</w:t>
      </w:r>
      <w:r w:rsidR="00013BBE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1401E">
        <w:t>2.184,30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04D64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1401E">
      <w:t>7936/2015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1401E"/>
    <w:rsid w:val="00741FFD"/>
    <w:rsid w:val="00786AE3"/>
    <w:rsid w:val="007B13A4"/>
    <w:rsid w:val="007B5AFD"/>
    <w:rsid w:val="007C7891"/>
    <w:rsid w:val="007D5A5D"/>
    <w:rsid w:val="007E717E"/>
    <w:rsid w:val="00802127"/>
    <w:rsid w:val="008066A6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04D64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7936</izvorni_sadrzaj>
    <derivirana_varijabla naziv="DomainObject.Predmet.Broj_1">7936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St-7936/2015</izvorni_sadrzaj>
    <derivirana_varijabla naziv="DomainObject.Predmet.OznakaBroj_1">St-7936/2015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STINIVA d.o.o. zastupanog po punomoćniku Patricia Marinović Milanović</izvorni_sadrzaj>
    <derivirana_varijabla naziv="DomainObject.Predmet.ProtustrankaFormated_1">  STINIVA d.o.o. zastupanog po punomoćniku Patricia Marinović Milanović</derivirana_varijabla>
  </DomainObject.Predmet.ProtustrankaFormated>
  <DomainObject.Predmet.ProtustrankaFormatedOIB>
    <izvorni_sadrzaj>  STINIVA d.o.o., OIB 64414900124 zastupanog po punomoćniku Patricia Marinović Milanović</izvorni_sadrzaj>
    <derivirana_varijabla naziv="DomainObject.Predmet.ProtustrankaFormatedOIB_1">  STINIVA d.o.o., OIB 64414900124 zastupanog po punomoćniku Patricia Marinović Milanović</derivirana_varijabla>
  </DomainObject.Predmet.ProtustrankaFormatedOIB>
  <DomainObject.Predmet.ProtustrankaFormatedWithAdress>
    <izvorni_sadrzaj> STINIVA d.o.o., 10. Vrbik 4, 10000 Zagreb zastupanog po punomoćniku Patricia Marinović Milanović</izvorni_sadrzaj>
    <derivirana_varijabla naziv="DomainObject.Predmet.ProtustrankaFormatedWithAdress_1"> STINIVA d.o.o., 10. Vrbik 4, 10000 Zagreb zastupanog po punomoćniku Patricia Marinović Milanović</derivirana_varijabla>
  </DomainObject.Predmet.ProtustrankaFormatedWithAdress>
  <DomainObject.Predmet.ProtustrankaFormatedWithAdressOIB>
    <izvorni_sadrzaj> STINIVA d.o.o., OIB 64414900124, 10. Vrbik 4, 10000 Zagreb zastupanog po punomoćniku Patricia Marinović Milanović</izvorni_sadrzaj>
    <derivirana_varijabla naziv="DomainObject.Predmet.ProtustrankaFormatedWithAdressOIB_1"> STINIVA d.o.o., OIB 64414900124, 10. Vrbik 4, 10000 Zagreb zastupanog po punomoćniku Patricia Marinović Milanović</derivirana_varijabla>
  </DomainObject.Predmet.ProtustrankaFormatedWithAdressOIB>
  <DomainObject.Predmet.ProtustrankaWithAdress>
    <izvorni_sadrzaj>STINIVA d.o.o. 10. Vrbik 4, 10000 Zagreb</izvorni_sadrzaj>
    <derivirana_varijabla naziv="DomainObject.Predmet.ProtustrankaWithAdress_1">STINIVA d.o.o. 10. Vrbik 4, 10000 Zagreb</derivirana_varijabla>
  </DomainObject.Predmet.ProtustrankaWithAdress>
  <DomainObject.Predmet.ProtustrankaWithAdressOIB>
    <izvorni_sadrzaj>STINIVA d.o.o., OIB 64414900124, 10. Vrbik 4, 10000 Zagreb</izvorni_sadrzaj>
    <derivirana_varijabla naziv="DomainObject.Predmet.ProtustrankaWithAdressOIB_1">STINIVA d.o.o., OIB 64414900124, 10. Vrbik 4, 10000 Zagreb</derivirana_varijabla>
  </DomainObject.Predmet.ProtustrankaWithAdressOIB>
  <DomainObject.Predmet.ProtustrankaNazivFormated>
    <izvorni_sadrzaj>STINIVA d.o.o.</izvorni_sadrzaj>
    <derivirana_varijabla naziv="DomainObject.Predmet.ProtustrankaNazivFormated_1">STINIVA d.o.o.</derivirana_varijabla>
  </DomainObject.Predmet.ProtustrankaNazivFormated>
  <DomainObject.Predmet.ProtustrankaNazivFormatedOIB>
    <izvorni_sadrzaj>STINIVA d.o.o., OIB 64414900124</izvorni_sadrzaj>
    <derivirana_varijabla naziv="DomainObject.Predmet.ProtustrankaNazivFormatedOIB_1">STINIVA d.o.o., OIB 64414900124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STINIVA d.o.o. zastupanog po punomoćniku Patricia Marinović Milanović</item>
    </izvorni_sadrzaj>
    <derivirana_varijabla naziv="DomainObject.Predmet.ProtuStrankaListFormated_1">
      <item>STINIVA d.o.o. zastupanog po punomoćniku Patricia Marinović Milanović</item>
    </derivirana_varijabla>
  </DomainObject.Predmet.ProtuStrankaListFormated>
  <DomainObject.Predmet.ProtuStrankaListFormatedOIB>
    <izvorni_sadrzaj>
      <item>STINIVA d.o.o., OIB 64414900124 zastupanog po punomoćniku Patricia Marinović Milanović</item>
    </izvorni_sadrzaj>
    <derivirana_varijabla naziv="DomainObject.Predmet.ProtuStrankaListFormatedOIB_1">
      <item>STINIVA d.o.o., OIB 64414900124 zastupanog po punomoćniku Patricia Marinović Milanović</item>
    </derivirana_varijabla>
  </DomainObject.Predmet.ProtuStrankaListFormatedOIB>
  <DomainObject.Predmet.ProtuStrankaListFormatedWithAdress>
    <izvorni_sadrzaj>
      <item>STINIVA d.o.o., 10. Vrbik 4, 10000 Zagreb zastupanog po punomoćniku Patricia Marinović Milanović</item>
    </izvorni_sadrzaj>
    <derivirana_varijabla naziv="DomainObject.Predmet.ProtuStrankaListFormatedWithAdress_1">
      <item>STINIVA d.o.o., 10. Vrbik 4, 10000 Zagreb zastupanog po punomoćniku Patricia Marinović Milanović</item>
    </derivirana_varijabla>
  </DomainObject.Predmet.ProtuStrankaListFormatedWithAdress>
  <DomainObject.Predmet.ProtuStrankaListFormatedWithAdressOIB>
    <izvorni_sadrzaj>
      <item>STINIVA d.o.o., OIB 64414900124, 10. Vrbik 4, 10000 Zagreb zastupanog po punomoćniku Patricia Marinović Milanović</item>
    </izvorni_sadrzaj>
    <derivirana_varijabla naziv="DomainObject.Predmet.ProtuStrankaListFormatedWithAdressOIB_1">
      <item>STINIVA d.o.o., OIB 64414900124, 10. Vrbik 4, 10000 Zagreb zastupanog po punomoćniku Patricia Marinović Milanović</item>
    </derivirana_varijabla>
  </DomainObject.Predmet.ProtuStrankaListFormatedWithAdressOIB>
  <DomainObject.Predmet.ProtuStrankaListNazivFormated>
    <izvorni_sadrzaj>
      <item>STINIVA d.o.o.</item>
    </izvorni_sadrzaj>
    <derivirana_varijabla naziv="DomainObject.Predmet.ProtuStrankaListNazivFormated_1">
      <item>STINIVA d.o.o.</item>
    </derivirana_varijabla>
  </DomainObject.Predmet.ProtuStrankaListNazivFormated>
  <DomainObject.Predmet.ProtuStrankaListNazivFormatedOIB>
    <izvorni_sadrzaj>
      <item>STINIVA d.o.o., OIB 64414900124</item>
    </izvorni_sadrzaj>
    <derivirana_varijabla naziv="DomainObject.Predmet.ProtuStrankaListNazivFormatedOIB_1">
      <item>STINIVA d.o.o., OIB 64414900124</item>
    </derivirana_varijabla>
  </DomainObject.Predmet.ProtuStrankaListNazivFormatedOIB>
  <DomainObject.Predmet.OstaliListFormated>
    <izvorni_sadrzaj>
      <item>Patricia Marinović Milanović punomoćnik sudionika u postupku STINIVA d.o.o.</item>
    </izvorni_sadrzaj>
    <derivirana_varijabla naziv="DomainObject.Predmet.OstaliListFormated_1">
      <item>Patricia Marinović Milanović punomoćnik sudionika u postupku STINIVA d.o.o.</item>
    </derivirana_varijabla>
  </DomainObject.Predmet.OstaliListFormated>
  <DomainObject.Predmet.OstaliListFormatedOIB>
    <izvorni_sadrzaj>
      <item>Patricia Marinović Milanović, OIB 43803907180 punomoćnik sudionika u postupku STINIVA d.o.o.</item>
    </izvorni_sadrzaj>
    <derivirana_varijabla naziv="DomainObject.Predmet.OstaliListFormatedOIB_1">
      <item>Patricia Marinović Milanović, OIB 43803907180 punomoćnik sudionika u postupku STINIVA d.o.o.</item>
    </derivirana_varijabla>
  </DomainObject.Predmet.OstaliListFormatedOIB>
  <DomainObject.Predmet.OstaliListFormatedWithAdress>
    <izvorni_sadrzaj>
      <item>Patricia Marinović Milanović, Garićgradska Ulica 4, 10000 Zagreb punomoćnik sudionika u postupku STINIVA d.o.o.</item>
    </izvorni_sadrzaj>
    <derivirana_varijabla naziv="DomainObject.Predmet.OstaliListFormatedWithAdress_1">
      <item>Patricia Marinović Milanović, Garićgradska Ulica 4, 10000 Zagreb punomoćnik sudionika u postupku STINIVA d.o.o.</item>
    </derivirana_varijabla>
  </DomainObject.Predmet.OstaliListFormatedWithAdress>
  <DomainObject.Predmet.OstaliListFormatedWithAdressOIB>
    <izvorni_sadrzaj>
      <item>Patricia Marinović Milanović, OIB 43803907180, Garićgradska Ulica 4, 10000 Zagreb punomoćnik sudionika u postupku STINIVA d.o.o.</item>
    </izvorni_sadrzaj>
    <derivirana_varijabla naziv="DomainObject.Predmet.OstaliListFormatedWithAdressOIB_1">
      <item>Patricia Marinović Milanović, OIB 43803907180, Garićgradska Ulica 4, 10000 Zagreb punomoćnik sudionika u postupku STINIVA d.o.o.</item>
    </derivirana_varijabla>
  </DomainObject.Predmet.OstaliListFormatedWithAdressOIB>
  <DomainObject.Predmet.OstaliListNazivFormated>
    <izvorni_sadrzaj>
      <item>Patricia Marinović Milanović</item>
    </izvorni_sadrzaj>
    <derivirana_varijabla naziv="DomainObject.Predmet.OstaliListNazivFormated_1">
      <item>Patricia Marinović Milanović</item>
    </derivirana_varijabla>
  </DomainObject.Predmet.OstaliListNazivFormated>
  <DomainObject.Predmet.OstaliListNazivFormatedOIB>
    <izvorni_sadrzaj>
      <item>Patricia Marinović Milanović, OIB 43803907180</item>
    </izvorni_sadrzaj>
    <derivirana_varijabla naziv="DomainObject.Predmet.OstaliListNazivFormatedOIB_1">
      <item>Patricia Marinović Milanović, OIB 43803907180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STINIVA d.o.o.</izvorni_sadrzaj>
    <derivirana_varijabla naziv="DomainObject.Predmet.ProtustrankaIDrugi_1">STINIVA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STINIVA d.o.o., OIB 64414900124, 10. Vrbik 4, 10000 Zagreb</izvorni_sadrzaj>
    <derivirana_varijabla naziv="DomainObject.Predmet.ProtustrankaIDrugiAdressOIB_1">STINIVA d.o.o., OIB 64414900124, 10.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STINIVA d.o.o.</item>
      <item>Patricia Marinović Milanović</item>
    </izvorni_sadrzaj>
    <derivirana_varijabla naziv="DomainObject.Predmet.SudioniciListNaziv_1">
      <item>FINA Regionalni centar Zagreb</item>
      <item>STINIVA d.o.o.</item>
      <item>Patricia Marinović Milanović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STINIVA d.o.o., OIB 64414900124, 10. Vrbik 4,10000 Zagreb</item>
      <item>Patricia Marinović Milanović, OIB 43803907180, Garićgradska Ulica 4,10000 Zagreb</item>
    </izvorni_sadrzaj>
    <derivirana_varijabla naziv="DomainObject.Predmet.SudioniciListAdressOIB_1">
      <item>FINA Regionalni centar Zagreb, OIB 85821130368, Trg svibanjskih žrtava 1995. br. 1,10000 Zagreb</item>
      <item>STINIVA d.o.o., OIB 64414900124, 10. Vrbik 4,10000 Zagreb</item>
      <item>Patricia Marinović Milanović, OIB 43803907180, Garićgradska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64414900124</item>
      <item>, OIB 43803907180</item>
    </izvorni_sadrzaj>
    <derivirana_varijabla naziv="DomainObject.Predmet.SudioniciListNazivOIB_1">
      <item>, OIB 85821130368</item>
      <item>, OIB 64414900124</item>
      <item>, OIB 43803907180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2016-02-12T11:29:00Z</dcterms:created>
  <dc:creator>ilukac</dc:creator>
  <cp:lastModifiedBy>Mirela Šantek</cp:lastModifiedBy>
  <cp:lastPrinted>2016-03-14T09:35:00Z</cp:lastPrinted>
  <dcterms:modified xmlns:xsi="http://www.w3.org/2001/XMLSchema-instance" xsi:type="dcterms:W3CDTF">2016-03-16T14:30:00Z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