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63186" w:rsidP="00B542FA" w:rsidRDefault="00563186" w14:paraId="f6f9496" w14:textId="f6f949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015B" w:rsidR="002D60CE" w:rsidP="002D60CE" w:rsidRDefault="002D60CE">
      <w:pPr>
        <w:jc w:val="both"/>
      </w:pPr>
      <w:r w:rsidRPr="00B9015B">
        <w:t>REPUBLIKA HRVATSKA</w:t>
      </w:r>
    </w:p>
    <w:p w:rsidRPr="00B9015B" w:rsidR="002D60CE" w:rsidP="00681B1A" w:rsidRDefault="002D60CE">
      <w:r w:rsidRPr="00B9015B">
        <w:t xml:space="preserve">TRGOVAČKI SUD U ZAGREBU                                                                </w:t>
      </w:r>
      <w:r w:rsidR="00CF42F4">
        <w:t>86</w:t>
      </w:r>
      <w:r w:rsidRPr="00B9015B">
        <w:t>. St</w:t>
      </w:r>
      <w:r w:rsidR="00857AD7">
        <w:t>-</w:t>
      </w:r>
      <w:r w:rsidR="002F7424">
        <w:t>2930</w:t>
      </w:r>
      <w:r w:rsidR="00A446AE">
        <w:t>/</w:t>
      </w:r>
      <w:r w:rsidR="00CF42F4">
        <w:t>18</w:t>
      </w:r>
    </w:p>
    <w:p w:rsidRPr="00B9015B" w:rsidR="002D60CE" w:rsidP="002D60CE" w:rsidRDefault="002D60CE">
      <w:pPr>
        <w:jc w:val="both"/>
      </w:pPr>
      <w:r w:rsidRPr="00B9015B">
        <w:t>Amruševa 2/II</w:t>
      </w:r>
    </w:p>
    <w:p w:rsidRPr="00F324F6" w:rsidR="00C40A44" w:rsidP="00C40A44" w:rsidRDefault="007150E9">
      <w:pPr>
        <w:jc w:val="center"/>
      </w:pPr>
      <w:r>
        <w:t>R</w:t>
      </w:r>
      <w:r w:rsidRPr="00F324F6" w:rsidR="00C40A44">
        <w:t xml:space="preserve"> E P U B L I K A   H R V A T S K A</w:t>
      </w:r>
    </w:p>
    <w:p w:rsidRPr="00F324F6" w:rsidR="00C40A44" w:rsidP="002D60CE" w:rsidRDefault="00C40A44">
      <w:pPr>
        <w:jc w:val="center"/>
      </w:pPr>
    </w:p>
    <w:p w:rsidRPr="00F324F6" w:rsidR="002D60CE" w:rsidP="002D60CE" w:rsidRDefault="002D60CE">
      <w:pPr>
        <w:jc w:val="center"/>
      </w:pPr>
      <w:r w:rsidRPr="00F324F6">
        <w:t>R J E Š E NJ E</w:t>
      </w:r>
    </w:p>
    <w:p w:rsidRPr="00B9015B" w:rsidR="002D60CE" w:rsidP="002D60CE" w:rsidRDefault="002D60CE">
      <w:pPr>
        <w:jc w:val="both"/>
        <w:rPr>
          <w:b/>
        </w:rPr>
      </w:pPr>
    </w:p>
    <w:p w:rsidRPr="00B9015B" w:rsidR="000B22E7" w:rsidP="00C40A44" w:rsidRDefault="00F324F6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 xml:space="preserve">mr.sc. </w:t>
      </w:r>
      <w:r w:rsidR="00CF42F4">
        <w:t>Ani Nagy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Pr="00C63030" w:rsidR="00C63030">
        <w:rPr>
          <w:lang w:val="pt-BR"/>
        </w:rPr>
        <w:t>FINANCIJSK</w:t>
      </w:r>
      <w:r w:rsidR="0089151C">
        <w:rPr>
          <w:lang w:val="pt-BR"/>
        </w:rPr>
        <w:t>A</w:t>
      </w:r>
      <w:r w:rsidRPr="00C63030" w:rsid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Pr="00C63030" w:rsidR="00C63030">
        <w:rPr>
          <w:lang w:val="pt-BR"/>
        </w:rPr>
        <w:t xml:space="preserve">, Zagreb, Ulica grada Vukovara 70, OIB: </w:t>
      </w:r>
      <w:r w:rsidRPr="00C63030" w:rsidR="00C63030">
        <w:t>85821130368</w:t>
      </w:r>
      <w:r w:rsidRPr="00C63030" w:rsidR="00C63030">
        <w:rPr>
          <w:lang w:val="pt-BR"/>
        </w:rPr>
        <w:t xml:space="preserve">, za otvaranje stečajnog postupka nad dužnikom </w:t>
      </w:r>
      <w:r w:rsidR="002F7424">
        <w:rPr>
          <w:lang w:val="pt-BR"/>
        </w:rPr>
        <w:t>KANDELABER j.d.o.o., OIB 58272228392, Sisak, Kneza Domagoja 6</w:t>
      </w:r>
      <w:r w:rsidRPr="00400D27" w:rsidR="00400D27">
        <w:rPr>
          <w:lang w:val="pt-BR"/>
        </w:rPr>
        <w:t>,</w:t>
      </w:r>
      <w:r w:rsidRPr="00B9015B" w:rsidR="000B22E7">
        <w:rPr>
          <w:lang w:val="pt-BR"/>
        </w:rPr>
        <w:t xml:space="preserve"> </w:t>
      </w:r>
      <w:r w:rsidR="00CF639D">
        <w:rPr>
          <w:lang w:val="pt-BR"/>
        </w:rPr>
        <w:t>29</w:t>
      </w:r>
      <w:r w:rsidR="009C5206">
        <w:rPr>
          <w:lang w:val="pt-BR"/>
        </w:rPr>
        <w:t xml:space="preserve">. </w:t>
      </w:r>
      <w:r w:rsidR="00917E99">
        <w:rPr>
          <w:lang w:val="pt-BR"/>
        </w:rPr>
        <w:t>kolovoza</w:t>
      </w:r>
      <w:r w:rsidR="001B7B4C">
        <w:rPr>
          <w:lang w:val="pt-BR"/>
        </w:rPr>
        <w:t xml:space="preserve"> 2019</w:t>
      </w:r>
      <w:r w:rsidR="00DF73AA">
        <w:rPr>
          <w:lang w:val="pt-BR"/>
        </w:rPr>
        <w:t>.</w:t>
      </w:r>
      <w:r w:rsidRPr="00B9015B" w:rsidR="000B22E7">
        <w:t>,</w:t>
      </w:r>
    </w:p>
    <w:p w:rsidR="00C1469E" w:rsidP="00D677F7" w:rsidRDefault="00C1469E">
      <w:pPr>
        <w:jc w:val="center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Pr="00B9015B" w:rsidR="00065B42" w:rsidP="00065B42" w:rsidRDefault="00065B42">
      <w:r w:rsidRPr="00B9015B">
        <w:t xml:space="preserve"> </w:t>
      </w:r>
    </w:p>
    <w:p w:rsidRPr="00B9015B"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</w:t>
      </w:r>
      <w:r w:rsidR="00D01E10">
        <w:t xml:space="preserve"> za provedbom stečajnoga postup</w:t>
      </w:r>
      <w:r w:rsidRPr="00704DD0" w:rsid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F7424">
        <w:rPr>
          <w:lang w:val="pt-BR"/>
        </w:rPr>
        <w:t>KANDELABER j.d.o.o., OIB 58272228392, Sisak, Kneza Domagoja 6</w:t>
      </w:r>
      <w:r w:rsidRPr="00E444EA" w:rsid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Pr="005543BD" w:rsidR="005543BD">
        <w:rPr>
          <w:lang w:val="pt-BR"/>
        </w:rPr>
        <w:t xml:space="preserve"> </w:t>
      </w:r>
      <w:r w:rsidR="00591F57">
        <w:t>20</w:t>
      </w:r>
      <w:r w:rsidRPr="00134F3A" w:rsid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2F7424">
        <w:t>2930</w:t>
      </w:r>
      <w:r w:rsidRPr="00B9015B" w:rsidR="00535D8E">
        <w:t>-</w:t>
      </w:r>
      <w:r w:rsidR="00A446AE">
        <w:t>1</w:t>
      </w:r>
      <w:r w:rsidR="00011A51">
        <w:t>8</w:t>
      </w:r>
      <w:r w:rsidRPr="00B9015B" w:rsidR="00A0793E">
        <w:t>.</w:t>
      </w:r>
    </w:p>
    <w:p w:rsidR="00A17F45" w:rsidP="0021298E" w:rsidRDefault="00A17F45">
      <w:pPr>
        <w:ind w:firstLine="708"/>
        <w:jc w:val="both"/>
      </w:pP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>osobe koje imaju pravni interes za provedbom stečajnoga postupaka nad dužnikom</w:t>
      </w:r>
      <w:r w:rsidRPr="00B9015B">
        <w:t xml:space="preserve"> </w:t>
      </w:r>
      <w:r w:rsidR="002F7424">
        <w:rPr>
          <w:lang w:val="pt-BR"/>
        </w:rPr>
        <w:t>KANDELABER j.d.o.o., OIB 58272228392, Sisak, Kneza Domagoja 6</w:t>
      </w:r>
      <w:r w:rsidRPr="005B004F" w:rsid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Pr="00B9015B" w:rsidR="00D677F7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Pr="00B9015B" w:rsidR="00D677F7" w:rsidP="00065B42" w:rsidRDefault="00D677F7"/>
    <w:p w:rsidRPr="00B9015B" w:rsidR="00065B42" w:rsidP="00D677F7" w:rsidRDefault="00065B42">
      <w:pPr>
        <w:jc w:val="center"/>
      </w:pPr>
      <w:r w:rsidRPr="00B9015B">
        <w:t>Obrazloženje</w:t>
      </w:r>
    </w:p>
    <w:p w:rsidRPr="005543BD" w:rsidR="005543BD" w:rsidP="00901CFD" w:rsidRDefault="00065B42">
      <w:r w:rsidRPr="00B9015B">
        <w:t xml:space="preserve"> </w:t>
      </w:r>
    </w:p>
    <w:p w:rsidRPr="00E974B3" w:rsidR="00E76997" w:rsidP="00E76997" w:rsidRDefault="00082C15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2F7424">
        <w:rPr>
          <w:lang w:val="pt-BR"/>
        </w:rPr>
        <w:t>KANDELABER j.d.o.o., OIB 58272228392, Sisak, Kneza Domagoja 6</w:t>
      </w:r>
      <w:r w:rsidR="002F7424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Pr="00B40789" w:rsidR="00B40789">
        <w:t xml:space="preserve">U prijedlogu za otvaranje stečajnog postupka se u bitnome navodi kako je </w:t>
      </w:r>
      <w:r w:rsidR="002F7424">
        <w:t>15</w:t>
      </w:r>
      <w:r w:rsidR="002405A1">
        <w:t>. studenog 2018</w:t>
      </w:r>
      <w:r w:rsidR="00CB775A">
        <w:t>.</w:t>
      </w:r>
      <w:r w:rsidRPr="00B40789" w:rsidR="00B40789">
        <w:t xml:space="preserve"> dužnik u Očevidniku redoslijeda osnova za plaćanje imao evidentirane neizvršene osnove za plaćanje u neprekinutom razdoblju od 120 dana, u ukupnom iznosu od </w:t>
      </w:r>
      <w:r w:rsidR="002F7424">
        <w:t>13.400,07 kn, te je imao 2</w:t>
      </w:r>
      <w:r w:rsidR="00AB4953">
        <w:t xml:space="preserve"> zaposlenih</w:t>
      </w:r>
      <w:r w:rsidRPr="00B40789" w:rsidR="00B40789">
        <w:t>.</w:t>
      </w:r>
    </w:p>
    <w:p w:rsidR="00A17F45" w:rsidP="00A17F45" w:rsidRDefault="00A17F45">
      <w:pPr>
        <w:ind w:firstLine="709"/>
        <w:jc w:val="both"/>
      </w:pPr>
    </w:p>
    <w:p w:rsidR="00225613" w:rsidP="00A17F45" w:rsidRDefault="00225613">
      <w:pPr>
        <w:ind w:firstLine="709"/>
        <w:jc w:val="both"/>
      </w:pPr>
      <w:r>
        <w:t xml:space="preserve">Rješenjem suda od </w:t>
      </w:r>
      <w:r w:rsidR="00CB775A">
        <w:t>10</w:t>
      </w:r>
      <w:r w:rsidR="00EF22B2">
        <w:t>. travnja 201</w:t>
      </w:r>
      <w:r w:rsidR="00CB775A">
        <w:t>9</w:t>
      </w:r>
      <w:r w:rsidR="00EF22B2">
        <w:t>.</w:t>
      </w:r>
      <w:r w:rsidR="002B01BF">
        <w:t xml:space="preserve">, koje je </w:t>
      </w:r>
      <w:r w:rsidR="00B40789">
        <w:t>istoga dana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CB775A">
        <w:t>28</w:t>
      </w:r>
      <w:r w:rsidR="00B40789">
        <w:t xml:space="preserve">. </w:t>
      </w:r>
      <w:r w:rsidR="00CB775A">
        <w:t>lipnja</w:t>
      </w:r>
      <w:r w:rsidR="00DF73AA">
        <w:t xml:space="preserve"> 201</w:t>
      </w:r>
      <w:r w:rsidR="00CB775A">
        <w:t>9</w:t>
      </w:r>
      <w:r w:rsidR="00DF73AA">
        <w:t>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DF73AA">
        <w:t>o uredno pozvani dužnik, niti osoba ovlaštena za zastupanje dužnika.</w:t>
      </w:r>
      <w:r>
        <w:t xml:space="preserve"> </w:t>
      </w:r>
    </w:p>
    <w:p w:rsidR="00C85395" w:rsidP="0083257E" w:rsidRDefault="00C85395">
      <w:pPr>
        <w:ind w:firstLine="708"/>
        <w:jc w:val="both"/>
      </w:pPr>
    </w:p>
    <w:p w:rsidR="001861A1" w:rsidP="0083257E" w:rsidRDefault="0083257E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Pr="00B9015B" w:rsidR="001861A1">
        <w:t>. st</w:t>
      </w:r>
      <w:r w:rsidR="005910D1">
        <w:t>avka</w:t>
      </w:r>
      <w:r w:rsidR="001861A1">
        <w:t xml:space="preserve"> 1. SZ-a</w:t>
      </w:r>
      <w:r w:rsidRPr="00B9015B" w:rsidR="001861A1">
        <w:t xml:space="preserve"> </w:t>
      </w:r>
      <w:r>
        <w:t xml:space="preserve">propisano je da </w:t>
      </w:r>
      <w:r w:rsidR="001861A1">
        <w:t>ak</w:t>
      </w:r>
      <w:r w:rsidRPr="00704DD0" w:rsidR="001861A1">
        <w:t xml:space="preserve">o prije otvaranja stečajnoga postupka sud utvrdi da imovina dužnika koja bi ušla u stečajnu masu nije dovoljna ni za </w:t>
      </w:r>
      <w:r w:rsidRPr="00704DD0" w:rsidR="001861A1">
        <w:lastRenderedPageBreak/>
        <w:t>namirenje troškova toga postupka ili je neznatne vrijednosti, rješenjem će pozvati osobe koje imaju pravni interes</w:t>
      </w:r>
      <w:r w:rsidR="001861A1">
        <w:t xml:space="preserve"> za provedbom stečajnoga postup</w:t>
      </w:r>
      <w:r w:rsidRPr="00704DD0" w:rsidR="001861A1">
        <w:t>ka da u roku od 15 dana uplate predujam za namirenje troškova prethodnoga i otvorenoga stečajnog postupka</w:t>
      </w:r>
      <w:r w:rsidRPr="00B9015B" w:rsidR="001861A1">
        <w:t xml:space="preserve">. </w:t>
      </w:r>
      <w:r w:rsidR="001861A1">
        <w:t>Stavkom 2. navedenog članka propisano je da a</w:t>
      </w:r>
      <w:r w:rsidRPr="00704DD0" w:rsidR="001861A1">
        <w:t xml:space="preserve">ko osobe iz stavka 1. </w:t>
      </w:r>
      <w:r>
        <w:t>toga</w:t>
      </w:r>
      <w:r w:rsidRPr="00704DD0" w:rsidR="001861A1">
        <w:t xml:space="preserve"> članka ne predujme traženi iznos, sud će donijeti rješenje o otvaranju i zaključenju stečajnoga postupka</w:t>
      </w:r>
      <w:r w:rsidR="001861A1">
        <w:t>.</w:t>
      </w:r>
    </w:p>
    <w:p w:rsidRPr="007F5E0F" w:rsidR="00D80672" w:rsidP="008019C2" w:rsidRDefault="00D80672">
      <w:pPr>
        <w:ind w:firstLine="709"/>
        <w:jc w:val="both"/>
      </w:pPr>
    </w:p>
    <w:p w:rsidR="008019C2" w:rsidP="008019C2" w:rsidRDefault="005549EA">
      <w:pPr>
        <w:ind w:firstLine="709"/>
        <w:jc w:val="both"/>
      </w:pPr>
      <w:r w:rsidRPr="007F5E0F">
        <w:t xml:space="preserve">Iz Potvrde o </w:t>
      </w:r>
      <w:r w:rsidR="00FB0A0C">
        <w:t>neizvršenim osnovama za plaćanje</w:t>
      </w:r>
      <w:r w:rsidR="005910D1">
        <w:t xml:space="preserve"> (list </w:t>
      </w:r>
      <w:r w:rsidR="00733CCC">
        <w:t>1</w:t>
      </w:r>
      <w:r w:rsidR="00787D3C">
        <w:t>5</w:t>
      </w:r>
      <w:r w:rsidR="005910D1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Pr="007F5E0F" w:rsidR="00D80672">
        <w:t xml:space="preserve">je </w:t>
      </w:r>
      <w:r w:rsidR="003850D1">
        <w:t>12. travnja 2019</w:t>
      </w:r>
      <w:r w:rsidR="005910D1">
        <w:t xml:space="preserve">. </w:t>
      </w:r>
      <w:r w:rsidRPr="007F5E0F">
        <w:t>dužnik u Očevidniku redoslijeda osnova za plaćanje ima</w:t>
      </w:r>
      <w:r w:rsidRPr="007F5E0F" w:rsidR="00D80672">
        <w:t>o</w:t>
      </w:r>
      <w:r w:rsidRPr="007F5E0F">
        <w:t xml:space="preserve"> evidentirane neizvršene osnove za plaćanje u neprekinutom razdoblju od </w:t>
      </w:r>
      <w:r w:rsidR="0060619C">
        <w:t>267</w:t>
      </w:r>
      <w:r w:rsidR="00BB154E">
        <w:t xml:space="preserve"> dana</w:t>
      </w:r>
      <w:r w:rsidR="00C85395">
        <w:t xml:space="preserve"> u ukupnom iznosu od </w:t>
      </w:r>
      <w:r w:rsidR="0060619C">
        <w:t>17.616,70</w:t>
      </w:r>
      <w:r w:rsidR="00C85395">
        <w:t xml:space="preserve"> kn.</w:t>
      </w:r>
      <w:r w:rsidR="00BB154E">
        <w:t xml:space="preserve"> </w:t>
      </w:r>
      <w:r w:rsidR="008019C2">
        <w:t>Dakle, u konkretnom slučaju dužnik u očevidniku o redoslijedu plaćanja ima evidentirane neizvršene osnove za plaćanje u razdoblju dužem od 60 dana (koju činjenicu zastupnik po zakonu dužnika nije osporio), zbog čega se, u skladu s odredbom čl</w:t>
      </w:r>
      <w:r w:rsidR="00F31FBE">
        <w:t>anka</w:t>
      </w:r>
      <w:r w:rsidR="008019C2">
        <w:t xml:space="preserve"> 6. st</w:t>
      </w:r>
      <w:r w:rsidR="00F31FBE">
        <w:t>avka</w:t>
      </w:r>
      <w:r w:rsidR="008019C2">
        <w:t xml:space="preserve"> 2. podstavak 1. SZ-a, smatra da je dužnik nesposoban za plaćanje. Slijedom navedenog sud je, </w:t>
      </w:r>
      <w:r w:rsidRPr="004E77EF" w:rsidR="008019C2">
        <w:t>na temelju odredbe čl</w:t>
      </w:r>
      <w:r w:rsidR="00F31FBE">
        <w:t>anka</w:t>
      </w:r>
      <w:r w:rsidRPr="004E77EF" w:rsidR="008019C2">
        <w:t xml:space="preserve"> 5. st</w:t>
      </w:r>
      <w:r w:rsidR="00F31FBE">
        <w:t>avka</w:t>
      </w:r>
      <w:r w:rsidRPr="004E77EF" w:rsidR="008019C2">
        <w:t xml:space="preserve"> 1. SZ-a</w:t>
      </w:r>
      <w:r w:rsidR="008019C2">
        <w:t>,</w:t>
      </w:r>
      <w:r w:rsidRPr="004E77EF" w:rsidR="008019C2">
        <w:t xml:space="preserve"> utvrdio postojanje stečajnog razloga nesposobnosti za plaćanje</w:t>
      </w:r>
      <w:r w:rsidR="008019C2">
        <w:t xml:space="preserve"> u smislu odredaba čl</w:t>
      </w:r>
      <w:r w:rsidR="00F31FBE">
        <w:t>anka</w:t>
      </w:r>
      <w:r w:rsidR="008019C2">
        <w:t xml:space="preserve"> 6. SZ-a.</w:t>
      </w:r>
    </w:p>
    <w:p w:rsidR="00A17F45" w:rsidP="006D72C2" w:rsidRDefault="00A17F45">
      <w:pPr>
        <w:pStyle w:val="Tijeloteksta"/>
        <w:ind w:firstLine="708"/>
      </w:pPr>
    </w:p>
    <w:p w:rsidR="00A17F45" w:rsidP="006D72C2" w:rsidRDefault="00B24911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>
        <w:t xml:space="preserve"> (</w:t>
      </w:r>
      <w:r w:rsidR="00F31FBE">
        <w:t>i</w:t>
      </w:r>
      <w:r>
        <w:t xml:space="preserve">spis na listu </w:t>
      </w:r>
      <w:r w:rsidR="00483F63">
        <w:t>4</w:t>
      </w:r>
      <w:r>
        <w:t>. spisa)</w:t>
      </w:r>
      <w:r w:rsidR="00857324">
        <w:t>.</w:t>
      </w:r>
    </w:p>
    <w:p w:rsidR="00457978" w:rsidP="006D72C2" w:rsidRDefault="00457978">
      <w:pPr>
        <w:pStyle w:val="Tijeloteksta"/>
        <w:ind w:firstLine="708"/>
      </w:pPr>
    </w:p>
    <w:p w:rsidR="00457978" w:rsidP="006D72C2" w:rsidRDefault="00B24911">
      <w:pPr>
        <w:pStyle w:val="Tijeloteksta"/>
        <w:ind w:firstLine="708"/>
      </w:pPr>
      <w:r>
        <w:t xml:space="preserve">Osim toga, </w:t>
      </w:r>
      <w:r w:rsidR="00457978">
        <w:t xml:space="preserve">iz Uvjerenja </w:t>
      </w:r>
      <w:r w:rsidR="004C7C28">
        <w:t xml:space="preserve">Stanice za tehnički pregled vozila od </w:t>
      </w:r>
      <w:r w:rsidR="00483F63">
        <w:t>2</w:t>
      </w:r>
      <w:r w:rsidR="006921D3">
        <w:t>9</w:t>
      </w:r>
      <w:r w:rsidR="00F31FBE">
        <w:t>. travnja</w:t>
      </w:r>
      <w:r w:rsidR="004C7C28">
        <w:t xml:space="preserve"> 201</w:t>
      </w:r>
      <w:r w:rsidR="00483F63">
        <w:t>9</w:t>
      </w:r>
      <w:r w:rsidR="004C7C28">
        <w:t xml:space="preserve">. (list </w:t>
      </w:r>
      <w:r w:rsidR="006921D3">
        <w:t>17</w:t>
      </w:r>
      <w:r w:rsidR="004C7C28">
        <w:t>. spisa)</w:t>
      </w:r>
      <w:r w:rsidR="00457978">
        <w:t>, koje je ovaj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nije evidentiran kao vlasnik vozila.</w:t>
      </w:r>
    </w:p>
    <w:p w:rsidR="00187DB3" w:rsidP="006D72C2" w:rsidRDefault="00187DB3">
      <w:pPr>
        <w:pStyle w:val="Tijeloteksta"/>
        <w:ind w:firstLine="708"/>
      </w:pPr>
    </w:p>
    <w:p w:rsidR="008D5709" w:rsidP="006D72C2" w:rsidRDefault="005C2B6C">
      <w:pPr>
        <w:pStyle w:val="Tijeloteksta"/>
        <w:ind w:firstLine="708"/>
      </w:pPr>
      <w:r>
        <w:t xml:space="preserve">Uzevši u obzir navedeno sud je,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Pr="00134F3A" w:rsidR="009B1748">
        <w:t>koje imaju pravni interes</w:t>
      </w:r>
      <w:r w:rsidR="009B1748">
        <w:t xml:space="preserve"> za provedbom stečajnoga postup</w:t>
      </w:r>
      <w:r w:rsidRPr="00134F3A" w:rsidR="009B1748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Pr="00134F3A" w:rsidR="009B1748">
        <w:t>troškov</w:t>
      </w:r>
      <w:r w:rsidR="008D5709">
        <w:t>e</w:t>
      </w:r>
      <w:r w:rsidRPr="00134F3A" w:rsidR="009B1748">
        <w:t xml:space="preserve"> prethodnog</w:t>
      </w:r>
      <w:r w:rsidR="009B1748">
        <w:t>a</w:t>
      </w:r>
      <w:r w:rsidRPr="00134F3A" w:rsidR="009B1748">
        <w:t xml:space="preserve"> i</w:t>
      </w:r>
      <w:r w:rsidR="009B1748">
        <w:t xml:space="preserve"> otvorenoga</w:t>
      </w:r>
      <w:r w:rsidRPr="00134F3A" w:rsidR="009B1748">
        <w:t xml:space="preserve"> stečajn</w:t>
      </w:r>
      <w:r w:rsidR="003D0115">
        <w:t>og postupka u ukupnom iznosu 20</w:t>
      </w:r>
      <w:r w:rsidRPr="00134F3A" w:rsidR="009B1748">
        <w:t>.000,00 kn</w:t>
      </w:r>
      <w:r w:rsidR="008D5709">
        <w:t>.</w:t>
      </w:r>
    </w:p>
    <w:p w:rsidR="00A17F45" w:rsidP="0054341C" w:rsidRDefault="00A17F45">
      <w:pPr>
        <w:ind w:firstLine="708"/>
        <w:jc w:val="both"/>
      </w:pPr>
    </w:p>
    <w:p w:rsidR="0054341C" w:rsidP="0054341C" w:rsidRDefault="00AC0FE4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Pr="0054341C" w:rsidR="000D4154">
        <w:t>s</w:t>
      </w:r>
      <w:r w:rsidRPr="00AC0FE4">
        <w:rPr>
          <w:color w:val="000000"/>
        </w:rPr>
        <w:t>tečajni upravitelj ima pravo na nagradu za svoj rad i naknadu stvarnih troškova.</w:t>
      </w:r>
      <w:r w:rsidRPr="0054341C" w:rsidR="000D4154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Pr="0054341C" w:rsidR="000D4154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Pr="0054341C" w:rsidR="000D4154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Pr="0054341C" w:rsidR="000D4154">
        <w:rPr>
          <w:color w:val="000000"/>
        </w:rPr>
        <w:t>)</w:t>
      </w:r>
      <w:r w:rsidRPr="00AC0FE4">
        <w:rPr>
          <w:color w:val="000000"/>
        </w:rPr>
        <w:t>.</w:t>
      </w:r>
      <w:r w:rsidRPr="0054341C" w:rsidR="000D4154">
        <w:rPr>
          <w:color w:val="000000"/>
        </w:rPr>
        <w:t xml:space="preserve"> </w:t>
      </w:r>
      <w:r w:rsidRPr="0054341C" w:rsid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="00187DB3" w:rsidP="008D5709" w:rsidRDefault="00187DB3">
      <w:pPr>
        <w:pStyle w:val="Tijeloteksta"/>
        <w:ind w:firstLine="708"/>
      </w:pPr>
    </w:p>
    <w:p w:rsidR="008F656F" w:rsidP="008D5709" w:rsidRDefault="00302673">
      <w:pPr>
        <w:pStyle w:val="Tijeloteksta"/>
        <w:ind w:firstLine="708"/>
      </w:pPr>
      <w:r>
        <w:t>U konkretnom slučaju t</w:t>
      </w:r>
      <w:r w:rsidRPr="000D4154" w:rsidR="008D5709">
        <w:t xml:space="preserve">roškovi prethodnoga i otvorenoga stečajnog postupka u </w:t>
      </w:r>
      <w:r>
        <w:t>ukupnom</w:t>
      </w:r>
      <w:r w:rsidRPr="000D4154" w:rsidR="008D5709">
        <w:t xml:space="preserve"> iznosu </w:t>
      </w:r>
      <w:r>
        <w:t xml:space="preserve">od </w:t>
      </w:r>
      <w:r w:rsidRPr="000D4154" w:rsidR="008D5709">
        <w:t>20.000,00 kn</w:t>
      </w:r>
      <w:r w:rsidR="00923F98">
        <w:t xml:space="preserve"> bazirani su na trajanju postupka u vremenu od 6 mjeseci, a sastoje se od: </w:t>
      </w:r>
      <w:r w:rsidRPr="000D4154" w:rsidR="009B1748">
        <w:t>nagrad</w:t>
      </w:r>
      <w:r>
        <w:t>e</w:t>
      </w:r>
      <w:r w:rsidRPr="000D4154" w:rsidR="009B1748">
        <w:t xml:space="preserve"> stečajnom upravitelju </w:t>
      </w:r>
      <w:r>
        <w:t xml:space="preserve">u ukupnom iznosu od </w:t>
      </w:r>
      <w:r w:rsidRPr="000D4154" w:rsidR="009B1748">
        <w:t>5.000</w:t>
      </w:r>
      <w:r w:rsidRPr="00134F3A" w:rsidR="009B1748">
        <w:t>,00 kn</w:t>
      </w:r>
      <w:r w:rsidR="00732F2C">
        <w:t xml:space="preserve"> bruto</w:t>
      </w:r>
      <w:r w:rsidRPr="00134F3A" w:rsidR="009B1748">
        <w:t>, troško</w:t>
      </w:r>
      <w:r w:rsidR="009B1748">
        <w:t>v</w:t>
      </w:r>
      <w:r>
        <w:t>a</w:t>
      </w:r>
      <w:r w:rsidR="009B1748">
        <w:t xml:space="preserve"> knjigovodstva 1</w:t>
      </w:r>
      <w:r w:rsidRPr="00134F3A" w:rsidR="009B1748">
        <w:t>.500,00 kn</w:t>
      </w:r>
      <w:r>
        <w:t xml:space="preserve"> mjesečno</w:t>
      </w:r>
      <w:r w:rsidR="00923F98">
        <w:t xml:space="preserve"> (1.500,00 kn x 6 mjeseci = 9.000,00 kn)</w:t>
      </w:r>
      <w:r w:rsidRPr="00134F3A" w:rsidR="009B1748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Pr="00134F3A" w:rsidR="009B1748">
        <w:t>,</w:t>
      </w:r>
      <w:r w:rsidR="00923F98">
        <w:t>00 kn x 6 mjeseci = 6.000,00 kn).</w:t>
      </w:r>
    </w:p>
    <w:p w:rsidR="00187DB3" w:rsidP="008D5709" w:rsidRDefault="00187DB3">
      <w:pPr>
        <w:pStyle w:val="Tijeloteksta"/>
        <w:ind w:firstLine="708"/>
      </w:pPr>
    </w:p>
    <w:p w:rsidRPr="00134F3A" w:rsidR="009B1748" w:rsidP="008D5709" w:rsidRDefault="008F656F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Pr="00134F3A" w:rsidR="009B1748">
        <w:t xml:space="preserve"> </w:t>
      </w:r>
    </w:p>
    <w:p w:rsidR="00A17F45" w:rsidP="00F60A6C" w:rsidRDefault="009B1748">
      <w:pPr>
        <w:jc w:val="both"/>
      </w:pPr>
      <w:r>
        <w:tab/>
      </w:r>
    </w:p>
    <w:p w:rsidR="008F656F" w:rsidP="00A17F45" w:rsidRDefault="008F656F">
      <w:pPr>
        <w:ind w:firstLine="708"/>
        <w:jc w:val="both"/>
      </w:pPr>
      <w:r>
        <w:lastRenderedPageBreak/>
        <w:t>Odluka iz točke II. izreke ovog rj</w:t>
      </w:r>
      <w:r w:rsidR="004C7C28">
        <w:t xml:space="preserve">ešenja temelji se na odredbi članka </w:t>
      </w:r>
      <w:r>
        <w:t>132. st</w:t>
      </w:r>
      <w:r w:rsidR="004C7C28">
        <w:t>avka</w:t>
      </w:r>
      <w:r>
        <w:t xml:space="preserve"> 2. </w:t>
      </w:r>
      <w:r w:rsidR="004C7C28">
        <w:t xml:space="preserve"> </w:t>
      </w:r>
      <w:r>
        <w:t>SZ-a.</w:t>
      </w:r>
    </w:p>
    <w:p w:rsidR="008F656F" w:rsidP="00732F2C" w:rsidRDefault="008F656F">
      <w:pPr>
        <w:jc w:val="both"/>
      </w:pPr>
    </w:p>
    <w:p w:rsidRPr="00B9015B" w:rsidR="00065B42" w:rsidP="00732F2C" w:rsidRDefault="001013EE">
      <w:pPr>
        <w:jc w:val="center"/>
      </w:pPr>
      <w:r w:rsidRPr="00B9015B">
        <w:t xml:space="preserve">U </w:t>
      </w:r>
      <w:r w:rsidRPr="00B9015B" w:rsidR="00065B42">
        <w:t>Zagreb</w:t>
      </w:r>
      <w:r w:rsidRPr="00B9015B" w:rsidR="009B3D51">
        <w:t xml:space="preserve">u </w:t>
      </w:r>
      <w:r w:rsidR="00CF639D">
        <w:t>29</w:t>
      </w:r>
      <w:r w:rsidR="001B7B4C">
        <w:t>. kolovoza 2019</w:t>
      </w:r>
      <w:r w:rsidRPr="00B9015B" w:rsidR="00065B42">
        <w:t>.</w:t>
      </w:r>
    </w:p>
    <w:p w:rsidRPr="00DD5222" w:rsidR="00DD5222" w:rsidP="00DD5222" w:rsidRDefault="00065B42">
      <w:pPr>
        <w:tabs>
          <w:tab w:val="left" w:pos="5100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Pr="00DD5222" w:rsidR="00DD5222">
        <w:t>Sudac:</w:t>
      </w:r>
    </w:p>
    <w:p w:rsidRPr="00DD5222" w:rsidR="00DD5222" w:rsidP="00BA13D4" w:rsidRDefault="00BA13D4">
      <w:pPr>
        <w:overflowPunct w:val="false"/>
        <w:autoSpaceDE w:val="false"/>
        <w:autoSpaceDN w:val="false"/>
        <w:adjustRightInd w:val="false"/>
        <w:ind w:left="5040"/>
        <w:jc w:val="center"/>
        <w:textAlignment w:val="baseline"/>
      </w:pPr>
      <w:r>
        <w:t xml:space="preserve">       </w:t>
      </w:r>
      <w:r w:rsidRPr="00DD5222" w:rsidR="00DD5222">
        <w:t xml:space="preserve">mr.sc. </w:t>
      </w:r>
      <w:r>
        <w:t>Ana Nagy</w:t>
      </w:r>
      <w:r w:rsidR="00BE0600">
        <w:t>, v.r.</w:t>
      </w:r>
    </w:p>
    <w:p w:rsidR="00A17F45" w:rsidP="00F110C5" w:rsidRDefault="00A17F45">
      <w:pPr>
        <w:jc w:val="both"/>
        <w:rPr>
          <w:lang w:val="da-DK"/>
        </w:rPr>
      </w:pPr>
    </w:p>
    <w:p w:rsidRPr="00732F2C" w:rsidR="00F110C5" w:rsidP="00F110C5" w:rsidRDefault="00F110C5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Pr="00732F2C" w:rsidR="00F110C5" w:rsidP="00F110C5" w:rsidRDefault="00F110C5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="00A17F45" w:rsidP="00065B42" w:rsidRDefault="00A17F45"/>
    <w:p w:rsidR="00BE0600" w:rsidP="00065B42" w:rsidRDefault="00BE0600"/>
    <w:p w:rsidR="00BE0600" w:rsidP="00BE0600" w:rsidRDefault="00BE0600">
      <w:pPr>
        <w:autoSpaceDE w:val="false"/>
        <w:autoSpaceDN w:val="false"/>
        <w:adjustRightInd w:val="false"/>
      </w:pPr>
      <w:r>
        <w:t>Za točnost otpravka - ovl. službenik</w:t>
      </w:r>
    </w:p>
    <w:p w:rsidRPr="00A17F45" w:rsidR="00F110C5" w:rsidP="00BE0600" w:rsidRDefault="00BE0600">
      <w:r>
        <w:t>Katarina Drndelić</w:t>
      </w:r>
    </w:p>
    <w:sectPr w:rsidRPr="00A17F45" w:rsidR="00F110C5" w:rsidSect="00563186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63186" w:rsidP="00563186" w:rsidRDefault="00563186">
      <w:r>
        <w:separator/>
      </w:r>
    </w:p>
  </w:endnote>
  <w:endnote w:type="continuationSeparator" w:id="0">
    <w:p w:rsidR="00563186" w:rsidP="00563186" w:rsidRDefault="00563186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63186" w:rsidP="00563186" w:rsidRDefault="00563186">
      <w:r>
        <w:separator/>
      </w:r>
    </w:p>
  </w:footnote>
  <w:footnote w:type="continuationSeparator" w:id="0">
    <w:p w:rsidR="00563186" w:rsidP="00563186" w:rsidRDefault="00563186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025" w:rsidR="00563186" w:rsidP="00060193" w:rsidRDefault="00563186">
    <w:pPr>
      <w:pStyle w:val="Zaglavlje"/>
      <w:tabs>
        <w:tab w:val="left" w:pos="6975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BE0600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1B7B4C">
      <w:rPr>
        <w:sz w:val="24"/>
        <w:szCs w:val="24"/>
      </w:rPr>
      <w:t>86</w:t>
    </w:r>
    <w:r w:rsidRPr="002F7025">
      <w:rPr>
        <w:sz w:val="24"/>
        <w:szCs w:val="24"/>
      </w:rPr>
      <w:t>. St-</w:t>
    </w:r>
    <w:r w:rsidR="002F7424">
      <w:rPr>
        <w:sz w:val="24"/>
        <w:szCs w:val="24"/>
      </w:rPr>
      <w:t>2930</w:t>
    </w:r>
    <w:r w:rsidR="005910D1">
      <w:rPr>
        <w:sz w:val="24"/>
        <w:szCs w:val="24"/>
      </w:rPr>
      <w:t>/18</w:t>
    </w:r>
  </w:p>
  <w:p w:rsidR="00563186" w:rsidRDefault="00563186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B42"/>
    <w:rsid w:val="00006FA4"/>
    <w:rsid w:val="00011A51"/>
    <w:rsid w:val="000179AE"/>
    <w:rsid w:val="0004070C"/>
    <w:rsid w:val="0005307D"/>
    <w:rsid w:val="00060193"/>
    <w:rsid w:val="00064A60"/>
    <w:rsid w:val="0006539F"/>
    <w:rsid w:val="00065B42"/>
    <w:rsid w:val="00072DD6"/>
    <w:rsid w:val="00082C15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1013EE"/>
    <w:rsid w:val="00134F3A"/>
    <w:rsid w:val="00155927"/>
    <w:rsid w:val="00160A72"/>
    <w:rsid w:val="00160B46"/>
    <w:rsid w:val="00182BD3"/>
    <w:rsid w:val="00183A0B"/>
    <w:rsid w:val="0018461A"/>
    <w:rsid w:val="001861A1"/>
    <w:rsid w:val="00187DB3"/>
    <w:rsid w:val="00193D60"/>
    <w:rsid w:val="00196982"/>
    <w:rsid w:val="001A762F"/>
    <w:rsid w:val="001B7B4C"/>
    <w:rsid w:val="001D2524"/>
    <w:rsid w:val="001D2BC4"/>
    <w:rsid w:val="001D500C"/>
    <w:rsid w:val="001E2FD2"/>
    <w:rsid w:val="0021298E"/>
    <w:rsid w:val="002216FB"/>
    <w:rsid w:val="00225613"/>
    <w:rsid w:val="00233208"/>
    <w:rsid w:val="002405A1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2F7424"/>
    <w:rsid w:val="00302673"/>
    <w:rsid w:val="00341766"/>
    <w:rsid w:val="003850D1"/>
    <w:rsid w:val="003A640E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83F63"/>
    <w:rsid w:val="00496278"/>
    <w:rsid w:val="004B08A4"/>
    <w:rsid w:val="004C428C"/>
    <w:rsid w:val="004C7C28"/>
    <w:rsid w:val="00501EBB"/>
    <w:rsid w:val="00510C83"/>
    <w:rsid w:val="005356ED"/>
    <w:rsid w:val="00535D8E"/>
    <w:rsid w:val="00537019"/>
    <w:rsid w:val="00540560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A364A"/>
    <w:rsid w:val="005B004F"/>
    <w:rsid w:val="005C2B6C"/>
    <w:rsid w:val="005F03BD"/>
    <w:rsid w:val="0060619C"/>
    <w:rsid w:val="00606CC8"/>
    <w:rsid w:val="00644EFB"/>
    <w:rsid w:val="0065448B"/>
    <w:rsid w:val="00662884"/>
    <w:rsid w:val="00681B1A"/>
    <w:rsid w:val="006921D3"/>
    <w:rsid w:val="006970B9"/>
    <w:rsid w:val="006A3912"/>
    <w:rsid w:val="006C57B8"/>
    <w:rsid w:val="006D3FFA"/>
    <w:rsid w:val="006D58C4"/>
    <w:rsid w:val="006D72C2"/>
    <w:rsid w:val="006F0FB4"/>
    <w:rsid w:val="006F6C1C"/>
    <w:rsid w:val="00704DD0"/>
    <w:rsid w:val="007150E9"/>
    <w:rsid w:val="0073274A"/>
    <w:rsid w:val="00732F2C"/>
    <w:rsid w:val="00733CCC"/>
    <w:rsid w:val="00752CC1"/>
    <w:rsid w:val="00754CF2"/>
    <w:rsid w:val="00756788"/>
    <w:rsid w:val="00785121"/>
    <w:rsid w:val="00787D3C"/>
    <w:rsid w:val="00797D2E"/>
    <w:rsid w:val="00797D5C"/>
    <w:rsid w:val="007B068E"/>
    <w:rsid w:val="007D02E9"/>
    <w:rsid w:val="007D5510"/>
    <w:rsid w:val="007D578B"/>
    <w:rsid w:val="007E1B39"/>
    <w:rsid w:val="007E6A6F"/>
    <w:rsid w:val="007F3058"/>
    <w:rsid w:val="007F570C"/>
    <w:rsid w:val="007F5E0F"/>
    <w:rsid w:val="008019C2"/>
    <w:rsid w:val="0080318E"/>
    <w:rsid w:val="008204DE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0E17"/>
    <w:rsid w:val="00901CFD"/>
    <w:rsid w:val="00917E99"/>
    <w:rsid w:val="00923F98"/>
    <w:rsid w:val="00937068"/>
    <w:rsid w:val="00947BCF"/>
    <w:rsid w:val="00973C2C"/>
    <w:rsid w:val="00974A7E"/>
    <w:rsid w:val="009B1748"/>
    <w:rsid w:val="009B2647"/>
    <w:rsid w:val="009B3D51"/>
    <w:rsid w:val="009C5206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4953"/>
    <w:rsid w:val="00AB56AB"/>
    <w:rsid w:val="00AC0FE4"/>
    <w:rsid w:val="00AF5597"/>
    <w:rsid w:val="00B03687"/>
    <w:rsid w:val="00B07EF1"/>
    <w:rsid w:val="00B232B1"/>
    <w:rsid w:val="00B24911"/>
    <w:rsid w:val="00B40789"/>
    <w:rsid w:val="00B62E90"/>
    <w:rsid w:val="00B663C4"/>
    <w:rsid w:val="00B77471"/>
    <w:rsid w:val="00B9015B"/>
    <w:rsid w:val="00BA13D4"/>
    <w:rsid w:val="00BB07E0"/>
    <w:rsid w:val="00BB154E"/>
    <w:rsid w:val="00BB3E7B"/>
    <w:rsid w:val="00BC3C1A"/>
    <w:rsid w:val="00BC67EF"/>
    <w:rsid w:val="00BD0442"/>
    <w:rsid w:val="00BE0600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63030"/>
    <w:rsid w:val="00C70FDE"/>
    <w:rsid w:val="00C71906"/>
    <w:rsid w:val="00C85395"/>
    <w:rsid w:val="00C90682"/>
    <w:rsid w:val="00CB775A"/>
    <w:rsid w:val="00CC17F9"/>
    <w:rsid w:val="00CC7299"/>
    <w:rsid w:val="00CF0E40"/>
    <w:rsid w:val="00CF42F4"/>
    <w:rsid w:val="00CF639D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DF73AA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D3805"/>
    <w:rsid w:val="00EE6FE8"/>
    <w:rsid w:val="00EF22B2"/>
    <w:rsid w:val="00EF3D26"/>
    <w:rsid w:val="00F110C5"/>
    <w:rsid w:val="00F31FBE"/>
    <w:rsid w:val="00F324F6"/>
    <w:rsid w:val="00F46EE9"/>
    <w:rsid w:val="00F603AC"/>
    <w:rsid w:val="00F60A6C"/>
    <w:rsid w:val="00F617D8"/>
    <w:rsid w:val="00FA08F1"/>
    <w:rsid w:val="00FB0A0C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semiHidden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paragraph" w:styleId="Podnoje">
    <w:name w:val="footer"/>
    <w:basedOn w:val="Normal"/>
    <w:link w:val="PodnojeChar"/>
    <w:rsid w:val="0056318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563186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E060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060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E060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E060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E060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06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6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6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6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6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kolovoza 2019.</izvorni_sadrzaj>
    <derivirana_varijabla naziv="DomainObject.DatumDonosenjaOdluke_1">29.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2930</izvorni_sadrzaj>
    <derivirana_varijabla naziv="DomainObject.Predmet.Broj_1">2930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St-2930/2018</izvorni_sadrzaj>
    <derivirana_varijabla naziv="DomainObject.Predmet.OznakaBroj_1">St-2930/2018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KANDELABER j.d.o.o. za trgovinu i usluge</izvorni_sadrzaj>
    <derivirana_varijabla naziv="DomainObject.Predmet.ProtustrankaFormated_1">  KANDELABER j.d.o.o. za trgovinu i usluge</derivirana_varijabla>
  </DomainObject.Predmet.ProtustrankaFormated>
  <DomainObject.Predmet.ProtustrankaFormatedOIB>
    <izvorni_sadrzaj>  KANDELABER j.d.o.o. za trgovinu i usluge, OIB 58272228392</izvorni_sadrzaj>
    <derivirana_varijabla naziv="DomainObject.Predmet.ProtustrankaFormatedOIB_1">  KANDELABER j.d.o.o. za trgovinu i usluge, OIB 58272228392</derivirana_varijabla>
  </DomainObject.Predmet.ProtustrankaFormatedOIB>
  <DomainObject.Predmet.ProtustrankaFormatedWithAdress>
    <izvorni_sadrzaj> KANDELABER j.d.o.o. za trgovinu i usluge, Kneza Domagoja 6, 44000 Sisak</izvorni_sadrzaj>
    <derivirana_varijabla naziv="DomainObject.Predmet.ProtustrankaFormatedWithAdress_1"> KANDELABER j.d.o.o. za trgovinu i usluge, Kneza Domagoja 6, 44000 Sisak</derivirana_varijabla>
  </DomainObject.Predmet.ProtustrankaFormatedWithAdress>
  <DomainObject.Predmet.ProtustrankaFormatedWithAdressOIB>
    <izvorni_sadrzaj> KANDELABER j.d.o.o. za trgovinu i usluge, OIB 58272228392, Kneza Domagoja 6, 44000 Sisak</izvorni_sadrzaj>
    <derivirana_varijabla naziv="DomainObject.Predmet.ProtustrankaFormatedWithAdressOIB_1"> KANDELABER j.d.o.o. za trgovinu i usluge, OIB 58272228392, Kneza Domagoja 6, 44000 Sisak</derivirana_varijabla>
  </DomainObject.Predmet.ProtustrankaFormatedWithAdressOIB>
  <DomainObject.Predmet.ProtustrankaWithAdress>
    <izvorni_sadrzaj>KANDELABER j.d.o.o. za trgovinu i usluge Kneza Domagoja 6, 44000 Sisak</izvorni_sadrzaj>
    <derivirana_varijabla naziv="DomainObject.Predmet.ProtustrankaWithAdress_1">KANDELABER j.d.o.o. za trgovinu i usluge Kneza Domagoja 6, 44000 Sisak</derivirana_varijabla>
  </DomainObject.Predmet.ProtustrankaWithAdress>
  <DomainObject.Predmet.ProtustrankaWithAdressOIB>
    <izvorni_sadrzaj>KANDELABER j.d.o.o. za trgovinu i usluge, OIB 58272228392, Kneza Domagoja 6, 44000 Sisak</izvorni_sadrzaj>
    <derivirana_varijabla naziv="DomainObject.Predmet.ProtustrankaWithAdressOIB_1">KANDELABER j.d.o.o. za trgovinu i usluge, OIB 58272228392, Kneza Domagoja 6, 44000 Sisak</derivirana_varijabla>
  </DomainObject.Predmet.ProtustrankaWithAdressOIB>
  <DomainObject.Predmet.ProtustrankaNazivFormated>
    <izvorni_sadrzaj>KANDELABER j.d.o.o. za trgovinu i usluge</izvorni_sadrzaj>
    <derivirana_varijabla naziv="DomainObject.Predmet.ProtustrankaNazivFormated_1">KANDELABER j.d.o.o. za trgovinu i usluge</derivirana_varijabla>
  </DomainObject.Predmet.ProtustrankaNazivFormated>
  <DomainObject.Predmet.ProtustrankaNazivFormatedOIB>
    <izvorni_sadrzaj>KANDELABER j.d.o.o. za trgovinu i usluge, OIB 58272228392</izvorni_sadrzaj>
    <derivirana_varijabla naziv="DomainObject.Predmet.ProtustrankaNazivFormatedOIB_1">KANDELABER j.d.o.o. za trgovinu i usluge, OIB 58272228392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Joško Baran</izvorni_sadrzaj>
    <derivirana_varijabla naziv="DomainObject.Predmet.StrankaFormated_1">  FINA Regionalni centar Zagreb; Joško Baran</derivirana_varijabla>
  </DomainObject.Predmet.StrankaFormated>
  <DomainObject.Predmet.StrankaFormatedOIB>
    <izvorni_sadrzaj>  FINA Regionalni centar Zagreb, OIB 85821130368; Joško Baran, OIB 44878992467</izvorni_sadrzaj>
    <derivirana_varijabla naziv="DomainObject.Predmet.StrankaFormatedOIB_1">  FINA Regionalni centar Zagreb, OIB 85821130368; Joško Baran, OIB 44878992467</derivirana_varijabla>
  </DomainObject.Predmet.StrankaFormatedOIB>
  <DomainObject.Predmet.StrankaFormatedWithAdress>
    <izvorni_sadrzaj> FINA Regionalni centar Zagreb, Trg svibanjskih žrtava 1995. 1, 10000 Zagreb; Joško Baran, Barani 12, 21202 Kladnjice</izvorni_sadrzaj>
    <derivirana_varijabla naziv="DomainObject.Predmet.StrankaFormatedWithAdress_1"> FINA Regionalni centar Zagreb, Trg svibanjskih žrtava 1995. 1, 10000 Zagreb; Joško Baran, Barani 12, 21202 Kladnjice</derivirana_varijabla>
  </DomainObject.Predmet.StrankaFormatedWithAdress>
  <DomainObject.Predmet.StrankaFormatedWithAdressOIB>
    <izvorni_sadrzaj> FINA Regionalni centar Zagreb, OIB 85821130368, Trg svibanjskih žrtava 1995. 1, 10000 Zagreb; Joško Baran, OIB 44878992467, Barani 12, 21202 Kladnjice</izvorni_sadrzaj>
    <derivirana_varijabla naziv="DomainObject.Predmet.StrankaFormatedWithAdressOIB_1"> FINA Regionalni centar Zagreb, OIB 85821130368, Trg svibanjskih žrtava 1995. 1, 10000 Zagreb; Joško Baran, OIB 44878992467, Barani 12, 21202 Kladnjice</derivirana_varijabla>
  </DomainObject.Predmet.StrankaFormatedWithAdressOIB>
  <DomainObject.Predmet.StrankaWithAdress>
    <izvorni_sadrzaj>FINA Regionalni centar Zagreb Trg svibanjskih žrtava 1995. 1,10000 Zagreb,Joško Baran Barani 12,21202 Kladnjice</izvorni_sadrzaj>
    <derivirana_varijabla naziv="DomainObject.Predmet.StrankaWithAdress_1">FINA Regionalni centar Zagreb Trg svibanjskih žrtava 1995. 1,10000 Zagreb,Joško Baran Barani 12,21202 Kladnjice</derivirana_varijabla>
  </DomainObject.Predmet.StrankaWithAdress>
  <DomainObject.Predmet.StrankaWithAdressOIB>
    <izvorni_sadrzaj>FINA Regionalni centar Zagreb, OIB 85821130368, Trg svibanjskih žrtava 1995. 1,10000 Zagreb,Joško Baran, OIB 44878992467, Barani 12,21202 Kladnjice</izvorni_sadrzaj>
    <derivirana_varijabla naziv="DomainObject.Predmet.StrankaWithAdressOIB_1">FINA Regionalni centar Zagreb, OIB 85821130368, Trg svibanjskih žrtava 1995. 1,10000 Zagreb,Joško Baran, OIB 44878992467, Barani 12,21202 Kladnjice</derivirana_varijabla>
  </DomainObject.Predmet.StrankaWithAdressOIB>
  <DomainObject.Predmet.StrankaNazivFormated>
    <izvorni_sadrzaj>FINA Regionalni centar Zagreb,Joško Baran</izvorni_sadrzaj>
    <derivirana_varijabla naziv="DomainObject.Predmet.StrankaNazivFormated_1">FINA Regionalni centar Zagreb,Joško Baran</derivirana_varijabla>
  </DomainObject.Predmet.StrankaNazivFormated>
  <DomainObject.Predmet.StrankaNazivFormatedOIB>
    <izvorni_sadrzaj>FINA Regionalni centar Zagreb, OIB 85821130368,Joško Baran, OIB 44878992467</izvorni_sadrzaj>
    <derivirana_varijabla naziv="DomainObject.Predmet.StrankaNazivFormatedOIB_1">FINA Regionalni centar Zagreb, OIB 85821130368,Joško Baran, OIB 44878992467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Joško Baran</item>
    </izvorni_sadrzaj>
    <derivirana_varijabla naziv="DomainObject.Predmet.StrankaListFormated_1">
      <item>FINA Regionalni centar Zagreb</item>
      <item>Joško Baran</item>
    </derivirana_varijabla>
  </DomainObject.Predmet.StrankaListFormated>
  <DomainObject.Predmet.StrankaListFormatedOIB>
    <izvorni_sadrzaj>
      <item>FINA Regionalni centar Zagreb, OIB 85821130368</item>
      <item>Joško Baran, OIB 44878992467</item>
    </izvorni_sadrzaj>
    <derivirana_varijabla naziv="DomainObject.Predmet.StrankaListFormatedOIB_1">
      <item>FINA Regionalni centar Zagreb, OIB 85821130368</item>
      <item>Joško Baran, OIB 44878992467</item>
    </derivirana_varijabla>
  </DomainObject.Predmet.StrankaListFormatedOIB>
  <DomainObject.Predmet.StrankaListFormatedWithAdress>
    <izvorni_sadrzaj>
      <item>FINA Regionalni centar Zagreb, Trg svibanjskih žrtava 1995. 1, 10000 Zagreb</item>
      <item>Joško Baran, Barani 12, 21202 Kladnjice</item>
    </izvorni_sadrzaj>
    <derivirana_varijabla naziv="DomainObject.Predmet.StrankaListFormatedWithAdress_1">
      <item>FINA Regionalni centar Zagreb, Trg svibanjskih žrtava 1995. 1, 10000 Zagreb</item>
      <item>Joško Baran, Barani 12, 21202 Kladnjice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Joško Baran, OIB 44878992467, Barani 12, 21202 Kladnjice</item>
    </izvorni_sadrzaj>
    <derivirana_varijabla naziv="DomainObject.Predmet.StrankaListFormatedWithAdressOIB_1">
      <item>FINA Regionalni centar Zagreb, OIB 85821130368, Trg svibanjskih žrtava 1995. 1, 10000 Zagreb</item>
      <item>Joško Baran, OIB 44878992467, Barani 12, 21202 Kladnjice</item>
    </derivirana_varijabla>
  </DomainObject.Predmet.StrankaListFormatedWithAdressOIB>
  <DomainObject.Predmet.StrankaListNazivFormated>
    <izvorni_sadrzaj>
      <item>FINA Regionalni centar Zagreb</item>
      <item>Joško Baran</item>
    </izvorni_sadrzaj>
    <derivirana_varijabla naziv="DomainObject.Predmet.StrankaListNazivFormated_1">
      <item>FINA Regionalni centar Zagreb</item>
      <item>Joško Baran</item>
    </derivirana_varijabla>
  </DomainObject.Predmet.StrankaListNazivFormated>
  <DomainObject.Predmet.StrankaListNazivFormatedOIB>
    <izvorni_sadrzaj>
      <item>FINA Regionalni centar Zagreb, OIB 85821130368</item>
      <item>Joško Baran, OIB 44878992467</item>
    </izvorni_sadrzaj>
    <derivirana_varijabla naziv="DomainObject.Predmet.StrankaListNazivFormatedOIB_1">
      <item>FINA Regionalni centar Zagreb, OIB 85821130368</item>
      <item>Joško Baran, OIB 44878992467</item>
    </derivirana_varijabla>
  </DomainObject.Predmet.StrankaListNazivFormatedOIB>
  <DomainObject.Predmet.ProtuStrankaListFormated>
    <izvorni_sadrzaj>
      <item>KANDELABER j.d.o.o. za trgovinu i usluge</item>
    </izvorni_sadrzaj>
    <derivirana_varijabla naziv="DomainObject.Predmet.ProtuStrankaListFormated_1">
      <item>KANDELABER j.d.o.o. za trgovinu i usluge</item>
    </derivirana_varijabla>
  </DomainObject.Predmet.ProtuStrankaListFormated>
  <DomainObject.Predmet.ProtuStrankaListFormatedOIB>
    <izvorni_sadrzaj>
      <item>KANDELABER j.d.o.o. za trgovinu i usluge, OIB 58272228392</item>
    </izvorni_sadrzaj>
    <derivirana_varijabla naziv="DomainObject.Predmet.ProtuStrankaListFormatedOIB_1">
      <item>KANDELABER j.d.o.o. za trgovinu i usluge, OIB 58272228392</item>
    </derivirana_varijabla>
  </DomainObject.Predmet.ProtuStrankaListFormatedOIB>
  <DomainObject.Predmet.ProtuStrankaListFormatedWithAdress>
    <izvorni_sadrzaj>
      <item>KANDELABER j.d.o.o. za trgovinu i usluge, Kneza Domagoja 6, 44000 Sisak</item>
    </izvorni_sadrzaj>
    <derivirana_varijabla naziv="DomainObject.Predmet.ProtuStrankaListFormatedWithAdress_1">
      <item>KANDELABER j.d.o.o. za trgovinu i usluge, Kneza Domagoja 6, 44000 Sisak</item>
    </derivirana_varijabla>
  </DomainObject.Predmet.ProtuStrankaListFormatedWithAdress>
  <DomainObject.Predmet.ProtuStrankaListFormatedWithAdressOIB>
    <izvorni_sadrzaj>
      <item>KANDELABER j.d.o.o. za trgovinu i usluge, OIB 58272228392, Kneza Domagoja 6, 44000 Sisak</item>
    </izvorni_sadrzaj>
    <derivirana_varijabla naziv="DomainObject.Predmet.ProtuStrankaListFormatedWithAdressOIB_1">
      <item>KANDELABER j.d.o.o. za trgovinu i usluge, OIB 58272228392, Kneza Domagoja 6, 44000 Sisak</item>
    </derivirana_varijabla>
  </DomainObject.Predmet.ProtuStrankaListFormatedWithAdressOIB>
  <DomainObject.Predmet.ProtuStrankaListNazivFormated>
    <izvorni_sadrzaj>
      <item>KANDELABER j.d.o.o. za trgovinu i usluge</item>
    </izvorni_sadrzaj>
    <derivirana_varijabla naziv="DomainObject.Predmet.ProtuStrankaListNazivFormated_1">
      <item>KANDELABER j.d.o.o. za trgovinu i usluge</item>
    </derivirana_varijabla>
  </DomainObject.Predmet.ProtuStrankaListNazivFormated>
  <DomainObject.Predmet.ProtuStrankaListNazivFormatedOIB>
    <izvorni_sadrzaj>
      <item>KANDELABER j.d.o.o. za trgovinu i usluge, OIB 58272228392</item>
    </izvorni_sadrzaj>
    <derivirana_varijabla naziv="DomainObject.Predmet.ProtuStrankaListNazivFormatedOIB_1">
      <item>KANDELABER j.d.o.o. za trgovinu i usluge, OIB 58272228392</item>
    </derivirana_varijabla>
  </DomainObject.Predmet.ProtuStrankaListNazivFormatedOIB>
  <DomainObject.Predmet.OstaliListFormated>
    <izvorni_sadrzaj>
      <item>Joško Baran</item>
      <item>OTP banka Hrvatska dioničko društvo</item>
    </izvorni_sadrzaj>
    <derivirana_varijabla naziv="DomainObject.Predmet.OstaliListFormated_1">
      <item>Joško Baran</item>
      <item>OTP banka Hrvatska dioničko društvo</item>
    </derivirana_varijabla>
  </DomainObject.Predmet.OstaliListFormated>
  <DomainObject.Predmet.OstaliListFormatedOIB>
    <izvorni_sadrzaj>
      <item>Joško Baran, OIB 44878992467</item>
      <item>OTP banka Hrvatska dioničko društvo, OIB 52508873833</item>
    </izvorni_sadrzaj>
    <derivirana_varijabla naziv="DomainObject.Predmet.OstaliListFormatedOIB_1">
      <item>Joško Baran, OIB 44878992467</item>
      <item>OTP banka Hrvatska dioničko društvo, OIB 52508873833</item>
    </derivirana_varijabla>
  </DomainObject.Predmet.OstaliListFormatedOIB>
  <DomainObject.Predmet.OstaliListFormatedWithAdress>
    <izvorni_sadrzaj>
      <item>Joško Baran, Barani 12, 21202 Kladnjice</item>
      <item>OTP banka Hrvatska dioničko društvo, Domovinskog rata 61, 21000 Split</item>
    </izvorni_sadrzaj>
    <derivirana_varijabla naziv="DomainObject.Predmet.OstaliListFormatedWithAdress_1">
      <item>Joško Baran, Barani 12, 21202 Kladnjice</item>
      <item>OTP banka Hrvatska dioničko društvo, Domovinskog rata 61, 21000 Split</item>
    </derivirana_varijabla>
  </DomainObject.Predmet.OstaliListFormatedWithAdress>
  <DomainObject.Predmet.OstaliListFormatedWithAdressOIB>
    <izvorni_sadrzaj>
      <item>Joško Baran, OIB 44878992467, Barani 12, 21202 Kladnjice</item>
      <item>OTP banka Hrvatska dioničko društvo, OIB 52508873833, Domovinskog rata 61, 21000 Split</item>
    </izvorni_sadrzaj>
    <derivirana_varijabla naziv="DomainObject.Predmet.OstaliListFormatedWithAdressOIB_1">
      <item>Joško Baran, OIB 44878992467, Barani 12, 21202 Kladnjice</item>
      <item>OTP banka Hrvatska dioničko društvo, OIB 52508873833, Domovinskog rata 61, 21000 Split</item>
    </derivirana_varijabla>
  </DomainObject.Predmet.OstaliListFormatedWithAdressOIB>
  <DomainObject.Predmet.OstaliListNazivFormated>
    <izvorni_sadrzaj>
      <item>Joško Baran</item>
      <item>OTP banka Hrvatska dioničko društvo</item>
    </izvorni_sadrzaj>
    <derivirana_varijabla naziv="DomainObject.Predmet.OstaliListNazivFormated_1">
      <item>Joško Baran</item>
      <item>OTP banka Hrvatska dioničko društvo</item>
    </derivirana_varijabla>
  </DomainObject.Predmet.OstaliListNazivFormated>
  <DomainObject.Predmet.OstaliListNazivFormatedOIB>
    <izvorni_sadrzaj>
      <item>Joško Baran, OIB 44878992467</item>
      <item>OTP banka Hrvatska dioničko društvo, OIB 52508873833</item>
    </izvorni_sadrzaj>
    <derivirana_varijabla naziv="DomainObject.Predmet.OstaliListNazivFormatedOIB_1">
      <item>Joško Baran, OIB 44878992467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kolovoza 2019.</izvorni_sadrzaj>
    <derivirana_varijabla naziv="DomainObject.Datum_1">29.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KANDELABER j.d.o.o. za trgovinu i usluge</izvorni_sadrzaj>
    <derivirana_varijabla naziv="DomainObject.Predmet.ProtustrankaIDrugi_1">KANDELABER j.d.o.o.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KANDELABER j.d.o.o. za trgovinu i usluge, OIB 58272228392, Kneza Domagoja 6, 44000 Sisak</izvorni_sadrzaj>
    <derivirana_varijabla naziv="DomainObject.Predmet.ProtustrankaIDrugiAdressOIB_1">KANDELABER j.d.o.o. za trgovinu i usluge, OIB 58272228392, Kneza Domagoja 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KANDELABER j.d.o.o. za trgovinu i usluge</item>
      <item>Joško Baran</item>
      <item>OTP banka Hrvatska dioničko društvo</item>
      <item>Joško Baran</item>
    </izvorni_sadrzaj>
    <derivirana_varijabla naziv="DomainObject.Predmet.SudioniciListNaziv_1">
      <item>FINA Regionalni centar Zagreb</item>
      <item>KANDELABER j.d.o.o. za trgovinu i usluge</item>
      <item>Joško Baran</item>
      <item>OTP banka Hrvatska dioničko društvo</item>
      <item>Joško Baran</item>
    </derivirana_varijabla>
  </DomainObject.Predmet.SudioniciListNaziv>
  <DomainObject.Predmet.SudioniciListAdressOIB>
    <izvorni_sadrzaj>
      <item>FINA Regionalni centar Zagreb, OIB 85821130368, Trg svibanjskih žrtava 1995. 1,10000 Zagreb</item>
      <item>KANDELABER j.d.o.o. za trgovinu i usluge, OIB 58272228392, Kneza Domagoja 6,44000 Sisak</item>
      <item>Joško Baran, OIB 44878992467, Barani 12,21202 Kladnjice</item>
      <item>OTP banka Hrvatska dioničko društvo, OIB 52508873833, Domovinskog rata 61,21000 Split</item>
      <item>Joško Baran, OIB 44878992467, Barani 12,21202 Kladnjice</item>
    </izvorni_sadrzaj>
    <derivirana_varijabla naziv="DomainObject.Predmet.SudioniciListAdressOIB_1">
      <item>FINA Regionalni centar Zagreb, OIB 85821130368, Trg svibanjskih žrtava 1995. 1,10000 Zagreb</item>
      <item>KANDELABER j.d.o.o. za trgovinu i usluge, OIB 58272228392, Kneza Domagoja 6,44000 Sisak</item>
      <item>Joško Baran, OIB 44878992467, Barani 12,21202 Kladnjice</item>
      <item>OTP banka Hrvatska dioničko društvo, OIB 52508873833, Domovinskog rata 61,21000 Split</item>
      <item>Joško Baran, OIB 44878992467, Barani 12,21202 Kladnjice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58272228392</item>
      <item>, OIB 44878992467</item>
      <item>, OIB 52508873833</item>
      <item>, OIB 44878992467</item>
    </izvorni_sadrzaj>
    <derivirana_varijabla naziv="DomainObject.Predmet.SudioniciListNazivOIB_1">
      <item>, OIB 85821130368</item>
      <item>, OIB 58272228392</item>
      <item>, OIB 44878992467</item>
      <item>, OIB 52508873833</item>
      <item>, OIB 44878992467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lipnja 2019.</izvorni_sadrzaj>
    <derivirana_varijabla naziv="DomainObject.Predmet.DatumZadnjeOdrzaneSudskeRadnje_1">28. lipnja 2019.</derivirana_varijabla>
  </DomainObject.Predmet.DatumZadnjeOdrzaneSudskeRadnje>
  <DomainObject.PredzadnjaOdlukaIzPredmeta.DatumDonosenjaOdluke>
    <izvorni_sadrzaj>10. travnja 2019.</izvorni_sadrzaj>
    <derivirana_varijabla naziv="DomainObject.PredzadnjaOdlukaIzPredmeta.DatumDonosenjaOdluke_1">10. travnja 2019.</derivirana_varijabla>
  </DomainObject.PredzadnjaOdlukaIzPredmeta.DatumDonosenjaOdluke>
  <DomainObject.PredzadnjaOdlukaIzPredmeta.Oznaka>
    <izvorni_sadrzaj>St-2930/2018-7</izvorni_sadrzaj>
    <derivirana_varijabla naziv="DomainObject.PredzadnjaOdlukaIzPredmeta.Oznaka_1">St-2930/2018-7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38276E-27B0-43F3-A014-2E6D308D6A5D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971</properties:Words>
  <properties:Characters>5312</properties:Characters>
  <properties:Lines>112</properties:Lines>
  <properties:Paragraphs>28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6372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2019-07-23T11:03:00Z</dcterms:created>
  <dc:creator>gzubak</dc:creator>
  <cp:lastModifiedBy>Katarina Drndelić</cp:lastModifiedBy>
  <cp:lastPrinted>2019-08-29T11:15:00Z</cp:lastPrinted>
  <dcterms:modified xmlns:xsi="http://www.w3.org/2001/XMLSchema-instance" xsi:type="dcterms:W3CDTF">2019-08-29T11:16:00Z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(2930-18.docx)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