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c536" w14:paraId="3c2c536" w:rsidRDefault="00AE649C" w:rsidP="00FA5B5E" w:rsidR="00AE649C" w:rsidRPr="00B76F3C">
      <w:pPr>
        <w:pStyle w:val="Naslov3"/>
        <w15:collapsed w:val="false"/>
      </w:pPr>
    </w:p>
    <w:p w:rsidRDefault="008804C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804C1" w:rsidP="008804C1" w:rsidR="008804C1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St-229/2015-3.</w:t>
      </w:r>
    </w:p>
    <w:p w:rsidRDefault="008804C1" w:rsidP="008804C1" w:rsidR="008804C1">
      <w:pPr>
        <w:jc w:val="both"/>
        <w:rPr>
          <w:rFonts w:cs="Arial" w:hAnsi="Arial" w:ascii="Arial"/>
          <w:b/>
        </w:rPr>
      </w:pPr>
    </w:p>
    <w:p w:rsidRDefault="008804C1" w:rsidP="008804C1" w:rsidR="008804C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8804C1" w:rsidP="008804C1" w:rsidR="008804C1">
      <w:pPr>
        <w:jc w:val="center"/>
        <w:rPr>
          <w:rFonts w:cs="Arial" w:hAnsi="Arial" w:ascii="Arial"/>
          <w:b/>
        </w:rPr>
      </w:pPr>
    </w:p>
    <w:p w:rsidRDefault="008804C1" w:rsidP="008804C1" w:rsidR="008804C1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8804C1" w:rsidP="008804C1" w:rsidR="008804C1">
      <w:pPr>
        <w:jc w:val="both"/>
        <w:rPr>
          <w:rFonts w:cs="Arial" w:hAnsi="Arial" w:ascii="Arial"/>
        </w:rPr>
      </w:pPr>
    </w:p>
    <w:p w:rsidRDefault="008804C1" w:rsidP="008804C1" w:rsidR="008804C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JANUS d.o.o. za proizvodnju, trgovinu i promet iz Virovitice, Pavla Radića 92, MBS 010027472, OIB 44854770504, dana 03. veljače 2016. godine  </w:t>
      </w:r>
    </w:p>
    <w:p w:rsidRDefault="008804C1" w:rsidP="008804C1" w:rsidR="008804C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8804C1" w:rsidP="008804C1" w:rsidR="008804C1">
      <w:pPr>
        <w:jc w:val="center"/>
        <w:rPr>
          <w:rFonts w:cs="Arial" w:hAnsi="Arial" w:ascii="Arial"/>
        </w:rPr>
      </w:pPr>
    </w:p>
    <w:p w:rsidRDefault="008804C1" w:rsidP="008804C1" w:rsidR="008804C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JANUS d.o.o. za proizvodnju, trgovinu i promet iz Virovitice, Pavla Radića 92, MBS 010027472, OIB 44854770504.</w:t>
      </w:r>
    </w:p>
    <w:p w:rsidRDefault="008804C1" w:rsidP="008804C1" w:rsidR="008804C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DAVID JAKOVLJEVIĆ iz Sesveta, </w:t>
      </w:r>
      <w:proofErr w:type="spellStart"/>
      <w:r>
        <w:rPr>
          <w:rFonts w:cs="Arial" w:hAnsi="Arial" w:ascii="Arial"/>
        </w:rPr>
        <w:t>Kašinska</w:t>
      </w:r>
      <w:proofErr w:type="spellEnd"/>
      <w:r>
        <w:rPr>
          <w:rFonts w:cs="Arial" w:hAnsi="Arial" w:ascii="Arial"/>
        </w:rPr>
        <w:t xml:space="preserve"> 7, OIB 63014812654. </w:t>
      </w:r>
    </w:p>
    <w:p w:rsidRDefault="008804C1" w:rsidP="008804C1" w:rsidR="008804C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JANUS d.o.o. za proizvodnju, trgovinu i promet iz Virovitice, Pavla Radića 92, MBS 010027472, OIB 44854770504.</w:t>
      </w:r>
    </w:p>
    <w:p w:rsidRDefault="008804C1" w:rsidP="008804C1" w:rsidR="008804C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03. veljače 2016. u 12,30 sati, kada je ovo rješenje objavljeno na e-oglasnoj ploči ovoga suda.</w:t>
      </w:r>
    </w:p>
    <w:p w:rsidRDefault="008804C1" w:rsidP="008804C1" w:rsidR="008804C1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8804C1" w:rsidP="008804C1" w:rsidR="008804C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804C1" w:rsidP="008804C1" w:rsidR="008804C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8804C1" w:rsidP="008804C1" w:rsidR="008804C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8804C1" w:rsidP="008804C1" w:rsidR="008804C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</w:t>
      </w:r>
      <w:r>
        <w:rPr>
          <w:rFonts w:cs="Arial" w:hAnsi="Arial" w:ascii="Arial"/>
        </w:rPr>
        <w:lastRenderedPageBreak/>
        <w:t>broj 71/15 – dalje: SZ) oglasom poslovni broj St-229/2015-2., koji je objavljen na mrežnoj stranici e-oglasna ploča Trgovačkog suda u Bjelovaru 30.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8804C1" w:rsidP="008804C1" w:rsidR="008804C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804C1" w:rsidP="008804C1" w:rsidR="008804C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804C1" w:rsidP="008804C1" w:rsidR="008804C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804C1" w:rsidP="008804C1" w:rsidR="008804C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804C1" w:rsidP="008804C1" w:rsidR="008804C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8804C1" w:rsidP="008804C1" w:rsidR="008804C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03. veljače 2016. godine</w:t>
      </w:r>
    </w:p>
    <w:p w:rsidRDefault="008804C1" w:rsidP="008804C1" w:rsidR="008804C1">
      <w:pPr>
        <w:rPr>
          <w:rFonts w:cs="Arial" w:hAnsi="Arial" w:ascii="Arial"/>
          <w:b/>
        </w:rPr>
      </w:pPr>
    </w:p>
    <w:p w:rsidRDefault="008804C1" w:rsidP="008804C1" w:rsidR="008804C1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8804C1" w:rsidP="008804C1" w:rsidR="008804C1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8804C1" w:rsidP="008804C1" w:rsidR="008804C1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8804C1" w:rsidP="008804C1" w:rsidR="008804C1">
      <w:pPr>
        <w:jc w:val="both"/>
        <w:rPr>
          <w:rFonts w:cs="Arial" w:hAnsi="Arial" w:ascii="Arial"/>
        </w:rPr>
      </w:pPr>
    </w:p>
    <w:p w:rsidRDefault="008804C1" w:rsidP="008804C1" w:rsidR="008804C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8804C1" w:rsidP="008804C1" w:rsidR="008804C1">
      <w:pPr>
        <w:jc w:val="both"/>
        <w:rPr>
          <w:rFonts w:cs="Arial" w:hAnsi="Arial" w:ascii="Arial"/>
        </w:rPr>
      </w:pPr>
    </w:p>
    <w:p w:rsidRDefault="008804C1" w:rsidP="008804C1" w:rsidR="008804C1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8804C1" w:rsidP="008804C1" w:rsidR="008804C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8804C1" w:rsidP="008804C1" w:rsidR="008804C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8804C1" w:rsidP="008804C1" w:rsidR="008804C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8804C1" w:rsidP="008804C1" w:rsidR="008804C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8804C1" w:rsidP="008804C1" w:rsidR="008804C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8804C1" w:rsidP="008804C1" w:rsidR="008804C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Virovitica – putem e-oglasne ploče suda</w:t>
      </w:r>
    </w:p>
    <w:p w:rsidRDefault="008804C1" w:rsidP="008804C1" w:rsidR="008804C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8804C1" w:rsidP="008804C1" w:rsidR="008804C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8804C1" w:rsidP="008804C1" w:rsidR="008804C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8804C1" w:rsidP="008804C1" w:rsidR="008804C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03.2.2016.g.</w:t>
      </w:r>
    </w:p>
    <w:p w:rsidRDefault="008804C1" w:rsidP="008804C1" w:rsidR="008804C1">
      <w:pPr>
        <w:rPr>
          <w:rFonts w:cs="Arial" w:hAnsi="Arial" w:ascii="Arial"/>
        </w:rPr>
      </w:pPr>
    </w:p>
    <w:p w:rsidRDefault="008804C1" w:rsidP="008804C1" w:rsidR="008804C1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04C1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2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St-229/2015-3</izvorni_sadrzaj>
    <derivirana_varijabla naziv="DomainObject.Oznaka_1">St-229/2015-3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St-229/2015</izvorni_sadrzaj>
    <derivirana_varijabla naziv="DomainObject.Predmet.OznakaBroj_1">St-229/2015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JANUS d.o.o. za proizvodnju, trgovinu i promet, Virovitica zastupanog po punomoćniku DAMIR JANUS</izvorni_sadrzaj>
    <derivirana_varijabla naziv="DomainObject.Predmet.ProtustrankaFormated_1">  JANUS d.o.o. za proizvodnju, trgovinu i promet, Virovitica zastupanog po punomoćniku DAMIR JANUS</derivirana_varijabla>
  </DomainObject.Predmet.ProtustrankaFormated>
  <DomainObject.Predmet.ProtustrankaFormatedOIB>
    <izvorni_sadrzaj>  JANUS d.o.o. za proizvodnju, trgovinu i promet, Virovitica, OIB 44854770504 zastupanog po punomoćniku DAMIR JANUS</izvorni_sadrzaj>
    <derivirana_varijabla naziv="DomainObject.Predmet.ProtustrankaFormatedOIB_1">  JANUS d.o.o. za proizvodnju, trgovinu i promet, Virovitica, OIB 44854770504 zastupanog po punomoćniku DAMIR JANUS</derivirana_varijabla>
  </DomainObject.Predmet.ProtustrankaFormatedOIB>
  <DomainObject.Predmet.ProtustrankaFormatedWithAdress>
    <izvorni_sadrzaj> JANUS d.o.o. za proizvodnju, trgovinu i promet, Virovitica, Pavla Radića 92, 33000 Virovitica zastupanog po punomoćniku DAMIR JANUS</izvorni_sadrzaj>
    <derivirana_varijabla naziv="DomainObject.Predmet.ProtustrankaFormatedWithAdress_1"> JANUS d.o.o. za proizvodnju, trgovinu i promet, Virovitica, Pavla Radića 92, 33000 Virovitica zastupanog po punomoćniku DAMIR JANUS</derivirana_varijabla>
  </DomainObject.Predmet.ProtustrankaFormatedWithAdress>
  <DomainObject.Predmet.ProtustrankaFormatedWithAdressOIB>
    <izvorni_sadrzaj> JANUS d.o.o. za proizvodnju, trgovinu i promet, Virovitica, OIB 44854770504, Pavla Radića 92, 33000 Virovitica zastupanog po punomoćniku DAMIR JANUS</izvorni_sadrzaj>
    <derivirana_varijabla naziv="DomainObject.Predmet.ProtustrankaFormatedWithAdressOIB_1"> JANUS d.o.o. za proizvodnju, trgovinu i promet, Virovitica, OIB 44854770504, Pavla Radića 92, 33000 Virovitica zastupanog po punomoćniku DAMIR JANUS</derivirana_varijabla>
  </DomainObject.Predmet.ProtustrankaFormatedWithAdressOIB>
  <DomainObject.Predmet.ProtustrankaWithAdress>
    <izvorni_sadrzaj>JANUS d.o.o. za proizvodnju, trgovinu i promet, Virovitica Pavla Radića 92, 33000 Virovitica</izvorni_sadrzaj>
    <derivirana_varijabla naziv="DomainObject.Predmet.ProtustrankaWithAdress_1">JANUS d.o.o. za proizvodnju, trgovinu i promet, Virovitica Pavla Radića 92, 33000 Virovitica</derivirana_varijabla>
  </DomainObject.Predmet.ProtustrankaWithAdress>
  <DomainObject.Predmet.ProtustrankaWithAdressOIB>
    <izvorni_sadrzaj>JANUS d.o.o. za proizvodnju, trgovinu i promet, Virovitica, OIB 44854770504, Pavla Radića 92, 33000 Virovitica</izvorni_sadrzaj>
    <derivirana_varijabla naziv="DomainObject.Predmet.ProtustrankaWithAdressOIB_1">JANUS d.o.o. za proizvodnju, trgovinu i promet, Virovitica, OIB 44854770504, Pavla Radića 92, 33000 Virovitica</derivirana_varijabla>
  </DomainObject.Predmet.ProtustrankaWithAdressOIB>
  <DomainObject.Predmet.ProtustrankaNazivFormated>
    <izvorni_sadrzaj>JANUS d.o.o. za proizvodnju, trgovinu i promet, Virovitica</izvorni_sadrzaj>
    <derivirana_varijabla naziv="DomainObject.Predmet.ProtustrankaNazivFormated_1">JANUS d.o.o. za proizvodnju, trgovinu i promet, Virovitica</derivirana_varijabla>
  </DomainObject.Predmet.ProtustrankaNazivFormated>
  <DomainObject.Predmet.ProtustrankaNazivFormatedOIB>
    <izvorni_sadrzaj>JANUS d.o.o. za proizvodnju, trgovinu i promet, Virovitica, OIB 44854770504</izvorni_sadrzaj>
    <derivirana_varijabla naziv="DomainObject.Predmet.ProtustrankaNazivFormatedOIB_1">JANUS d.o.o. za proizvodnju, trgovinu i promet, Virovitica, OIB 44854770504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JANUS d.o.o. za proizvodnju, trgovinu i promet, Virovitica zastupanog po punomoćniku DAMIR JANUS</item>
    </izvorni_sadrzaj>
    <derivirana_varijabla naziv="DomainObject.Predmet.ProtuStrankaListFormated_1">
      <item>JANUS d.o.o. za proizvodnju, trgovinu i promet, Virovitica zastupanog po punomoćniku DAMIR JANUS</item>
    </derivirana_varijabla>
  </DomainObject.Predmet.ProtuStrankaListFormated>
  <DomainObject.Predmet.ProtuStrankaListFormatedOIB>
    <izvorni_sadrzaj>
      <item>JANUS d.o.o. za proizvodnju, trgovinu i promet, Virovitica, OIB 44854770504 zastupanog po punomoćniku DAMIR JANUS</item>
    </izvorni_sadrzaj>
    <derivirana_varijabla naziv="DomainObject.Predmet.ProtuStrankaListFormatedOIB_1">
      <item>JANUS d.o.o. za proizvodnju, trgovinu i promet, Virovitica, OIB 44854770504 zastupanog po punomoćniku DAMIR JANUS</item>
    </derivirana_varijabla>
  </DomainObject.Predmet.ProtuStrankaListFormatedOIB>
  <DomainObject.Predmet.ProtuStrankaListFormatedWithAdress>
    <izvorni_sadrzaj>
      <item>JANUS d.o.o. za proizvodnju, trgovinu i promet, Virovitica, Pavla Radića 92, 33000 Virovitica zastupanog po punomoćniku DAMIR JANUS</item>
    </izvorni_sadrzaj>
    <derivirana_varijabla naziv="DomainObject.Predmet.ProtuStrankaListFormatedWithAdress_1">
      <item>JANUS d.o.o. za proizvodnju, trgovinu i promet, Virovitica, Pavla Radića 92, 33000 Virovitica zastupanog po punomoćniku DAMIR JANUS</item>
    </derivirana_varijabla>
  </DomainObject.Predmet.ProtuStrankaListFormatedWithAdress>
  <DomainObject.Predmet.ProtuStrankaListFormatedWithAdressOIB>
    <izvorni_sadrzaj>
      <item>JANUS d.o.o. za proizvodnju, trgovinu i promet, Virovitica, OIB 44854770504, Pavla Radića 92, 33000 Virovitica zastupanog po punomoćniku DAMIR JANUS</item>
    </izvorni_sadrzaj>
    <derivirana_varijabla naziv="DomainObject.Predmet.ProtuStrankaListFormatedWithAdressOIB_1">
      <item>JANUS d.o.o. za proizvodnju, trgovinu i promet, Virovitica, OIB 44854770504, Pavla Radića 92, 33000 Virovitica zastupanog po punomoćniku DAMIR JANUS</item>
    </derivirana_varijabla>
  </DomainObject.Predmet.ProtuStrankaListFormatedWithAdressOIB>
  <DomainObject.Predmet.ProtuStrankaListNazivFormated>
    <izvorni_sadrzaj>
      <item>JANUS d.o.o. za proizvodnju, trgovinu i promet, Virovitica</item>
    </izvorni_sadrzaj>
    <derivirana_varijabla naziv="DomainObject.Predmet.ProtuStrankaListNazivFormated_1">
      <item>JANUS d.o.o. za proizvodnju, trgovinu i promet, Virovitica</item>
    </derivirana_varijabla>
  </DomainObject.Predmet.ProtuStrankaListNazivFormated>
  <DomainObject.Predmet.ProtuStrankaListNazivFormatedOIB>
    <izvorni_sadrzaj>
      <item>JANUS d.o.o. za proizvodnju, trgovinu i promet, Virovitica, OIB 44854770504</item>
    </izvorni_sadrzaj>
    <derivirana_varijabla naziv="DomainObject.Predmet.ProtuStrankaListNazivFormatedOIB_1">
      <item>JANUS d.o.o. za proizvodnju, trgovinu i promet, Virovitica, OIB 44854770504</item>
    </derivirana_varijabla>
  </DomainObject.Predmet.ProtuStrankaListNazivFormatedOIB>
  <DomainObject.Predmet.OstaliListFormated>
    <izvorni_sadrzaj>
      <item>DAMIR JANUS punomoćnik sudionika u postupku JANUS d.o.o. za proizvodnju, trgovinu i promet, Virovitica</item>
    </izvorni_sadrzaj>
    <derivirana_varijabla naziv="DomainObject.Predmet.OstaliListFormated_1">
      <item>DAMIR JANUS punomoćnik sudionika u postupku JANUS d.o.o. za proizvodnju, trgovinu i promet, Virovitica</item>
    </derivirana_varijabla>
  </DomainObject.Predmet.OstaliListFormated>
  <DomainObject.Predmet.OstaliListFormatedOIB>
    <izvorni_sadrzaj>
      <item>DAMIR JANUS, OIB 20067112461 punomoćnik sudionika u postupku JANUS d.o.o. za proizvodnju, trgovinu i promet, Virovitica</item>
    </izvorni_sadrzaj>
    <derivirana_varijabla naziv="DomainObject.Predmet.OstaliListFormatedOIB_1">
      <item>DAMIR JANUS, OIB 20067112461 punomoćnik sudionika u postupku JANUS d.o.o. za proizvodnju, trgovinu i promet, Virovitica</item>
    </derivirana_varijabla>
  </DomainObject.Predmet.OstaliListFormatedOIB>
  <DomainObject.Predmet.OstaliListFormatedWithAdress>
    <izvorni_sadrzaj>
      <item>DAMIR JANUS, Ulica vinogradski put 20., 33000 Milanovac punomoćnik sudionika u postupku JANUS d.o.o. za proizvodnju, trgovinu i promet, Virovitica</item>
    </izvorni_sadrzaj>
    <derivirana_varijabla naziv="DomainObject.Predmet.OstaliListFormatedWithAdress_1">
      <item>DAMIR JANUS, Ulica vinogradski put 20., 33000 Milanovac punomoćnik sudionika u postupku JANUS d.o.o. za proizvodnju, trgovinu i promet, Virovitica</item>
    </derivirana_varijabla>
  </DomainObject.Predmet.OstaliListFormatedWithAdress>
  <DomainObject.Predmet.OstaliListFormatedWithAdressOIB>
    <izvorni_sadrzaj>
      <item>DAMIR JANUS, OIB 20067112461, Ulica vinogradski put 20., 33000 Milanovac punomoćnik sudionika u postupku JANUS d.o.o. za proizvodnju, trgovinu i promet, Virovitica</item>
    </izvorni_sadrzaj>
    <derivirana_varijabla naziv="DomainObject.Predmet.OstaliListFormatedWithAdressOIB_1">
      <item>DAMIR JANUS, OIB 20067112461, Ulica vinogradski put 20., 33000 Milanovac punomoćnik sudionika u postupku JANUS d.o.o. za proizvodnju, trgovinu i promet, Virovitica</item>
    </derivirana_varijabla>
  </DomainObject.Predmet.OstaliListFormatedWithAdressOIB>
  <DomainObject.Predmet.OstaliListNazivFormated>
    <izvorni_sadrzaj>
      <item>DAMIR JANUS</item>
    </izvorni_sadrzaj>
    <derivirana_varijabla naziv="DomainObject.Predmet.OstaliListNazivFormated_1">
      <item>DAMIR JANUS</item>
    </derivirana_varijabla>
  </DomainObject.Predmet.OstaliListNazivFormated>
  <DomainObject.Predmet.OstaliListNazivFormatedOIB>
    <izvorni_sadrzaj>
      <item>DAMIR JANUS, OIB 20067112461</item>
    </izvorni_sadrzaj>
    <derivirana_varijabla naziv="DomainObject.Predmet.OstaliListNazivFormatedOIB_1">
      <item>DAMIR JANUS, OIB 20067112461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St-229/2015-3</izvorni_sadrzaj>
    <derivirana_varijabla naziv="DomainObject.PoslovniBrojDokumenta_1">St-229/2015-3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JANUS d.o.o. za proizvodnju, trgovinu i promet, Virovitica</izvorni_sadrzaj>
    <derivirana_varijabla naziv="DomainObject.Predmet.ProtustrankaIDrugi_1">JANUS d.o.o. za proizvodnju, trgovinu i promet,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JANUS d.o.o. za proizvodnju, trgovinu i promet, Virovitica, OIB 44854770504, Pavla Radića 92, 33000 Virovitica</izvorni_sadrzaj>
    <derivirana_varijabla naziv="DomainObject.Predmet.ProtustrankaIDrugiAdressOIB_1">JANUS d.o.o. za proizvodnju, trgovinu i promet, Virovitica, OIB 44854770504, Pavla Radića 92,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JANUS d.o.o. za proizvodnju, trgovinu i promet, Virovitica</item>
      <item>DAMIR JANUS</item>
    </izvorni_sadrzaj>
    <derivirana_varijabla naziv="DomainObject.Predmet.SudioniciListNaziv_1">
      <item>FINA, RC ZAGREB, Podružnica Bjelovar</item>
      <item>JANUS d.o.o. za proizvodnju, trgovinu i promet, Virovitica</item>
      <item>DAMIR JANUS</item>
    </derivirana_varijabla>
  </DomainObject.Predmet.SudioniciListNaziv>
  <DomainObject.Predmet.SudioniciListAdressOIB>
    <izvorni_sadrzaj>
      <item>FINA, RC ZAGREB, Podružnica Bjelovar, OIB 85821130368, F. Supila 4,43000 Bjelovar</item>
      <item>JANUS d.o.o. za proizvodnju, trgovinu i promet, Virovitica, OIB 44854770504, Pavla Radića 92,33000 Virovitica</item>
      <item>DAMIR JANUS, OIB 20067112461, Ulica vinogradski put 20.,33000 Milanovac</item>
    </izvorni_sadrzaj>
    <derivirana_varijabla naziv="DomainObject.Predmet.SudioniciListAdressOIB_1">
      <item>FINA, RC ZAGREB, Podružnica Bjelovar, OIB 85821130368, F. Supila 4,43000 Bjelovar</item>
      <item>JANUS d.o.o. za proizvodnju, trgovinu i promet, Virovitica, OIB 44854770504, Pavla Radića 92,33000 Virovitica</item>
      <item>DAMIR JANUS, OIB 20067112461, Ulica vinogradski put 20.,33000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23C1A-3B46-4610-90DA-961D30779F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3807</properties:Characters>
  <properties:Lines>94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2016-02-03T08:30:00Z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St-229/2015-3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