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8f28" w14:paraId="c658f2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15039">
        <w:rPr>
          <w:b/>
          <w:lang w:val="hr-HR"/>
        </w:rPr>
        <w:t>766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15039">
        <w:rPr>
          <w:lang w:val="hr-HR"/>
        </w:rPr>
        <w:t>R.M. ELEKTRIK d.o.o. Kaštel Lukšić, Obrov bb</w:t>
      </w:r>
      <w:r w:rsidR="000467BE">
        <w:rPr>
          <w:lang w:val="hr-HR"/>
        </w:rPr>
        <w:t xml:space="preserve">, OIB: </w:t>
      </w:r>
      <w:r w:rsidR="00215039">
        <w:rPr>
          <w:lang w:val="hr-HR"/>
        </w:rPr>
        <w:t>39121434237</w:t>
      </w:r>
      <w:r w:rsidR="000467BE">
        <w:rPr>
          <w:lang w:val="hr-HR"/>
        </w:rPr>
        <w:t xml:space="preserve">, MBS: </w:t>
      </w:r>
      <w:r w:rsidR="00215039">
        <w:rPr>
          <w:lang w:val="hr-HR"/>
        </w:rPr>
        <w:t>060140234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F02FC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8F02FC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15039">
        <w:rPr>
          <w:lang w:val="hr-HR"/>
        </w:rPr>
        <w:t>R.M. ELEKTRIK d.o.o. Kaštel Lukšić, Obrov bb, OIB: 39121434237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15039">
        <w:rPr>
          <w:lang w:val="hr-HR"/>
        </w:rPr>
        <w:t>448.267,63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92850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F92850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F02F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503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31B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F02FC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9285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3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73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73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73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St-1766/2015</izvorni_sadrzaj>
    <derivirana_varijabla naziv="DomainObject.Predmet.OznakaBroj_1">St-1766/2015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R.M. ELEKTRIK, d.o.o. za trgovinu, ugostiteljstvo i turizam</izvorni_sadrzaj>
    <derivirana_varijabla naziv="DomainObject.Predmet.ProtustrankaFormated_1">  R.M. ELEKTRIK, d.o.o. za trgovinu, ugostiteljstvo i turizam</derivirana_varijabla>
  </DomainObject.Predmet.ProtustrankaFormated>
  <DomainObject.Predmet.ProtustrankaFormatedOIB>
    <izvorni_sadrzaj>  R.M. ELEKTRIK, d.o.o. za trgovinu, ugostiteljstvo i turizam, OIB 39121434237</izvorni_sadrzaj>
    <derivirana_varijabla naziv="DomainObject.Predmet.ProtustrankaFormatedOIB_1">  R.M. ELEKTRIK, d.o.o. za trgovinu, ugostiteljstvo i turizam, OIB 39121434237</derivirana_varijabla>
  </DomainObject.Predmet.ProtustrankaFormatedOIB>
  <DomainObject.Predmet.ProtustrankaFormatedWithAdress>
    <izvorni_sadrzaj> R.M. ELEKTRIK, d.o.o. za trgovinu, ugostiteljstvo i turizam, 0brov/bb, 21214 Kaštel Lukšić</izvorni_sadrzaj>
    <derivirana_varijabla naziv="DomainObject.Predmet.ProtustrankaFormatedWithAdress_1"> R.M. ELEKTRIK, d.o.o. za trgovinu, ugostiteljstvo i turizam, 0brov/bb, 21214 Kaštel Lukšić</derivirana_varijabla>
  </DomainObject.Predmet.ProtustrankaFormatedWithAdress>
  <DomainObject.Predmet.ProtustrankaFormatedWithAdressOIB>
    <izvorni_sadrzaj> R.M. ELEKTRIK, d.o.o. za trgovinu, ugostiteljstvo i turizam, OIB 39121434237, 0brov/bb, 21214 Kaštel Lukšić</izvorni_sadrzaj>
    <derivirana_varijabla naziv="DomainObject.Predmet.ProtustrankaFormatedWithAdressOIB_1"> R.M. ELEKTRIK, d.o.o. za trgovinu, ugostiteljstvo i turizam, OIB 39121434237, 0brov/bb, 21214 Kaštel Lukšić</derivirana_varijabla>
  </DomainObject.Predmet.ProtustrankaFormatedWithAdressOIB>
  <DomainObject.Predmet.ProtustrankaWithAdress>
    <izvorni_sadrzaj>R.M. ELEKTRIK, d.o.o. za trgovinu, ugostiteljstvo i turizam 0brov/bb, 21214 Kaštel Lukšić</izvorni_sadrzaj>
    <derivirana_varijabla naziv="DomainObject.Predmet.ProtustrankaWithAdress_1">R.M. ELEKTRIK, d.o.o. za trgovinu, ugostiteljstvo i turizam 0brov/bb, 21214 Kaštel Lukšić</derivirana_varijabla>
  </DomainObject.Predmet.ProtustrankaWithAdress>
  <DomainObject.Predmet.ProtustrankaWithAdressOIB>
    <izvorni_sadrzaj>R.M. ELEKTRIK, d.o.o. za trgovinu, ugostiteljstvo i turizam, OIB 39121434237, 0brov/bb, 21214 Kaštel Lukšić</izvorni_sadrzaj>
    <derivirana_varijabla naziv="DomainObject.Predmet.ProtustrankaWithAdressOIB_1">R.M. ELEKTRIK, d.o.o. za trgovinu, ugostiteljstvo i turizam, OIB 39121434237, 0brov/bb, 21214 Kaštel Lukšić</derivirana_varijabla>
  </DomainObject.Predmet.ProtustrankaWithAdressOIB>
  <DomainObject.Predmet.ProtustrankaNazivFormated>
    <izvorni_sadrzaj>R.M. ELEKTRIK, d.o.o. za trgovinu, ugostiteljstvo i turizam</izvorni_sadrzaj>
    <derivirana_varijabla naziv="DomainObject.Predmet.ProtustrankaNazivFormated_1">R.M. ELEKTRIK, d.o.o. za trgovinu, ugostiteljstvo i turizam</derivirana_varijabla>
  </DomainObject.Predmet.ProtustrankaNazivFormated>
  <DomainObject.Predmet.ProtustrankaNazivFormatedOIB>
    <izvorni_sadrzaj>R.M. ELEKTRIK, d.o.o. za trgovinu, ugostiteljstvo i turizam, OIB 39121434237</izvorni_sadrzaj>
    <derivirana_varijabla naziv="DomainObject.Predmet.ProtustrankaNazivFormatedOIB_1">R.M. ELEKTRIK, d.o.o. za trgovinu, ugostiteljstvo i turizam, OIB 39121434237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448267.63</izvorni_sadrzaj>
    <derivirana_varijabla naziv="DomainObject.Predmet.TrenutnaVrijednost_1">448267.63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R.M. ELEKTRIK, d.o.o. za trgovinu, ugostiteljstvo i turizam</item>
    </izvorni_sadrzaj>
    <derivirana_varijabla naziv="DomainObject.Predmet.ProtuStrankaListFormated_1">
      <item>R.M. ELEKTRIK, d.o.o. za trgovinu, ugostiteljstvo i turizam</item>
    </derivirana_varijabla>
  </DomainObject.Predmet.ProtuStrankaListFormated>
  <DomainObject.Predmet.ProtuStrankaListFormatedOIB>
    <izvorni_sadrzaj>
      <item>R.M. ELEKTRIK, d.o.o. za trgovinu, ugostiteljstvo i turizam, OIB 39121434237</item>
    </izvorni_sadrzaj>
    <derivirana_varijabla naziv="DomainObject.Predmet.ProtuStrankaListFormatedOIB_1">
      <item>R.M. ELEKTRIK, d.o.o. za trgovinu, ugostiteljstvo i turizam, OIB 39121434237</item>
    </derivirana_varijabla>
  </DomainObject.Predmet.ProtuStrankaListFormatedOIB>
  <DomainObject.Predmet.ProtuStrankaListFormatedWithAdress>
    <izvorni_sadrzaj>
      <item>R.M. ELEKTRIK, d.o.o. za trgovinu, ugostiteljstvo i turizam, 0brov/bb, 21214 Kaštel Lukšić</item>
    </izvorni_sadrzaj>
    <derivirana_varijabla naziv="DomainObject.Predmet.ProtuStrankaListFormatedWithAdress_1">
      <item>R.M. ELEKTRIK, d.o.o. za trgovinu, ugostiteljstvo i turizam, 0brov/bb, 21214 Kaštel Lukšić</item>
    </derivirana_varijabla>
  </DomainObject.Predmet.ProtuStrankaListFormatedWithAdress>
  <DomainObject.Predmet.ProtuStrankaListFormatedWithAdressOIB>
    <izvorni_sadrzaj>
      <item>R.M. ELEKTRIK, d.o.o. za trgovinu, ugostiteljstvo i turizam, OIB 39121434237, 0brov/bb, 21214 Kaštel Lukšić</item>
    </izvorni_sadrzaj>
    <derivirana_varijabla naziv="DomainObject.Predmet.ProtuStrankaListFormatedWithAdressOIB_1">
      <item>R.M. ELEKTRIK, d.o.o. za trgovinu, ugostiteljstvo i turizam, OIB 39121434237, 0brov/bb, 21214 Kaštel Lukšić</item>
    </derivirana_varijabla>
  </DomainObject.Predmet.ProtuStrankaListFormatedWithAdressOIB>
  <DomainObject.Predmet.ProtuStrankaListNazivFormated>
    <izvorni_sadrzaj>
      <item>R.M. ELEKTRIK, d.o.o. za trgovinu, ugostiteljstvo i turizam</item>
    </izvorni_sadrzaj>
    <derivirana_varijabla naziv="DomainObject.Predmet.ProtuStrankaListNazivFormated_1">
      <item>R.M. ELEKTRIK, d.o.o. za trgovinu, ugostiteljstvo i turizam</item>
    </derivirana_varijabla>
  </DomainObject.Predmet.ProtuStrankaListNazivFormated>
  <DomainObject.Predmet.ProtuStrankaListNazivFormatedOIB>
    <izvorni_sadrzaj>
      <item>R.M. ELEKTRIK, d.o.o. za trgovinu, ugostiteljstvo i turizam, OIB 39121434237</item>
    </izvorni_sadrzaj>
    <derivirana_varijabla naziv="DomainObject.Predmet.ProtuStrankaListNazivFormatedOIB_1">
      <item>R.M. ELEKTRIK, d.o.o. za trgovinu, ugostiteljstvo i turizam, OIB 39121434237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R.M. ELEKTRIK, d.o.o. za trgovinu, ugostiteljstvo i turizam</izvorni_sadrzaj>
    <derivirana_varijabla naziv="DomainObject.Predmet.ProtustrankaIDrugi_1">R.M. ELEKTRIK,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R.M. ELEKTRIK, d.o.o. za trgovinu, ugostiteljstvo i turizam, OIB 39121434237, 0brov/bb, 21214 Kaštel Lukšić</izvorni_sadrzaj>
    <derivirana_varijabla naziv="DomainObject.Predmet.ProtustrankaIDrugiAdressOIB_1">R.M. ELEKTRIK, d.o.o. za trgovinu, ugostiteljstvo i turizam, OIB 39121434237, 0brov/bb,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R.M. ELEKTRIK, d.o.o. za trgovinu, ugostiteljstvo i turizam</item>
      <item>FINANCIJSKA AGENCIJA, RC SPLIT</item>
    </izvorni_sadrzaj>
    <derivirana_varijabla naziv="DomainObject.Predmet.SudioniciListNaziv_1">
      <item>R.M. ELEKTRIK, d.o.o. za trgovinu, ugostiteljstvo i turizam</item>
      <item>FINANCIJSKA AGENCIJA, RC SPLIT</item>
    </derivirana_varijabla>
  </DomainObject.Predmet.SudioniciListNaziv>
  <DomainObject.Predmet.SudioniciListAdressOIB>
    <izvorni_sadrzaj>
      <item>R.M. ELEKTRIK, d.o.o. za trgovinu, ugostiteljstvo i turizam, OIB 39121434237, 0brov/bb,21214 Kaštel Lukšić</item>
      <item>FINANCIJSKA AGENCIJA, RC SPLIT, OIB 85821130368, Mažuranićevo šetalište 24 b,21000 Split</item>
    </izvorni_sadrzaj>
    <derivirana_varijabla naziv="DomainObject.Predmet.SudioniciListAdressOIB_1">
      <item>R.M. ELEKTRIK, d.o.o. za trgovinu, ugostiteljstvo i turizam, OIB 39121434237, 0brov/bb,21214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39121434237</item>
      <item>, OIB 85821130368</item>
    </izvorni_sadrzaj>
    <derivirana_varijabla naziv="DomainObject.Predmet.SudioniciListNazivOIB_1">
      <item>, OIB 39121434237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35B64-1357-4153-80E7-25C5DC60A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1755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2016-02-19T07:43:00Z</cp:lastPrinted>
  <dcterms:modified xmlns:xsi="http://www.w3.org/2001/XMLSchema-instance" xsi:type="dcterms:W3CDTF">2016-02-19T07:43:00Z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