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1d6a" w14:paraId="5d01d6a" w:rsidRDefault="008D5205" w:rsidR="00476E94" w:rsidRPr="00ED441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D441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205" w:rsidP="008D5205" w:rsidR="008D5205" w:rsidRPr="00ED441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D5205" w:rsidP="008D5205" w:rsidR="008D5205" w:rsidRPr="00ED441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D5205" w:rsidP="008D5205" w:rsidR="008D5205" w:rsidRPr="00ED441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5347F" w:rsidRPr="00ED441D">
        <w:rPr>
          <w:rFonts w:hAnsi="Times New Roman" w:ascii="Times New Roman"/>
          <w:color w:val="auto"/>
          <w:sz w:val="24"/>
          <w:szCs w:val="24"/>
          <w:lang w:val="hr-HR"/>
        </w:rPr>
        <w:t>2/II</w:t>
      </w:r>
      <w:r w:rsidR="0065347F"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5347F"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="0065347F"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5347F"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5347F"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5347F"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7 St- </w:t>
      </w:r>
      <w:proofErr w:type="spellStart"/>
      <w:r w:rsidR="0065347F" w:rsidRPr="00ED441D">
        <w:rPr>
          <w:rFonts w:hAnsi="Times New Roman" w:ascii="Times New Roman"/>
          <w:color w:val="auto"/>
          <w:sz w:val="24"/>
          <w:szCs w:val="24"/>
          <w:lang w:val="hr-HR"/>
        </w:rPr>
        <w:t>1036</w:t>
      </w:r>
      <w:proofErr w:type="spellEnd"/>
      <w:r w:rsidR="0065347F" w:rsidRPr="00ED441D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65347F" w:rsidRPr="00ED441D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proofErr w:type="spellEnd"/>
    </w:p>
    <w:p w:rsidRDefault="008D5205" w:rsidP="008D5205" w:rsidR="008D5205" w:rsidRPr="00ED441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P="008D5205" w:rsidR="008D5205" w:rsidRPr="00ED441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D5205" w:rsidP="008D5205" w:rsidR="008D5205" w:rsidRPr="00ED441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D5205" w:rsidP="008D5205" w:rsidR="008D5205" w:rsidRPr="00ED441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P="008D5205" w:rsidR="008D5205" w:rsidRPr="00ED44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proofErr w:type="spellStart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>AUTOline</w:t>
      </w:r>
      <w:proofErr w:type="spellEnd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d. o. o. u stečaju, Zagreb, Kovinska 5, </w:t>
      </w:r>
      <w:proofErr w:type="spellStart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>08308145610</w:t>
      </w:r>
      <w:proofErr w:type="spellEnd"/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proofErr w:type="spellEnd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. prosinca </w:t>
      </w:r>
      <w:proofErr w:type="spellStart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476E94" w:rsidP="006A018C" w:rsidR="00476E94" w:rsidRPr="00ED44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353AB" w:rsidP="006A018C" w:rsidR="00356EFE" w:rsidRPr="00ED441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ED441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FE1194" w:rsidR="008D5205" w:rsidRPr="00ED441D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>. S</w:t>
      </w:r>
      <w:r w:rsidR="008D5205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Mariji Vujčić </w:t>
      </w:r>
      <w:proofErr w:type="spellStart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>Turkulin</w:t>
      </w:r>
      <w:proofErr w:type="spellEnd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iz Zagreba, Vrtlarska 3, </w:t>
      </w:r>
      <w:proofErr w:type="spellStart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C2A4A" w:rsidRPr="00ED441D">
        <w:rPr>
          <w:rFonts w:hAnsi="Times New Roman" w:ascii="Times New Roman"/>
          <w:color w:val="auto"/>
          <w:sz w:val="24"/>
          <w:szCs w:val="24"/>
          <w:lang w:val="hr-HR"/>
        </w:rPr>
        <w:t>22593287559</w:t>
      </w:r>
      <w:proofErr w:type="spellEnd"/>
      <w:r w:rsidR="003C1401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unovčenu imovinu stečajnog dužnika </w:t>
      </w:r>
      <w:r w:rsidR="008D5205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u </w:t>
      </w:r>
      <w:r w:rsidR="00D373AB" w:rsidRPr="00ED441D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D5205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proofErr w:type="spellStart"/>
      <w:r w:rsidR="003C1401" w:rsidRPr="00ED441D">
        <w:rPr>
          <w:rFonts w:hAnsi="Times New Roman" w:ascii="Times New Roman"/>
          <w:color w:val="auto"/>
          <w:sz w:val="24"/>
          <w:szCs w:val="24"/>
          <w:lang w:val="hr-HR"/>
        </w:rPr>
        <w:t>265.922</w:t>
      </w:r>
      <w:proofErr w:type="spellEnd"/>
      <w:r w:rsidR="003C1401" w:rsidRPr="00ED441D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3C1401" w:rsidRPr="00ED441D">
        <w:rPr>
          <w:rFonts w:hAnsi="Times New Roman" w:ascii="Times New Roman"/>
          <w:color w:val="auto"/>
          <w:sz w:val="24"/>
          <w:szCs w:val="24"/>
          <w:lang w:val="hr-HR"/>
        </w:rPr>
        <w:t>35</w:t>
      </w:r>
      <w:proofErr w:type="spellEnd"/>
      <w:r w:rsidR="008D5205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25C12" w:rsidP="00FE1194" w:rsidR="00C13FE9" w:rsidRPr="00ED441D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13FE9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8D5205" w:rsidRPr="00ED441D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C13FE9"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oglasnoj </w:t>
      </w:r>
      <w:r w:rsidR="00F6074A" w:rsidRPr="00ED441D">
        <w:rPr>
          <w:rFonts w:hAnsi="Times New Roman" w:ascii="Times New Roman"/>
          <w:color w:val="auto"/>
          <w:sz w:val="24"/>
          <w:szCs w:val="24"/>
          <w:lang w:val="hr-HR"/>
        </w:rPr>
        <w:t>ploči.</w:t>
      </w:r>
    </w:p>
    <w:p w:rsidRDefault="0001306B" w:rsidP="0001306B" w:rsidR="0001306B" w:rsidRPr="00ED44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ED441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ED44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D5205" w:rsidP="008D5205" w:rsidR="008D5205" w:rsidRPr="00ED441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U ovom stečajnom postupku unovčena je </w:t>
      </w:r>
      <w:r w:rsidR="00ED441D">
        <w:rPr>
          <w:rFonts w:hAnsi="Times New Roman" w:ascii="Times New Roman"/>
          <w:color w:val="auto"/>
          <w:sz w:val="24"/>
          <w:szCs w:val="24"/>
          <w:lang w:val="hr-HR"/>
        </w:rPr>
        <w:t>imovina stečajnog dužnika u iznosu od 1.630.219,</w:t>
      </w:r>
      <w:proofErr w:type="spellStart"/>
      <w:r w:rsidR="00ED441D">
        <w:rPr>
          <w:rFonts w:hAnsi="Times New Roman" w:ascii="Times New Roman"/>
          <w:color w:val="auto"/>
          <w:sz w:val="24"/>
          <w:szCs w:val="24"/>
          <w:lang w:val="hr-HR"/>
        </w:rPr>
        <w:t>58</w:t>
      </w:r>
      <w:proofErr w:type="spellEnd"/>
      <w:r w:rsid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D5205" w:rsidP="0001306B" w:rsidR="008D5205" w:rsidRPr="00ED44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Uzimajući u </w:t>
      </w:r>
      <w:r w:rsidR="00150837" w:rsidRPr="00ED441D">
        <w:rPr>
          <w:rFonts w:hAnsi="Times New Roman" w:ascii="Times New Roman"/>
          <w:color w:val="auto"/>
          <w:sz w:val="24"/>
          <w:szCs w:val="24"/>
          <w:lang w:val="hr-HR"/>
        </w:rPr>
        <w:t>obzir kriterije navedene u čl. 7</w:t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Uredbe o kriterijima i načinu obračuna plaćanja nagrada stečajnim upraviteljima, odlučeno je kao u izreci.</w:t>
      </w:r>
    </w:p>
    <w:p w:rsidRDefault="00150837" w:rsidP="0001306B" w:rsidR="00150837" w:rsidRPr="00ED44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Sukladno odredbi čl. </w:t>
      </w:r>
      <w:proofErr w:type="spellStart"/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Uredbe </w:t>
      </w:r>
      <w:r w:rsidR="00F83BDC">
        <w:rPr>
          <w:rFonts w:hAnsi="Times New Roman" w:ascii="Times New Roman"/>
          <w:color w:val="auto"/>
          <w:sz w:val="24"/>
          <w:szCs w:val="24"/>
          <w:lang w:val="hr-HR"/>
        </w:rPr>
        <w:t>nagrada je</w:t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odr</w:t>
      </w:r>
      <w:r w:rsidR="00F83BDC">
        <w:rPr>
          <w:rFonts w:hAnsi="Times New Roman" w:ascii="Times New Roman"/>
          <w:color w:val="auto"/>
          <w:sz w:val="24"/>
          <w:szCs w:val="24"/>
          <w:lang w:val="hr-HR"/>
        </w:rPr>
        <w:t>eđene u bruto iznosu i isplaćuje</w:t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 se na teret stečajne mase.</w:t>
      </w:r>
    </w:p>
    <w:p w:rsidRDefault="0001306B" w:rsidP="0001306B" w:rsidR="0001306B" w:rsidRPr="00ED441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8D5205" w:rsidRPr="00ED441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83BDC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proofErr w:type="spellEnd"/>
      <w:r w:rsidR="00F83BDC">
        <w:rPr>
          <w:rFonts w:hAnsi="Times New Roman" w:ascii="Times New Roman"/>
          <w:color w:val="auto"/>
          <w:sz w:val="24"/>
          <w:szCs w:val="24"/>
          <w:lang w:val="hr-HR"/>
        </w:rPr>
        <w:t xml:space="preserve">. prosinac </w:t>
      </w:r>
      <w:proofErr w:type="spellStart"/>
      <w:r w:rsidR="00F83BDC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8D5205" w:rsidRPr="00ED441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B94F9E" w:rsidR="0001306B" w:rsidRPr="00ED441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ED44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1306B" w:rsidR="0001306B" w:rsidRPr="00ED44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E1052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5086D" w:rsidP="00F5086D" w:rsidR="00F5086D" w:rsidRPr="00ED44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F5086D" w:rsidP="00F5086D" w:rsidR="00F5086D" w:rsidRPr="00ED44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441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1306B" w:rsidP="0001306B" w:rsidR="0001306B" w:rsidRPr="00ED441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E1052" w:rsidP="00AB7A2F" w:rsidR="00BE1052" w:rsidRPr="00BE105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E105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E1052" w:rsidP="00995CE9" w:rsidR="00BE1052" w:rsidRPr="00BE105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E1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E105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FA2933" w:rsidR="00FA2933" w:rsidRPr="00BE105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R="008D5205" w:rsidRPr="00ED441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476E94" w:rsidR="008D5205" w:rsidRPr="00ED441D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53AB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16F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620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0837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CD7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0E10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009"/>
    <w:rsid w:val="00274744"/>
    <w:rsid w:val="00274B82"/>
    <w:rsid w:val="0027514C"/>
    <w:rsid w:val="0027560F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401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5DAE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6E9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2C86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6A2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47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18C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5DF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225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5FE7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822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205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3A2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BB8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2D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3C1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67945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4F9E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052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3FE9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4A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AB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16F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1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B57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41D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86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074A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3BDC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194"/>
    <w:rsid w:val="00FE1755"/>
    <w:rsid w:val="00FE39FF"/>
    <w:rsid w:val="00FE5761"/>
    <w:rsid w:val="00FE581E"/>
    <w:rsid w:val="00FE6DF4"/>
    <w:rsid w:val="00FE6ED9"/>
    <w:rsid w:val="00FF04FB"/>
    <w:rsid w:val="00FF0524"/>
    <w:rsid w:val="00FF3708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94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4F9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1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05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05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05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05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94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4F9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1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0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05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0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0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St-1036/2012</izvorni_sadrzaj>
    <derivirana_varijabla naziv="DomainObject.Predmet.OznakaBroj_1">St-1036/2012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AUTOline d.o.o.</izvorni_sadrzaj>
    <derivirana_varijabla naziv="DomainObject.Predmet.ProtustrankaFormated_1">  AUTOline d.o.o.</derivirana_varijabla>
  </DomainObject.Predmet.ProtustrankaFormated>
  <DomainObject.Predmet.ProtustrankaFormatedOIB>
    <izvorni_sadrzaj>  AUTOline d.o.o., OIB 08308145610</izvorni_sadrzaj>
    <derivirana_varijabla naziv="DomainObject.Predmet.ProtustrankaFormatedOIB_1">  AUTOline d.o.o., OIB 08308145610</derivirana_varijabla>
  </DomainObject.Predmet.ProtustrankaFormatedOIB>
  <DomainObject.Predmet.ProtustrankaFormatedWithAdress>
    <izvorni_sadrzaj> AUTOline d.o.o., KOVINSKA 5, 10000 Zagreb</izvorni_sadrzaj>
    <derivirana_varijabla naziv="DomainObject.Predmet.ProtustrankaFormatedWithAdress_1"> AUTOline d.o.o., KOVINSKA 5, 10000 Zagreb</derivirana_varijabla>
  </DomainObject.Predmet.ProtustrankaFormatedWithAdress>
  <DomainObject.Predmet.ProtustrankaFormatedWithAdressOIB>
    <izvorni_sadrzaj> AUTOline d.o.o., OIB 08308145610, KOVINSKA 5, 10000 Zagreb</izvorni_sadrzaj>
    <derivirana_varijabla naziv="DomainObject.Predmet.ProtustrankaFormatedWithAdressOIB_1"> AUTOline d.o.o., OIB 08308145610, KOVINSKA 5, 10000 Zagreb</derivirana_varijabla>
  </DomainObject.Predmet.ProtustrankaFormatedWithAdressOIB>
  <DomainObject.Predmet.ProtustrankaWithAdress>
    <izvorni_sadrzaj>AUTOline d.o.o. KOVINSKA 5, 10000 Zagreb</izvorni_sadrzaj>
    <derivirana_varijabla naziv="DomainObject.Predmet.ProtustrankaWithAdress_1">AUTOline d.o.o. KOVINSKA 5, 10000 Zagreb</derivirana_varijabla>
  </DomainObject.Predmet.ProtustrankaWithAdress>
  <DomainObject.Predmet.ProtustrankaWithAdressOIB>
    <izvorni_sadrzaj>AUTOline d.o.o., OIB 08308145610, KOVINSKA 5, 10000 Zagreb</izvorni_sadrzaj>
    <derivirana_varijabla naziv="DomainObject.Predmet.ProtustrankaWithAdressOIB_1">AUTOline d.o.o., OIB 08308145610, KOVINSKA 5, 10000 Zagreb</derivirana_varijabla>
  </DomainObject.Predmet.ProtustrankaWithAdressOIB>
  <DomainObject.Predmet.ProtustrankaNazivFormated>
    <izvorni_sadrzaj>AUTOline d.o.o.</izvorni_sadrzaj>
    <derivirana_varijabla naziv="DomainObject.Predmet.ProtustrankaNazivFormated_1">AUTOline d.o.o.</derivirana_varijabla>
  </DomainObject.Predmet.ProtustrankaNazivFormated>
  <DomainObject.Predmet.ProtustrankaNazivFormatedOIB>
    <izvorni_sadrzaj>AUTOline d.o.o., OIB 08308145610</izvorni_sadrzaj>
    <derivirana_varijabla naziv="DomainObject.Predmet.ProtustrankaNazivFormatedOIB_1">AUTOline d.o.o., OIB 08308145610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AUTOline d.o.o.</izvorni_sadrzaj>
    <derivirana_varijabla naziv="DomainObject.Predmet.StrankaFormated_1">  AUTOline d.o.o.</derivirana_varijabla>
  </DomainObject.Predmet.StrankaFormated>
  <DomainObject.Predmet.StrankaFormatedOIB>
    <izvorni_sadrzaj>  AUTOline d.o.o., OIB 08308145610</izvorni_sadrzaj>
    <derivirana_varijabla naziv="DomainObject.Predmet.StrankaFormatedOIB_1">  AUTOline d.o.o., OIB 08308145610</derivirana_varijabla>
  </DomainObject.Predmet.StrankaFormatedOIB>
  <DomainObject.Predmet.StrankaFormatedWithAdress>
    <izvorni_sadrzaj> AUTOline d.o.o., Kovinska 5, 10000 Zagreb</izvorni_sadrzaj>
    <derivirana_varijabla naziv="DomainObject.Predmet.StrankaFormatedWithAdress_1"> AUTOline d.o.o., Kovinska 5, 10000 Zagreb</derivirana_varijabla>
  </DomainObject.Predmet.StrankaFormatedWithAdress>
  <DomainObject.Predmet.StrankaFormatedWithAdressOIB>
    <izvorni_sadrzaj> AUTOline d.o.o., OIB 08308145610, Kovinska 5, 10000 Zagreb</izvorni_sadrzaj>
    <derivirana_varijabla naziv="DomainObject.Predmet.StrankaFormatedWithAdressOIB_1"> AUTOline d.o.o., OIB 08308145610, Kovinska 5, 10000 Zagreb</derivirana_varijabla>
  </DomainObject.Predmet.StrankaFormatedWithAdressOIB>
  <DomainObject.Predmet.StrankaWithAdress>
    <izvorni_sadrzaj>AUTOline d.o.o. Kovinska 5,10000 Zagreb</izvorni_sadrzaj>
    <derivirana_varijabla naziv="DomainObject.Predmet.StrankaWithAdress_1">AUTOline d.o.o. Kovinska 5,10000 Zagreb</derivirana_varijabla>
  </DomainObject.Predmet.StrankaWithAdress>
  <DomainObject.Predmet.StrankaWithAdressOIB>
    <izvorni_sadrzaj>AUTOline d.o.o., OIB 08308145610, Kovinska 5,10000 Zagreb</izvorni_sadrzaj>
    <derivirana_varijabla naziv="DomainObject.Predmet.StrankaWithAdressOIB_1">AUTOline d.o.o., OIB 08308145610, Kovinska 5,10000 Zagreb</derivirana_varijabla>
  </DomainObject.Predmet.StrankaWithAdressOIB>
  <DomainObject.Predmet.StrankaNazivFormated>
    <izvorni_sadrzaj>AUTOline d.o.o.</izvorni_sadrzaj>
    <derivirana_varijabla naziv="DomainObject.Predmet.StrankaNazivFormated_1">AUTOline d.o.o.</derivirana_varijabla>
  </DomainObject.Predmet.StrankaNazivFormated>
  <DomainObject.Predmet.StrankaNazivFormatedOIB>
    <izvorni_sadrzaj>AUTOline d.o.o., OIB 08308145610</izvorni_sadrzaj>
    <derivirana_varijabla naziv="DomainObject.Predmet.StrankaNazivFormatedOIB_1">AUTOline d.o.o., OIB 08308145610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AUTOline d.o.o.</item>
    </izvorni_sadrzaj>
    <derivirana_varijabla naziv="DomainObject.Predmet.StrankaListFormated_1">
      <item>AUTOline d.o.o.</item>
    </derivirana_varijabla>
  </DomainObject.Predmet.StrankaListFormated>
  <DomainObject.Predmet.StrankaListFormatedOIB>
    <izvorni_sadrzaj>
      <item>AUTOline d.o.o., OIB 08308145610</item>
    </izvorni_sadrzaj>
    <derivirana_varijabla naziv="DomainObject.Predmet.StrankaListFormatedOIB_1">
      <item>AUTOline d.o.o., OIB 08308145610</item>
    </derivirana_varijabla>
  </DomainObject.Predmet.StrankaListFormatedOIB>
  <DomainObject.Predmet.StrankaListFormatedWithAdress>
    <izvorni_sadrzaj>
      <item>AUTOline d.o.o., Kovinska 5, 10000 Zagreb</item>
    </izvorni_sadrzaj>
    <derivirana_varijabla naziv="DomainObject.Predmet.StrankaListFormatedWithAdress_1">
      <item>AUTOline d.o.o., Kovinska 5, 10000 Zagreb</item>
    </derivirana_varijabla>
  </DomainObject.Predmet.StrankaListFormatedWithAdress>
  <DomainObject.Predmet.StrankaListFormatedWithAdressOIB>
    <izvorni_sadrzaj>
      <item>AUTOline d.o.o., OIB 08308145610, Kovinska 5, 10000 Zagreb</item>
    </izvorni_sadrzaj>
    <derivirana_varijabla naziv="DomainObject.Predmet.StrankaListFormatedWithAdressOIB_1">
      <item>AUTOline d.o.o., OIB 08308145610, Kovinska 5, 10000 Zagreb</item>
    </derivirana_varijabla>
  </DomainObject.Predmet.StrankaListFormatedWithAdressOIB>
  <DomainObject.Predmet.StrankaListNazivFormated>
    <izvorni_sadrzaj>
      <item>AUTOline d.o.o.</item>
    </izvorni_sadrzaj>
    <derivirana_varijabla naziv="DomainObject.Predmet.StrankaListNazivFormated_1">
      <item>AUTOline d.o.o.</item>
    </derivirana_varijabla>
  </DomainObject.Predmet.StrankaListNazivFormated>
  <DomainObject.Predmet.StrankaListNazivFormatedOIB>
    <izvorni_sadrzaj>
      <item>AUTOline d.o.o., OIB 08308145610</item>
    </izvorni_sadrzaj>
    <derivirana_varijabla naziv="DomainObject.Predmet.StrankaListNazivFormatedOIB_1">
      <item>AUTOline d.o.o., OIB 08308145610</item>
    </derivirana_varijabla>
  </DomainObject.Predmet.StrankaListNazivFormatedOIB>
  <DomainObject.Predmet.ProtuStrankaListFormated>
    <izvorni_sadrzaj>
      <item>AUTOline d.o.o.</item>
    </izvorni_sadrzaj>
    <derivirana_varijabla naziv="DomainObject.Predmet.ProtuStrankaListFormated_1">
      <item>AUTOline d.o.o.</item>
    </derivirana_varijabla>
  </DomainObject.Predmet.ProtuStrankaListFormated>
  <DomainObject.Predmet.ProtuStrankaListFormatedOIB>
    <izvorni_sadrzaj>
      <item>AUTOline d.o.o., OIB 08308145610</item>
    </izvorni_sadrzaj>
    <derivirana_varijabla naziv="DomainObject.Predmet.ProtuStrankaListFormatedOIB_1">
      <item>AUTOline d.o.o., OIB 08308145610</item>
    </derivirana_varijabla>
  </DomainObject.Predmet.ProtuStrankaListFormatedOIB>
  <DomainObject.Predmet.ProtuStrankaListFormatedWithAdress>
    <izvorni_sadrzaj>
      <item>AUTOline d.o.o., KOVINSKA 5, 10000 Zagreb</item>
    </izvorni_sadrzaj>
    <derivirana_varijabla naziv="DomainObject.Predmet.ProtuStrankaListFormatedWithAdress_1">
      <item>AUTOline d.o.o., KOVINSKA 5, 10000 Zagreb</item>
    </derivirana_varijabla>
  </DomainObject.Predmet.ProtuStrankaListFormatedWithAdress>
  <DomainObject.Predmet.ProtuStrankaListFormatedWithAdressOIB>
    <izvorni_sadrzaj>
      <item>AUTOline d.o.o., OIB 08308145610, KOVINSKA 5, 10000 Zagreb</item>
    </izvorni_sadrzaj>
    <derivirana_varijabla naziv="DomainObject.Predmet.ProtuStrankaListFormatedWithAdressOIB_1">
      <item>AUTOline d.o.o., OIB 08308145610, KOVINSKA 5, 10000 Zagreb</item>
    </derivirana_varijabla>
  </DomainObject.Predmet.ProtuStrankaListFormatedWithAdressOIB>
  <DomainObject.Predmet.ProtuStrankaListNazivFormated>
    <izvorni_sadrzaj>
      <item>AUTOline d.o.o.</item>
    </izvorni_sadrzaj>
    <derivirana_varijabla naziv="DomainObject.Predmet.ProtuStrankaListNazivFormated_1">
      <item>AUTOline d.o.o.</item>
    </derivirana_varijabla>
  </DomainObject.Predmet.ProtuStrankaListNazivFormated>
  <DomainObject.Predmet.ProtuStrankaListNazivFormatedOIB>
    <izvorni_sadrzaj>
      <item>AUTOline d.o.o., OIB 08308145610</item>
    </izvorni_sadrzaj>
    <derivirana_varijabla naziv="DomainObject.Predmet.ProtuStrankaListNazivFormatedOIB_1">
      <item>AUTOline d.o.o., OIB 08308145610</item>
    </derivirana_varijabla>
  </DomainObject.Predmet.ProtuStrankaListNazivFormatedOIB>
  <DomainObject.Predmet.OstaliListFormated>
    <izvorni_sadrzaj>
      <item>Milorad Radovanović</item>
      <item>FINANCIJSKA AGENCIJA</item>
      <item>Marija Vujčić Turkulin</item>
    </izvorni_sadrzaj>
    <derivirana_varijabla naziv="DomainObject.Predmet.OstaliListFormated_1">
      <item>Milorad Radovanović</item>
      <item>FINANCIJSKA AGENCIJA</item>
      <item>Marija Vujčić Turkulin</item>
    </derivirana_varijabla>
  </DomainObject.Predmet.OstaliListFormated>
  <DomainObject.Predmet.OstaliListFormatedOIB>
    <izvorni_sadrzaj>
      <item>Milorad Radovanović</item>
      <item>FINANCIJSKA AGENCIJA</item>
      <item>Marija Vujčić Turkulin, OIB 22593287559</item>
    </izvorni_sadrzaj>
    <derivirana_varijabla naziv="DomainObject.Predmet.OstaliListFormatedOIB_1">
      <item>Milorad Radovanović</item>
      <item>FINANCIJSKA AGENCIJA</item>
      <item>Marija Vujčić Turkulin, OIB 22593287559</item>
    </derivirana_varijabla>
  </DomainObject.Predmet.OstaliListFormatedOIB>
  <DomainObject.Predmet.OstaliListFormatedWithAdress>
    <izvorni_sadrzaj>
      <item>Milorad Radovanović, Ulica Dantea Alighieria 1, Opatija</item>
      <item>FINANCIJSKA AGENCIJA, 10000 Zagreb</item>
      <item>Marija Vujčić Turkulin, Vrtlarska 3, 10000 Zagreb</item>
    </izvorni_sadrzaj>
    <derivirana_varijabla naziv="DomainObject.Predmet.OstaliListFormatedWithAdress_1">
      <item>Milorad Radovanović, Ulica Dantea Alighieria 1, Opatija</item>
      <item>FINANCIJSKA AGENCIJA, 10000 Zagreb</item>
      <item>Marija Vujčić Turkulin, Vrtlarska 3, 10000 Zagreb</item>
    </derivirana_varijabla>
  </DomainObject.Predmet.OstaliListFormatedWithAdress>
  <DomainObject.Predmet.OstaliListFormatedWithAdressOIB>
    <izvorni_sadrzaj>
      <item>Milorad Radovanović, Ulica Dantea Alighieria 1, Opatija</item>
      <item>FINANCIJSKA AGENCIJA, 10000 Zagreb</item>
      <item>Marija Vujčić Turkulin, OIB 22593287559, Vrtlarska 3, 10000 Zagreb</item>
    </izvorni_sadrzaj>
    <derivirana_varijabla naziv="DomainObject.Predmet.OstaliListFormatedWithAdressOIB_1">
      <item>Milorad Radovanović, Ulica Dantea Alighieria 1, Opatija</item>
      <item>FINANCIJSKA AGENCIJA,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Milorad Radovanović</item>
      <item>FINANCIJSKA AGENCIJA</item>
      <item>Marija Vujčić Turkulin</item>
    </izvorni_sadrzaj>
    <derivirana_varijabla naziv="DomainObject.Predmet.OstaliListNazivFormated_1">
      <item>Milorad Radovanović</item>
      <item>FINANCIJSKA AGENCIJA</item>
      <item>Marija Vujčić Turkulin</item>
    </derivirana_varijabla>
  </DomainObject.Predmet.OstaliListNazivFormated>
  <DomainObject.Predmet.OstaliListNazivFormatedOIB>
    <izvorni_sadrzaj>
      <item>Milorad Radovanović</item>
      <item>FINANCIJSKA AGENCIJA</item>
      <item>Marija Vujčić Turkulin, OIB 22593287559</item>
    </izvorni_sadrzaj>
    <derivirana_varijabla naziv="DomainObject.Predmet.OstaliListNazivFormatedOIB_1">
      <item>Milorad Radovanović</item>
      <item>FINANCIJSKA AGENCIJA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AUTOline d.o.o.</izvorni_sadrzaj>
    <derivirana_varijabla naziv="DomainObject.Predmet.StrankaIDrugi_1">AUTOline d.o.o.</derivirana_varijabla>
  </DomainObject.Predmet.StrankaIDrugi>
  <DomainObject.Predmet.ProtustrankaIDrugi>
    <izvorni_sadrzaj>AUTOline d.o.o.</izvorni_sadrzaj>
    <derivirana_varijabla naziv="DomainObject.Predmet.ProtustrankaIDrugi_1">AUTOline d.o.o.</derivirana_varijabla>
  </DomainObject.Predmet.ProtustrankaIDrugi>
  <DomainObject.Predmet.StrankaIDrugiAdressOIB>
    <izvorni_sadrzaj>AUTOline d.o.o., OIB 08308145610, Kovinska 5, 10000 Zagreb</izvorni_sadrzaj>
    <derivirana_varijabla naziv="DomainObject.Predmet.StrankaIDrugiAdressOIB_1">AUTOline d.o.o., OIB 08308145610, Kovinska 5, 10000 Zagreb</derivirana_varijabla>
  </DomainObject.Predmet.StrankaIDrugiAdressOIB>
  <DomainObject.Predmet.ProtustrankaIDrugiAdressOIB>
    <izvorni_sadrzaj>AUTOline d.o.o., OIB 08308145610, KOVINSKA 5, 10000 Zagreb</izvorni_sadrzaj>
    <derivirana_varijabla naziv="DomainObject.Predmet.ProtustrankaIDrugiAdressOIB_1">AUTOline d.o.o., OIB 08308145610,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AUTOline d.o.o.</item>
      <item>Milorad Radovanović</item>
      <item>FINANCIJSKA AGENCIJA</item>
      <item>AUTOline d.o.o.</item>
      <item>Marija Vujčić Turkulin</item>
    </izvorni_sadrzaj>
    <derivirana_varijabla naziv="DomainObject.Predmet.SudioniciListNaziv_1">
      <item>AUTOline d.o.o.</item>
      <item>Milorad Radovanović</item>
      <item>FINANCIJSKA AGENCIJA</item>
      <item>AUTOline d.o.o.</item>
      <item>Marija Vujčić Turkulin</item>
    </derivirana_varijabla>
  </DomainObject.Predmet.SudioniciListNaziv>
  <DomainObject.Predmet.SudioniciListAdressOIB>
    <izvorni_sadrzaj>
      <item>AUTOline d.o.o.,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izvorni_sadrzaj>
    <derivirana_varijabla naziv="DomainObject.Predmet.SudioniciListAdressOIB_1">
      <item>AUTOline d.o.o.,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08308145610</item>
      <item>, OIB null</item>
      <item>, OIB null</item>
      <item>, OIB 08308145610</item>
      <item>, OIB 22593287559</item>
    </izvorni_sadrzaj>
    <derivirana_varijabla naziv="DomainObject.Predmet.SudioniciListNazivOIB_1">
      <item>, OIB 08308145610</item>
      <item>, OIB null</item>
      <item>, OIB null</item>
      <item>, OIB 08308145610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1104</properties:Characters>
  <properties:Lines>39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2016-12-15T14:15:00Z</dcterms:created>
  <dc:creator>malenicav</dc:creator>
  <cp:lastModifiedBy>Kristina Švajger</cp:lastModifiedBy>
  <cp:lastPrinted>2016-12-15T14:34:00Z</cp:lastPrinted>
  <dcterms:modified xmlns:xsi="http://www.w3.org/2001/XMLSchema-instance" xsi:type="dcterms:W3CDTF">2016-12-15T14:34:00Z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