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44cf" w14:paraId="1ff44c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97D22">
        <w:t>1791</w:t>
      </w:r>
      <w:r w:rsidRPr="00151FF0">
        <w:t>/1</w:t>
      </w:r>
      <w:r w:rsidR="002B4720">
        <w:t>6</w:t>
      </w:r>
      <w:r w:rsidRPr="00151FF0">
        <w:t>-</w:t>
      </w:r>
      <w:r w:rsidR="00CE0E61">
        <w:t>2</w:t>
      </w:r>
      <w:r w:rsidR="00597D22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597D22" w:rsidRPr="00597D22">
        <w:t>ŠIMENIĆ j.d.o.o. ugostiteljstvo i ostale usluge, Višnjevac, Ulica Ante Starčevića 34/a, MBS 030143375, OIB 65685229523</w:t>
      </w:r>
      <w:r w:rsidRPr="000B1DB2">
        <w:t xml:space="preserve">, dana </w:t>
      </w:r>
      <w:r w:rsidR="00CE0E61">
        <w:t>1</w:t>
      </w:r>
      <w:r w:rsidR="00597D22">
        <w:t>8</w:t>
      </w:r>
      <w:r>
        <w:t>.</w:t>
      </w:r>
      <w:r w:rsidRPr="000B1DB2">
        <w:t xml:space="preserve"> </w:t>
      </w:r>
      <w:r w:rsidR="00597D22">
        <w:t>siječnj</w:t>
      </w:r>
      <w:r>
        <w:t>a</w:t>
      </w:r>
      <w:r w:rsidRPr="000B1DB2">
        <w:t xml:space="preserve"> 201</w:t>
      </w:r>
      <w:r w:rsidR="00597D22"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597D22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597D22" w:rsidRPr="00597D22">
        <w:t>Vinko Ljubičić, Osijek, Orljavska 4a, OIB 91327367435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97D22" w:rsidRPr="00597D22">
        <w:t>ŠIMENIĆ j.d.o.o. ugostiteljstvo i ostale usluge, Višnjevac, Ulica Ante Starčevića 34/a, MBS 030143375, OIB 65685229523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B468B9">
        <w:t>1523600003115309524</w:t>
      </w:r>
      <w:r w:rsidR="00553871">
        <w:t xml:space="preserve"> kod </w:t>
      </w:r>
      <w:r w:rsidR="00B468B9">
        <w:t>ZAGREBAČ</w:t>
      </w:r>
      <w:r w:rsidR="0057260B">
        <w:t>KE</w:t>
      </w:r>
      <w:r w:rsidR="00553871">
        <w:t xml:space="preserve"> BANKE d.d. </w:t>
      </w:r>
      <w:r w:rsidR="00B468B9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2416C">
        <w:t>1791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B35964">
        <w:t>1</w:t>
      </w:r>
      <w:r w:rsidR="00B2416C">
        <w:t>3</w:t>
      </w:r>
      <w:r w:rsidR="009B0F1B">
        <w:t xml:space="preserve"> od </w:t>
      </w:r>
      <w:r w:rsidR="00B2416C">
        <w:t>12</w:t>
      </w:r>
      <w:r w:rsidR="009B0F1B">
        <w:t>.</w:t>
      </w:r>
      <w:r w:rsidR="00B35964">
        <w:t>09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2416C">
        <w:t>Vinko Ljubičić iz Osijeka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B2416C">
        <w:t>12</w:t>
      </w:r>
      <w:r w:rsidR="001B1409">
        <w:t>.</w:t>
      </w:r>
      <w:r w:rsidR="009447C5">
        <w:t>1</w:t>
      </w:r>
      <w:r w:rsidR="009C0479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C0479">
        <w:t>1</w:t>
      </w:r>
      <w:r w:rsidR="00B2416C">
        <w:t>8</w:t>
      </w:r>
      <w:r w:rsidRPr="008D4802">
        <w:t xml:space="preserve">. </w:t>
      </w:r>
      <w:r w:rsidR="00B2416C">
        <w:t>siječnj</w:t>
      </w:r>
      <w:r w:rsidR="00D92917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2416C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  <w:r w:rsidR="00B2416C">
        <w:t xml:space="preserve"> Vinko Ljubičić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0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97D22" w:rsidRPr="00597D22">
      <w:t>14 St-1791/16-23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97D22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0479"/>
    <w:rsid w:val="009E54EB"/>
    <w:rsid w:val="009F5C55"/>
    <w:rsid w:val="009F69DE"/>
    <w:rsid w:val="00A05066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2416C"/>
    <w:rsid w:val="00B32B35"/>
    <w:rsid w:val="00B35964"/>
    <w:rsid w:val="00B41D7F"/>
    <w:rsid w:val="00B468B9"/>
    <w:rsid w:val="00B500F8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0E6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0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0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06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06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0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0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06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06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ŠIMENIĆ j.d.o.o. za ugostiteljstvo i ostale usluge</izvorni_sadrzaj>
    <derivirana_varijabla naziv="DomainObject.Predmet.ProtustrankaFormated_1">  ŠIMENIĆ j.d.o.o. za ugostiteljstvo i ostale usluge</derivirana_varijabla>
  </DomainObject.Predmet.ProtustrankaFormated>
  <DomainObject.Predmet.ProtustrankaFormatedOIB>
    <izvorni_sadrzaj>  ŠIMENIĆ j.d.o.o. za ugostiteljstvo i ostale usluge, OIB 65685229523</izvorni_sadrzaj>
    <derivirana_varijabla naziv="DomainObject.Predmet.ProtustrankaFormatedOIB_1">  ŠIMENIĆ j.d.o.o. za ugostiteljstvo i ostale usluge, OIB 65685229523</derivirana_varijabla>
  </DomainObject.Predmet.ProtustrankaFormatedOIB>
  <DomainObject.Predmet.ProtustrankaFormatedWithAdress>
    <izvorni_sadrzaj> ŠIMENIĆ j.d.o.o. za ugostiteljstvo i ostale usluge, Ulica Ante Starčevića 34a, 31220 Višnjevac</izvorni_sadrzaj>
    <derivirana_varijabla naziv="DomainObject.Predmet.ProtustrankaFormatedWithAdress_1"> ŠIMENIĆ j.d.o.o. za ugostiteljstvo i ostale usluge, Ulica Ante Starčevića 34a, 31220 Višnjevac</derivirana_varijabla>
  </DomainObject.Predmet.ProtustrankaFormatedWithAdress>
  <DomainObject.Predmet.ProtustrankaFormatedWithAdressOIB>
    <izvorni_sadrzaj> ŠIMENIĆ j.d.o.o. za ugostiteljstvo i ostale usluge, OIB 65685229523, Ulica Ante Starčevića 34a, 31220 Višnjevac</izvorni_sadrzaj>
    <derivirana_varijabla naziv="DomainObject.Predmet.ProtustrankaFormatedWithAdressOIB_1"> ŠIMENIĆ j.d.o.o. za ugostiteljstvo i ostale usluge, OIB 65685229523, Ulica Ante Starčevića 34a, 31220 Višnjevac</derivirana_varijabla>
  </DomainObject.Predmet.ProtustrankaFormatedWithAdressOIB>
  <DomainObject.Predmet.ProtustrankaWithAdress>
    <izvorni_sadrzaj>ŠIMENIĆ j.d.o.o. za ugostiteljstvo i ostale usluge Ulica Ante Starčevića 34a, 31220 Višnjevac</izvorni_sadrzaj>
    <derivirana_varijabla naziv="DomainObject.Predmet.ProtustrankaWithAdress_1">ŠIMENIĆ j.d.o.o. za ugostiteljstvo i ostale usluge Ulica Ante Starčevića 34a, 31220 Višnjevac</derivirana_varijabla>
  </DomainObject.Predmet.ProtustrankaWithAdress>
  <DomainObject.Predmet.ProtustrankaWithAdressOIB>
    <izvorni_sadrzaj>ŠIMENIĆ j.d.o.o. za ugostiteljstvo i ostale usluge, OIB 65685229523, Ulica Ante Starčevića 34a, 31220 Višnjevac</izvorni_sadrzaj>
    <derivirana_varijabla naziv="DomainObject.Predmet.ProtustrankaWithAdressOIB_1">ŠIMENIĆ j.d.o.o. za ugostiteljstvo i ostale usluge, OIB 65685229523, Ulica Ante Starčevića 34a, 31220 Višnjevac</derivirana_varijabla>
  </DomainObject.Predmet.ProtustrankaWithAdressOIB>
  <DomainObject.Predmet.ProtustrankaNazivFormated>
    <izvorni_sadrzaj>ŠIMENIĆ j.d.o.o. za ugostiteljstvo i ostale usluge</izvorni_sadrzaj>
    <derivirana_varijabla naziv="DomainObject.Predmet.ProtustrankaNazivFormated_1">ŠIMENIĆ j.d.o.o. za ugostiteljstvo i ostale usluge</derivirana_varijabla>
  </DomainObject.Predmet.ProtustrankaNazivFormated>
  <DomainObject.Predmet.ProtustrankaNazivFormatedOIB>
    <izvorni_sadrzaj>ŠIMENIĆ j.d.o.o. za ugostiteljstvo i ostale usluge, OIB 65685229523</izvorni_sadrzaj>
    <derivirana_varijabla naziv="DomainObject.Predmet.ProtustrankaNazivFormatedOIB_1">ŠIMENIĆ j.d.o.o. za ugostiteljstvo i ostale usluge, OIB 65685229523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ŠIMENIĆ j.d.o.o. za ugostiteljstvo i ostale usluge</item>
    </izvorni_sadrzaj>
    <derivirana_varijabla naziv="DomainObject.Predmet.ProtuStrankaListFormated_1">
      <item>ŠIMENIĆ j.d.o.o. za ugostiteljstvo i ostale usluge</item>
    </derivirana_varijabla>
  </DomainObject.Predmet.ProtuStrankaListFormated>
  <DomainObject.Predmet.ProtuStrankaListFormatedOIB>
    <izvorni_sadrzaj>
      <item>ŠIMENIĆ j.d.o.o. za ugostiteljstvo i ostale usluge, OIB 65685229523</item>
    </izvorni_sadrzaj>
    <derivirana_varijabla naziv="DomainObject.Predmet.ProtuStrankaListFormatedOIB_1">
      <item>ŠIMENIĆ j.d.o.o. za ugostiteljstvo i ostale usluge, OIB 65685229523</item>
    </derivirana_varijabla>
  </DomainObject.Predmet.ProtuStrankaListFormatedOIB>
  <DomainObject.Predmet.ProtuStrankaListFormatedWithAdress>
    <izvorni_sadrzaj>
      <item>ŠIMENIĆ j.d.o.o. za ugostiteljstvo i ostale usluge, Ulica Ante Starčevića 34a, 31220 Višnjevac</item>
    </izvorni_sadrzaj>
    <derivirana_varijabla naziv="DomainObject.Predmet.ProtuStrankaListFormatedWithAdress_1">
      <item>ŠIMENIĆ j.d.o.o. za ugostiteljstvo i ostale usluge, Ulica Ante Starčevića 34a, 31220 Višnjevac</item>
    </derivirana_varijabla>
  </DomainObject.Predmet.ProtuStrankaListFormatedWithAdress>
  <DomainObject.Predmet.ProtuStrankaListFormatedWithAdressOIB>
    <izvorni_sadrzaj>
      <item>ŠIMENIĆ j.d.o.o. za ugostiteljstvo i ostale usluge, OIB 65685229523, Ulica Ante Starčevića 34a, 31220 Višnjevac</item>
    </izvorni_sadrzaj>
    <derivirana_varijabla naziv="DomainObject.Predmet.ProtuStrankaListFormatedWithAdressOIB_1">
      <item>ŠIMENIĆ j.d.o.o. za ugostiteljstvo i ostale usluge, OIB 65685229523, Ulica Ante Starčevića 34a, 31220 Višnjevac</item>
    </derivirana_varijabla>
  </DomainObject.Predmet.ProtuStrankaListFormatedWithAdressOIB>
  <DomainObject.Predmet.ProtuStrankaListNazivFormated>
    <izvorni_sadrzaj>
      <item>ŠIMENIĆ j.d.o.o. za ugostiteljstvo i ostale usluge</item>
    </izvorni_sadrzaj>
    <derivirana_varijabla naziv="DomainObject.Predmet.ProtuStrankaListNazivFormated_1">
      <item>ŠIMENIĆ j.d.o.o. za ugostiteljstvo i ostale usluge</item>
    </derivirana_varijabla>
  </DomainObject.Predmet.ProtuStrankaListNazivFormated>
  <DomainObject.Predmet.ProtuStrankaListNazivFormatedOIB>
    <izvorni_sadrzaj>
      <item>ŠIMENIĆ j.d.o.o. za ugostiteljstvo i ostale usluge, OIB 65685229523</item>
    </izvorni_sadrzaj>
    <derivirana_varijabla naziv="DomainObject.Predmet.ProtuStrankaListNazivFormatedOIB_1">
      <item>ŠIMENIĆ j.d.o.o. za ugostiteljstvo i ostale usluge, OIB 65685229523</item>
    </derivirana_varijabla>
  </DomainObject.Predmet.ProtuStrankaListNazivFormatedOIB>
  <DomainObject.Predmet.OstaliListFormated>
    <izvorni_sadrzaj>
      <item>ŽDO GUO Osijek</item>
      <item>Vinko Ljubičić</item>
      <item>Lidija Šimenić</item>
    </izvorni_sadrzaj>
    <derivirana_varijabla naziv="DomainObject.Predmet.OstaliListFormated_1">
      <item>ŽDO GUO Osijek</item>
      <item>Vinko Ljubičić</item>
      <item>Lidija Šimenić</item>
    </derivirana_varijabla>
  </DomainObject.Predmet.OstaliListFormated>
  <DomainObject.Predmet.OstaliListFormatedOIB>
    <izvorni_sadrzaj>
      <item>ŽDO GUO Osijek</item>
      <item>Vinko Ljubičić, OIB 91327367435</item>
      <item>Lidija Šimenić, OIB 21263824836</item>
    </izvorni_sadrzaj>
    <derivirana_varijabla naziv="DomainObject.Predmet.OstaliListFormatedOIB_1">
      <item>ŽDO GUO Osijek</item>
      <item>Vinko Ljubičić, OIB 91327367435</item>
      <item>Lidija Šimenić, OIB 21263824836</item>
    </derivirana_varijabla>
  </DomainObject.Predmet.OstaliListFormatedOIB>
  <DomainObject.Predmet.OstaliListFormatedWithAdress>
    <izvorni_sadrzaj>
      <item>ŽDO GUO Osijek</item>
      <item>Vinko Ljubičić, Orljavska 4a, 31000 Osijek</item>
      <item>Lidija Šimenić, A. Starčevića 34/A, 31220 Višnjevac</item>
    </izvorni_sadrzaj>
    <derivirana_varijabla naziv="DomainObject.Predmet.OstaliListFormatedWithAdress_1">
      <item>ŽDO GUO Osijek</item>
      <item>Vinko Ljubičić, Orljavska 4a, 31000 Osijek</item>
      <item>Lidija Šimenić, A. Starčevića 34/A, 31220 Višnjevac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Lidija Šimenić, OIB 21263824836, A. Starčevića 34/A, 31220 Višnjevac</item>
    </izvorni_sadrzaj>
    <derivirana_varijabla naziv="DomainObject.Predmet.OstaliListFormatedWithAdressOIB_1">
      <item>ŽDO GUO Osijek</item>
      <item>Vinko Ljubičić, OIB 91327367435, Orljavska 4a, 31000 Osijek</item>
      <item>Lidija Šimenić, OIB 21263824836, A. Starčevića 34/A, 31220 Višnjevac</item>
    </derivirana_varijabla>
  </DomainObject.Predmet.OstaliListFormatedWithAdressOIB>
  <DomainObject.Predmet.OstaliListNazivFormated>
    <izvorni_sadrzaj>
      <item>ŽDO GUO Osijek</item>
      <item>Vinko Ljubičić</item>
      <item>Lidija Šimenić</item>
    </izvorni_sadrzaj>
    <derivirana_varijabla naziv="DomainObject.Predmet.OstaliListNazivFormated_1">
      <item>ŽDO GUO Osijek</item>
      <item>Vinko Ljubičić</item>
      <item>Lidija Šimenić</item>
    </derivirana_varijabla>
  </DomainObject.Predmet.OstaliListNazivFormated>
  <DomainObject.Predmet.OstaliListNazivFormatedOIB>
    <izvorni_sadrzaj>
      <item>ŽDO GUO Osijek</item>
      <item>Vinko Ljubičić, OIB 91327367435</item>
      <item>Lidija Šimenić, OIB 21263824836</item>
    </izvorni_sadrzaj>
    <derivirana_varijabla naziv="DomainObject.Predmet.OstaliListNazivFormatedOIB_1">
      <item>ŽDO GUO Osijek</item>
      <item>Vinko Ljubičić, OIB 91327367435</item>
      <item>Lidija Šimenić, OIB 21263824836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ŠIMENIĆ j.d.o.o. za ugostiteljstvo i ostale usluge</izvorni_sadrzaj>
    <derivirana_varijabla naziv="DomainObject.Predmet.ProtustrankaIDrugi_1">ŠIMENIĆ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ŠIMENIĆ j.d.o.o. za ugostiteljstvo i ostale usluge, OIB 65685229523, Ulica Ante Starčevića 34a, 31220 Višnjevac</izvorni_sadrzaj>
    <derivirana_varijabla naziv="DomainObject.Predmet.ProtustrankaIDrugiAdressOIB_1">ŠIMENIĆ j.d.o.o. za ugostiteljstvo i ostale usluge, OIB 65685229523, Ulica Ante Starčevića 34a,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ŠIMENIĆ j.d.o.o. za ugostiteljstvo i ostale usluge</item>
      <item>FINA RC OSIJEK</item>
      <item>ŽDO GUO Osijek</item>
      <item>Vinko Ljubičić</item>
      <item>Lidija Šimenić</item>
    </izvorni_sadrzaj>
    <derivirana_varijabla naziv="DomainObject.Predmet.SudioniciListNaziv_1">
      <item>ŠIMENIĆ j.d.o.o. za ugostiteljstvo i ostale usluge</item>
      <item>FINA RC OSIJEK</item>
      <item>ŽDO GUO Osijek</item>
      <item>Vinko Ljubičić</item>
      <item>Lidija Šimenić</item>
    </derivirana_varijabla>
  </DomainObject.Predmet.SudioniciListNaziv>
  <DomainObject.Predmet.SudioniciListAdressOIB>
    <izvorni_sadrzaj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izvorni_sadrzaj>
    <derivirana_varijabla naziv="DomainObject.Predmet.SudioniciListAdressOIB_1"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65685229523</item>
      <item>, OIB 85821130368</item>
      <item>, OIB null</item>
      <item>, OIB 91327367435</item>
      <item>, OIB 21263824836</item>
    </izvorni_sadrzaj>
    <derivirana_varijabla naziv="DomainObject.Predmet.SudioniciListNazivOIB_1">
      <item>, OIB 65685229523</item>
      <item>, OIB 85821130368</item>
      <item>, OIB null</item>
      <item>, OIB 91327367435</item>
      <item>, OIB 21263824836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426</properties:Words>
  <properties:Characters>2438</properties:Characters>
  <properties:Lines>73</properties:Lines>
  <properties:Paragraphs>21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2017-01-18T12:11:00Z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