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bb84" w14:paraId="374bb84" w:rsidRDefault="007B762B" w:rsidP="007B762B" w:rsidR="007B762B" w:rsidRPr="003E1C9D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3E1C9D">
        <w:rPr>
          <w:rFonts w:cstheme="majorBidi" w:hAnsiTheme="majorBidi" w:asciiTheme="majorBidi"/>
          <w:sz w:val="22"/>
          <w:szCs w:val="22"/>
        </w:rPr>
        <w:t xml:space="preserve">          </w:t>
      </w:r>
      <w:r w:rsidRPr="003E1C9D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3E1C9D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3E1C9D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307FCD" w:rsidR="00395963" w:rsidRPr="003E1C9D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3E1C9D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proofErr w:type="spellStart"/>
      <w:r w:rsidR="00515F22" w:rsidRPr="003E1C9D">
        <w:rPr>
          <w:rFonts w:cstheme="majorBidi" w:hAnsiTheme="majorBidi" w:asciiTheme="majorBidi"/>
          <w:sz w:val="22"/>
          <w:szCs w:val="22"/>
          <w:lang w:val="hr-HR"/>
        </w:rPr>
        <w:t>Amruševa</w:t>
      </w:r>
      <w:proofErr w:type="spellEnd"/>
      <w:r w:rsidR="00515F22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2/II, desno (p.p. 432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3E1C9D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</w:t>
      </w:r>
      <w:r w:rsidR="00307FCD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  </w:t>
      </w:r>
    </w:p>
    <w:p w:rsidRDefault="00395963" w:rsidP="00395963" w:rsidR="00395963" w:rsidRPr="003E1C9D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</w:p>
    <w:p w:rsidRDefault="008F5FBD" w:rsidP="00395963" w:rsidR="007B762B" w:rsidRPr="003E1C9D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395</w:t>
      </w:r>
      <w:proofErr w:type="spellEnd"/>
      <w:r w:rsidR="00395963" w:rsidRPr="003E1C9D">
        <w:rPr>
          <w:rFonts w:cstheme="majorBidi" w:hAnsiTheme="majorBidi" w:asciiTheme="majorBidi"/>
          <w:sz w:val="22"/>
          <w:szCs w:val="22"/>
          <w:lang w:val="hr-HR"/>
        </w:rPr>
        <w:t>/2019.</w:t>
      </w:r>
      <w:r w:rsidR="00145663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B762B" w:rsidP="001E6580" w:rsidR="007B762B" w:rsidRPr="003E1C9D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307FCD" w:rsidR="00307FCD" w:rsidRPr="003E1C9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3E1C9D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za pokretanjem  skraćenog stečajnog postupka nad dužnikom </w:t>
      </w:r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 xml:space="preserve">VODA ČOPORA d.o.o., Zagreb, Šestinski dol 135 c, OIB </w:t>
      </w:r>
      <w:proofErr w:type="spellStart"/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53215116785</w:t>
      </w:r>
      <w:proofErr w:type="spellEnd"/>
      <w:r w:rsidR="00395963" w:rsidRPr="003E1C9D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r w:rsidR="00307FCD" w:rsidRPr="003E1C9D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307FCD" w:rsidR="007D7BBD" w:rsidRPr="003E1C9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E1C9D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r w:rsidR="007B762B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 xml:space="preserve">VODA ČOPORA d.o.o., Zagreb, Šestinski dol 135 c, OIB </w:t>
      </w:r>
      <w:proofErr w:type="spellStart"/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53215116785</w:t>
      </w:r>
      <w:proofErr w:type="spellEnd"/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3E1C9D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E1C9D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3E1C9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E1C9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. Stečajnog zakona (NN 71/15, dalje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dana.</w:t>
      </w:r>
    </w:p>
    <w:p w:rsidRDefault="007D7BBD" w:rsidP="007D7BBD" w:rsidR="007D7BBD" w:rsidRPr="003E1C9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dana te da ukupni iznos duga evidentiranog na temelju neizvršenih osnova za plaćanje iznosi</w:t>
      </w:r>
      <w:r w:rsidR="00395963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6.289</w:t>
      </w:r>
      <w:proofErr w:type="spellEnd"/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,43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kuna na dan </w:t>
      </w:r>
      <w:r w:rsidR="00AD613D" w:rsidRPr="003E1C9D">
        <w:rPr>
          <w:rFonts w:cstheme="majorBidi" w:hAnsiTheme="majorBidi" w:asciiTheme="majorBidi"/>
          <w:sz w:val="22"/>
          <w:szCs w:val="22"/>
          <w:lang w:val="hr-HR"/>
        </w:rPr>
        <w:t>11</w:t>
      </w:r>
      <w:r w:rsidR="00395963" w:rsidRPr="003E1C9D">
        <w:rPr>
          <w:rFonts w:cstheme="majorBidi" w:hAnsiTheme="majorBidi" w:asciiTheme="majorBidi"/>
          <w:sz w:val="22"/>
          <w:szCs w:val="22"/>
          <w:lang w:val="hr-HR"/>
        </w:rPr>
        <w:t>.02.2019.</w:t>
      </w:r>
      <w:r w:rsidR="007B762B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             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3E1C9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3E1C9D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3E1C9D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. i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-a, te je stoga odlučeno kao u izreci ovog rješenja, temeljem odredbe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3E1C9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E1C9D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307FCD" w:rsidR="00307FCD" w:rsidRPr="003E1C9D">
      <w:pPr>
        <w:ind w:firstLine="708" w:left="2124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3E1C9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307FCD" w:rsidRPr="003E1C9D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307FCD" w:rsidR="007D7BBD" w:rsidRPr="003E1C9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3E1C9D" w:rsidR="003E1C9D" w:rsidRPr="00943696">
      <w:pPr>
        <w:ind w:firstLine="720" w:left="50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E1C9D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3E1C9D" w:rsidRPr="00943696">
        <w:rPr>
          <w:rFonts w:cstheme="majorBidi" w:hAnsiTheme="majorBidi" w:asciiTheme="majorBidi"/>
          <w:sz w:val="22"/>
          <w:szCs w:val="22"/>
          <w:lang w:val="hr-HR"/>
        </w:rPr>
        <w:t xml:space="preserve">      SUDAC:</w:t>
      </w:r>
    </w:p>
    <w:p w:rsidRDefault="003E1C9D" w:rsidP="003E1C9D" w:rsidR="003E1C9D" w:rsidRPr="00943696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943696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3E1C9D" w:rsidP="003E1C9D" w:rsidR="003E1C9D" w:rsidRPr="00943696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3E1C9D" w:rsidP="003E1C9D" w:rsidR="003E1C9D" w:rsidRPr="00943696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943696">
        <w:rPr>
          <w:rFonts w:cstheme="majorBidi" w:hAnsiTheme="majorBidi" w:asciiTheme="majorBidi"/>
          <w:i/>
          <w:sz w:val="22"/>
          <w:szCs w:val="22"/>
          <w:lang w:val="hr-HR"/>
        </w:rPr>
        <w:t>Uputa o pravnom lijeku:</w:t>
      </w:r>
    </w:p>
    <w:p w:rsidRDefault="003E1C9D" w:rsidP="003E1C9D" w:rsidR="003E1C9D" w:rsidRPr="00943696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943696">
        <w:rPr>
          <w:rFonts w:cstheme="majorBidi" w:hAnsiTheme="majorBidi" w:asciiTheme="majorBidi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E1C9D" w:rsidP="003E1C9D" w:rsidR="003E1C9D" w:rsidRPr="00943696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</w:p>
    <w:p w:rsidRDefault="003E1C9D" w:rsidP="003E1C9D" w:rsidR="003E1C9D" w:rsidRPr="003E1C9D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r w:rsidRPr="003E1C9D">
        <w:rPr>
          <w:rFonts w:cstheme="majorBidi" w:hAnsiTheme="majorBidi" w:asciiTheme="majorBidi"/>
          <w:sz w:val="20"/>
        </w:rPr>
        <w:t>za</w:t>
      </w:r>
      <w:proofErr w:type="spellEnd"/>
      <w:r w:rsidRPr="003E1C9D">
        <w:rPr>
          <w:rFonts w:cstheme="majorBidi" w:hAnsiTheme="majorBidi" w:asciiTheme="majorBidi"/>
          <w:sz w:val="20"/>
        </w:rPr>
        <w:t xml:space="preserve"> </w:t>
      </w:r>
      <w:proofErr w:type="spellStart"/>
      <w:r w:rsidRPr="003E1C9D">
        <w:rPr>
          <w:rFonts w:cstheme="majorBidi" w:hAnsiTheme="majorBidi" w:asciiTheme="majorBidi"/>
          <w:sz w:val="20"/>
        </w:rPr>
        <w:t>točnost</w:t>
      </w:r>
      <w:proofErr w:type="spellEnd"/>
      <w:r w:rsidRPr="003E1C9D">
        <w:rPr>
          <w:rFonts w:cstheme="majorBidi" w:hAnsiTheme="majorBidi" w:asciiTheme="majorBidi"/>
          <w:sz w:val="20"/>
        </w:rPr>
        <w:t xml:space="preserve"> </w:t>
      </w:r>
      <w:proofErr w:type="spellStart"/>
      <w:r w:rsidRPr="003E1C9D">
        <w:rPr>
          <w:rFonts w:cstheme="majorBidi" w:hAnsiTheme="majorBidi" w:asciiTheme="majorBidi"/>
          <w:sz w:val="20"/>
        </w:rPr>
        <w:t>otpravka</w:t>
      </w:r>
      <w:proofErr w:type="spellEnd"/>
    </w:p>
    <w:p w:rsidRDefault="003E1C9D" w:rsidP="00943696" w:rsidR="00A16DF6" w:rsidRPr="00943696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3E1C9D">
        <w:rPr>
          <w:rFonts w:cstheme="majorBidi" w:hAnsiTheme="majorBidi" w:asciiTheme="majorBidi"/>
          <w:sz w:val="20"/>
        </w:rPr>
        <w:t>Rebecca Boričević</w:t>
      </w:r>
    </w:p>
    <w:sectPr w:rsidR="00A16DF6" w:rsidRPr="009436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2437D"/>
    <w:rsid w:val="00237681"/>
    <w:rsid w:val="00307FCD"/>
    <w:rsid w:val="00325195"/>
    <w:rsid w:val="003933AD"/>
    <w:rsid w:val="00395963"/>
    <w:rsid w:val="003A692F"/>
    <w:rsid w:val="003E1C9D"/>
    <w:rsid w:val="00515F22"/>
    <w:rsid w:val="005228D3"/>
    <w:rsid w:val="007B762B"/>
    <w:rsid w:val="007D422E"/>
    <w:rsid w:val="007D7BBD"/>
    <w:rsid w:val="008F5FBD"/>
    <w:rsid w:val="00943696"/>
    <w:rsid w:val="00A16DF6"/>
    <w:rsid w:val="00AD613D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1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C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C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C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C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1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C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C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C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C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St-395/2019</izvorni_sadrzaj>
    <derivirana_varijabla naziv="DomainObject.Predmet.OznakaBroj_1">St-395/2019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VODA ČOPORA d.o.o. zastupanog po punomoćniku Maja Vudrag</izvorni_sadrzaj>
    <derivirana_varijabla naziv="DomainObject.Predmet.ProtustrankaFormated_1">  VODA ČOPORA d.o.o. zastupanog po punomoćniku Maja Vudrag</derivirana_varijabla>
  </DomainObject.Predmet.ProtustrankaFormated>
  <DomainObject.Predmet.ProtustrankaFormatedOIB>
    <izvorni_sadrzaj>  VODA ČOPORA d.o.o., OIB 53215116785 zastupanog po punomoćniku Maja Vudrag</izvorni_sadrzaj>
    <derivirana_varijabla naziv="DomainObject.Predmet.ProtustrankaFormatedOIB_1">  VODA ČOPORA d.o.o., OIB 53215116785 zastupanog po punomoćniku Maja Vudrag</derivirana_varijabla>
  </DomainObject.Predmet.ProtustrankaFormatedOIB>
  <DomainObject.Predmet.ProtustrankaFormatedWithAdress>
    <izvorni_sadrzaj> VODA ČOPORA d.o.o., Šestinski dol 135 C, 10000 Zagreb zastupanog po punomoćniku Maja Vudrag</izvorni_sadrzaj>
    <derivirana_varijabla naziv="DomainObject.Predmet.ProtustrankaFormatedWithAdress_1"> VODA ČOPORA d.o.o., Šestinski dol 135 C, 10000 Zagreb zastupanog po punomoćniku Maja Vudrag</derivirana_varijabla>
  </DomainObject.Predmet.ProtustrankaFormatedWithAdress>
  <DomainObject.Predmet.ProtustrankaFormatedWithAdressOIB>
    <izvorni_sadrzaj> VODA ČOPORA d.o.o., OIB 53215116785, Šestinski dol 135 C, 10000 Zagreb zastupanog po punomoćniku Maja Vudrag</izvorni_sadrzaj>
    <derivirana_varijabla naziv="DomainObject.Predmet.ProtustrankaFormatedWithAdressOIB_1"> VODA ČOPORA d.o.o., OIB 53215116785, Šestinski dol 135 C, 10000 Zagreb zastupanog po punomoćniku Maja Vudrag</derivirana_varijabla>
  </DomainObject.Predmet.ProtustrankaFormatedWithAdressOIB>
  <DomainObject.Predmet.ProtustrankaWithAdress>
    <izvorni_sadrzaj>VODA ČOPORA d.o.o. Šestinski dol 135 C, 10000 Zagreb</izvorni_sadrzaj>
    <derivirana_varijabla naziv="DomainObject.Predmet.ProtustrankaWithAdress_1">VODA ČOPORA d.o.o. Šestinski dol 135 C, 10000 Zagreb</derivirana_varijabla>
  </DomainObject.Predmet.ProtustrankaWithAdress>
  <DomainObject.Predmet.ProtustrankaWithAdressOIB>
    <izvorni_sadrzaj>VODA ČOPORA d.o.o., OIB 53215116785, Šestinski dol 135 C, 10000 Zagreb</izvorni_sadrzaj>
    <derivirana_varijabla naziv="DomainObject.Predmet.ProtustrankaWithAdressOIB_1">VODA ČOPORA d.o.o., OIB 53215116785, Šestinski dol 135 C, 10000 Zagreb</derivirana_varijabla>
  </DomainObject.Predmet.ProtustrankaWithAdressOIB>
  <DomainObject.Predmet.ProtustrankaNazivFormated>
    <izvorni_sadrzaj>VODA ČOPORA d.o.o.</izvorni_sadrzaj>
    <derivirana_varijabla naziv="DomainObject.Predmet.ProtustrankaNazivFormated_1">VODA ČOPORA d.o.o.</derivirana_varijabla>
  </DomainObject.Predmet.ProtustrankaNazivFormated>
  <DomainObject.Predmet.ProtustrankaNazivFormatedOIB>
    <izvorni_sadrzaj>VODA ČOPORA d.o.o., OIB 53215116785</izvorni_sadrzaj>
    <derivirana_varijabla naziv="DomainObject.Predmet.ProtustrankaNazivFormatedOIB_1">VODA ČOPORA d.o.o., OIB 53215116785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VODA ČOPORA d.o.o. zastupanog po punomoćniku Maja Vudrag</item>
    </izvorni_sadrzaj>
    <derivirana_varijabla naziv="DomainObject.Predmet.ProtuStrankaListFormated_1">
      <item>VODA ČOPORA d.o.o. zastupanog po punomoćniku Maja Vudrag</item>
    </derivirana_varijabla>
  </DomainObject.Predmet.ProtuStrankaListFormated>
  <DomainObject.Predmet.ProtuStrankaListFormatedOIB>
    <izvorni_sadrzaj>
      <item>VODA ČOPORA d.o.o., OIB 53215116785 zastupanog po punomoćniku Maja Vudrag</item>
    </izvorni_sadrzaj>
    <derivirana_varijabla naziv="DomainObject.Predmet.ProtuStrankaListFormatedOIB_1">
      <item>VODA ČOPORA d.o.o., OIB 53215116785 zastupanog po punomoćniku Maja Vudrag</item>
    </derivirana_varijabla>
  </DomainObject.Predmet.ProtuStrankaListFormatedOIB>
  <DomainObject.Predmet.ProtuStrankaListFormatedWithAdress>
    <izvorni_sadrzaj>
      <item>VODA ČOPORA d.o.o., Šestinski dol 135 C, 10000 Zagreb zastupanog po punomoćniku Maja Vudrag</item>
    </izvorni_sadrzaj>
    <derivirana_varijabla naziv="DomainObject.Predmet.ProtuStrankaListFormatedWithAdress_1">
      <item>VODA ČOPORA d.o.o., Šestinski dol 135 C, 10000 Zagreb zastupanog po punomoćniku Maja Vudrag</item>
    </derivirana_varijabla>
  </DomainObject.Predmet.ProtuStrankaListFormatedWithAdress>
  <DomainObject.Predmet.ProtuStrankaListFormatedWithAdressOIB>
    <izvorni_sadrzaj>
      <item>VODA ČOPORA d.o.o., OIB 53215116785, Šestinski dol 135 C, 10000 Zagreb zastupanog po punomoćniku Maja Vudrag</item>
    </izvorni_sadrzaj>
    <derivirana_varijabla naziv="DomainObject.Predmet.ProtuStrankaListFormatedWithAdressOIB_1">
      <item>VODA ČOPORA d.o.o., OIB 53215116785, Šestinski dol 135 C, 10000 Zagreb zastupanog po punomoćniku Maja Vudrag</item>
    </derivirana_varijabla>
  </DomainObject.Predmet.ProtuStrankaListFormatedWithAdressOIB>
  <DomainObject.Predmet.ProtuStrankaListNazivFormated>
    <izvorni_sadrzaj>
      <item>VODA ČOPORA d.o.o.</item>
    </izvorni_sadrzaj>
    <derivirana_varijabla naziv="DomainObject.Predmet.ProtuStrankaListNazivFormated_1">
      <item>VODA ČOPORA d.o.o.</item>
    </derivirana_varijabla>
  </DomainObject.Predmet.ProtuStrankaListNazivFormated>
  <DomainObject.Predmet.ProtuStrankaListNazivFormatedOIB>
    <izvorni_sadrzaj>
      <item>VODA ČOPORA d.o.o., OIB 53215116785</item>
    </izvorni_sadrzaj>
    <derivirana_varijabla naziv="DomainObject.Predmet.ProtuStrankaListNazivFormatedOIB_1">
      <item>VODA ČOPORA d.o.o., OIB 53215116785</item>
    </derivirana_varijabla>
  </DomainObject.Predmet.ProtuStrankaListNazivFormatedOIB>
  <DomainObject.Predmet.OstaliListFormated>
    <izvorni_sadrzaj>
      <item>Maja Vudrag punomoćnica sudionika u postupku VODA ČOPORA d.o.o.</item>
    </izvorni_sadrzaj>
    <derivirana_varijabla naziv="DomainObject.Predmet.OstaliListFormated_1">
      <item>Maja Vudrag punomoćnica sudionika u postupku VODA ČOPORA d.o.o.</item>
    </derivirana_varijabla>
  </DomainObject.Predmet.OstaliListFormated>
  <DomainObject.Predmet.OstaliListFormatedOIB>
    <izvorni_sadrzaj>
      <item>Maja Vudrag, OIB 78465367388 punomoćnica sudionika u postupku VODA ČOPORA d.o.o.</item>
    </izvorni_sadrzaj>
    <derivirana_varijabla naziv="DomainObject.Predmet.OstaliListFormatedOIB_1">
      <item>Maja Vudrag, OIB 78465367388 punomoćnica sudionika u postupku VODA ČOPORA d.o.o.</item>
    </derivirana_varijabla>
  </DomainObject.Predmet.OstaliListFormatedOIB>
  <DomainObject.Predmet.OstaliListFormatedWithAdress>
    <izvorni_sadrzaj>
      <item>Maja Vudrag, Ive Tijardovića 6, 10000 Zagreb punomoćnica sudionika u postupku VODA ČOPORA d.o.o.</item>
    </izvorni_sadrzaj>
    <derivirana_varijabla naziv="DomainObject.Predmet.OstaliListFormatedWithAdress_1">
      <item>Maja Vudrag, Ive Tijardovića 6, 10000 Zagreb punomoćnica sudionika u postupku VODA ČOPORA d.o.o.</item>
    </derivirana_varijabla>
  </DomainObject.Predmet.OstaliListFormatedWithAdress>
  <DomainObject.Predmet.OstaliListFormatedWithAdressOIB>
    <izvorni_sadrzaj>
      <item>Maja Vudrag, OIB 78465367388, Ive Tijardovića 6, 10000 Zagreb punomoćnica sudionika u postupku VODA ČOPORA d.o.o.</item>
    </izvorni_sadrzaj>
    <derivirana_varijabla naziv="DomainObject.Predmet.OstaliListFormatedWithAdressOIB_1">
      <item>Maja Vudrag, OIB 78465367388, Ive Tijardovića 6, 10000 Zagreb punomoćnica sudionika u postupku VODA ČOPORA d.o.o.</item>
    </derivirana_varijabla>
  </DomainObject.Predmet.OstaliListFormatedWithAdressOIB>
  <DomainObject.Predmet.OstaliListNazivFormated>
    <izvorni_sadrzaj>
      <item>Maja Vudrag</item>
    </izvorni_sadrzaj>
    <derivirana_varijabla naziv="DomainObject.Predmet.OstaliListNazivFormated_1">
      <item>Maja Vudrag</item>
    </derivirana_varijabla>
  </DomainObject.Predmet.OstaliListNazivFormated>
  <DomainObject.Predmet.OstaliListNazivFormatedOIB>
    <izvorni_sadrzaj>
      <item>Maja Vudrag, OIB 78465367388</item>
    </izvorni_sadrzaj>
    <derivirana_varijabla naziv="DomainObject.Predmet.OstaliListNazivFormatedOIB_1">
      <item>Maja Vudrag, OIB 78465367388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VODA ČOPORA d.o.o.</izvorni_sadrzaj>
    <derivirana_varijabla naziv="DomainObject.Predmet.ProtustrankaIDrugi_1">VODA ČOPORA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VODA ČOPORA d.o.o., OIB 53215116785, Šestinski dol 135 C, 10000 Zagreb</izvorni_sadrzaj>
    <derivirana_varijabla naziv="DomainObject.Predmet.ProtustrankaIDrugiAdressOIB_1">VODA ČOPORA d.o.o., OIB 53215116785, Šestinski dol 135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VODA ČOPORA d.o.o.</item>
      <item>Maja Vudrag</item>
    </izvorni_sadrzaj>
    <derivirana_varijabla naziv="DomainObject.Predmet.SudioniciListNaziv_1">
      <item>FINA Regionalni centar Zagreb</item>
      <item>VODA ČOPORA d.o.o.</item>
      <item>Maja Vudrag</item>
    </derivirana_varijabla>
  </DomainObject.Predmet.SudioniciListNaziv>
  <DomainObject.Predmet.SudioniciListAdressOIB>
    <izvorni_sadrzaj>
      <item>FINA Regionalni centar Zagreb, OIB 85821130368, Trg svibanjskih žrtava 1995. 1,10000 Zagreb</item>
      <item>VODA ČOPORA d.o.o., OIB 53215116785, Šestinski dol 135 C,10000 Zagreb</item>
      <item>Maja Vudrag, OIB 78465367388, Ive Tijardovića 6,10000 Zagreb</item>
    </izvorni_sadrzaj>
    <derivirana_varijabla naziv="DomainObject.Predmet.SudioniciListAdressOIB_1">
      <item>FINA Regionalni centar Zagreb, OIB 85821130368, Trg svibanjskih žrtava 1995. 1,10000 Zagreb</item>
      <item>VODA ČOPORA d.o.o., OIB 53215116785, Šestinski dol 135 C,10000 Zagreb</item>
      <item>Maja Vudrag, OIB 78465367388, Ive Tijardovića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53215116785</item>
      <item>, OIB 78465367388</item>
    </izvorni_sadrzaj>
    <derivirana_varijabla naziv="DomainObject.Predmet.SudioniciListNazivOIB_1">
      <item>, OIB 85821130368</item>
      <item>, OIB 53215116785</item>
      <item>, OIB 78465367388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1816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2019-05-08T08:18:00Z</dcterms:created>
  <dc:creator>Rebecca Boričević</dc:creator>
  <cp:lastModifiedBy>Rebecca Boričević</cp:lastModifiedBy>
  <cp:lastPrinted>2019-05-09T05:54:00Z</cp:lastPrinted>
  <dcterms:modified xmlns:xsi="http://www.w3.org/2001/XMLSchema-instance" xsi:type="dcterms:W3CDTF">2019-05-09T05:55:00Z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(395_-_POK___RJEŠENJE_O_POKRETANJU_STEČAJNOG_POSTUPKA.docx)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