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8a6a" w14:paraId="5e78a6a" w:rsidRDefault="002865E1" w:rsidP="00B73237" w:rsidR="00005397" w:rsidRPr="00AC725E">
      <w:pPr>
        <w:pStyle w:val="Naslov1"/>
        <w:jc w:val="right"/>
        <w15:collapsed w:val="false"/>
      </w:pPr>
      <w:bookmarkStart w:name="_GoBack" w:id="0"/>
      <w:bookmarkEnd w:id="0"/>
      <w:r>
        <w:t>13.</w:t>
      </w:r>
      <w:r w:rsidR="0010536B">
        <w:t xml:space="preserve"> Sp-</w:t>
      </w:r>
      <w:r w:rsidR="00E45B9C">
        <w:t>1</w:t>
      </w:r>
      <w:r w:rsidR="00064957">
        <w:t>/201</w:t>
      </w:r>
      <w:r w:rsidR="00E45B9C">
        <w:t>7</w:t>
      </w:r>
      <w:r w:rsidR="00064957">
        <w:t>-</w:t>
      </w:r>
      <w:r w:rsidR="00E45B9C">
        <w:t>2</w:t>
      </w:r>
      <w:r w:rsidR="00E15DCB">
        <w:t xml:space="preserve">               </w:t>
      </w:r>
      <w:r w:rsidR="00C92052" w:rsidRPr="00AC725E">
        <w:t xml:space="preserve">  </w:t>
      </w:r>
    </w:p>
    <w:p w:rsidRDefault="003D73E7" w:rsidR="003D73E7" w:rsidRPr="00AC725E">
      <w:pPr>
        <w:rPr>
          <w:sz w:val="24"/>
          <w:lang w:val="hr-HR"/>
        </w:rPr>
      </w:pPr>
    </w:p>
    <w:p w:rsidRDefault="002865E1" w:rsidR="002865E1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3D73E7" w:rsidR="00AB7442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Republika Hr</w:t>
      </w:r>
      <w:r w:rsidR="00525E89" w:rsidRPr="00AC725E">
        <w:rPr>
          <w:sz w:val="24"/>
          <w:lang w:val="hr-HR"/>
        </w:rPr>
        <w:t>vatska</w:t>
      </w:r>
    </w:p>
    <w:p w:rsidRDefault="00525E89" w:rsidR="00525E89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Općinski sud u Osijeku</w:t>
      </w:r>
    </w:p>
    <w:p w:rsidRDefault="00525E89" w:rsidR="00525E89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Europska avenija 7</w:t>
      </w:r>
    </w:p>
    <w:p w:rsidRDefault="00186536" w:rsidR="00186536">
      <w:pPr>
        <w:rPr>
          <w:sz w:val="24"/>
          <w:lang w:val="hr-HR"/>
        </w:rPr>
      </w:pPr>
      <w:r>
        <w:rPr>
          <w:sz w:val="24"/>
          <w:lang w:val="hr-HR"/>
        </w:rPr>
        <w:t>31000  OSIJEK</w:t>
      </w: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10536B" w:rsidP="00E748F8" w:rsidR="0010536B">
      <w:pPr>
        <w:jc w:val="both"/>
        <w:rPr>
          <w:sz w:val="24"/>
          <w:lang w:val="hr-HR"/>
        </w:rPr>
      </w:pPr>
    </w:p>
    <w:p w:rsidRDefault="0030039B" w:rsidP="00E748F8" w:rsidR="0010536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Grgić, kao sucu pojedincu, u pravnoj stvari </w:t>
      </w:r>
      <w:r w:rsidR="0010536B">
        <w:rPr>
          <w:sz w:val="24"/>
          <w:szCs w:val="24"/>
          <w:lang w:val="hr-HR"/>
        </w:rPr>
        <w:t>predlagatelja – potrošača</w:t>
      </w:r>
      <w:r w:rsidR="00A160A5">
        <w:rPr>
          <w:sz w:val="24"/>
          <w:szCs w:val="24"/>
          <w:lang w:val="hr-HR"/>
        </w:rPr>
        <w:t xml:space="preserve"> </w:t>
      </w:r>
      <w:r w:rsidR="00E45B9C">
        <w:rPr>
          <w:sz w:val="24"/>
          <w:szCs w:val="24"/>
          <w:lang w:val="hr-HR"/>
        </w:rPr>
        <w:t xml:space="preserve">Zorana Buljevića iz Osijeka, Vatrogasna 103,    </w:t>
      </w:r>
      <w:r w:rsidR="001E0E4B">
        <w:rPr>
          <w:sz w:val="24"/>
          <w:szCs w:val="24"/>
          <w:lang w:val="hr-HR"/>
        </w:rPr>
        <w:t xml:space="preserve">   </w:t>
      </w:r>
      <w:r w:rsidR="00432322">
        <w:rPr>
          <w:sz w:val="24"/>
          <w:szCs w:val="24"/>
          <w:lang w:val="hr-HR"/>
        </w:rPr>
        <w:t>O</w:t>
      </w:r>
      <w:r w:rsidR="00A301FF">
        <w:rPr>
          <w:sz w:val="24"/>
          <w:szCs w:val="24"/>
          <w:lang w:val="hr-HR"/>
        </w:rPr>
        <w:t xml:space="preserve">IB: </w:t>
      </w:r>
      <w:r w:rsidR="00E45B9C">
        <w:rPr>
          <w:sz w:val="24"/>
          <w:szCs w:val="24"/>
          <w:lang w:val="hr-HR"/>
        </w:rPr>
        <w:t>50982649514,</w:t>
      </w:r>
      <w:r w:rsidR="00A301FF">
        <w:rPr>
          <w:sz w:val="24"/>
          <w:szCs w:val="24"/>
          <w:lang w:val="hr-HR"/>
        </w:rPr>
        <w:t xml:space="preserve"> </w:t>
      </w:r>
      <w:r w:rsidR="0010536B">
        <w:rPr>
          <w:sz w:val="24"/>
          <w:szCs w:val="24"/>
          <w:lang w:val="hr-HR"/>
        </w:rPr>
        <w:t xml:space="preserve">radi stečaja potrošača, izvan ročišta, dana </w:t>
      </w:r>
      <w:r w:rsidR="00E45B9C">
        <w:rPr>
          <w:sz w:val="24"/>
          <w:szCs w:val="24"/>
          <w:lang w:val="hr-HR"/>
        </w:rPr>
        <w:t>5. siječnja</w:t>
      </w:r>
      <w:r w:rsidR="0071141A">
        <w:rPr>
          <w:sz w:val="24"/>
          <w:szCs w:val="24"/>
          <w:lang w:val="hr-HR"/>
        </w:rPr>
        <w:t xml:space="preserve"> 201</w:t>
      </w:r>
      <w:r w:rsidR="00E45B9C">
        <w:rPr>
          <w:sz w:val="24"/>
          <w:szCs w:val="24"/>
          <w:lang w:val="hr-HR"/>
        </w:rPr>
        <w:t>7</w:t>
      </w:r>
      <w:r w:rsidR="0010536B">
        <w:rPr>
          <w:sz w:val="24"/>
          <w:szCs w:val="24"/>
          <w:lang w:val="hr-HR"/>
        </w:rPr>
        <w:t xml:space="preserve"> godine, </w:t>
      </w:r>
      <w:r w:rsidR="009B7F8A">
        <w:rPr>
          <w:sz w:val="24"/>
          <w:szCs w:val="24"/>
          <w:lang w:val="hr-HR"/>
        </w:rPr>
        <w:t xml:space="preserve">donio je sljedeći </w:t>
      </w: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9B7F8A" w:rsidP="00F57E39" w:rsidR="00F57E39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Z A K L J U Č A K </w:t>
      </w:r>
    </w:p>
    <w:p w:rsidRDefault="0071141A" w:rsidP="00F57E39" w:rsidR="0071141A">
      <w:pPr>
        <w:jc w:val="center"/>
        <w:rPr>
          <w:sz w:val="24"/>
          <w:lang w:val="hr-HR"/>
        </w:rPr>
      </w:pPr>
    </w:p>
    <w:p w:rsidRDefault="007F7210" w:rsidR="007F7210">
      <w:pPr>
        <w:jc w:val="both"/>
        <w:rPr>
          <w:sz w:val="24"/>
          <w:lang w:val="hr-HR"/>
        </w:rPr>
      </w:pPr>
    </w:p>
    <w:p w:rsidRDefault="009E158A" w:rsidR="009B7F8A" w:rsidRPr="00A160A5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I/ Nalaže se </w:t>
      </w:r>
      <w:r w:rsidR="0002247F">
        <w:rPr>
          <w:sz w:val="24"/>
          <w:szCs w:val="24"/>
          <w:lang w:val="hr-HR"/>
        </w:rPr>
        <w:t>predlagatelju – potrošaču</w:t>
      </w:r>
      <w:r w:rsidR="00E45B9C">
        <w:rPr>
          <w:sz w:val="24"/>
          <w:szCs w:val="24"/>
          <w:lang w:val="hr-HR"/>
        </w:rPr>
        <w:t xml:space="preserve"> Zoranu Buljeviću iz Osijeka, Vatrogasna 103,       OIB: 50982649514</w:t>
      </w:r>
      <w:r w:rsidR="005A5A54">
        <w:rPr>
          <w:sz w:val="24"/>
          <w:szCs w:val="24"/>
          <w:lang w:val="hr-HR"/>
        </w:rPr>
        <w:t xml:space="preserve">, </w:t>
      </w:r>
      <w:r>
        <w:rPr>
          <w:sz w:val="24"/>
          <w:lang w:val="hr-HR"/>
        </w:rPr>
        <w:t xml:space="preserve">da u roku 60 dana predujmi troškove postupka </w:t>
      </w:r>
      <w:r w:rsidR="009B7F8A">
        <w:rPr>
          <w:sz w:val="24"/>
          <w:lang w:val="hr-HR"/>
        </w:rPr>
        <w:t xml:space="preserve">na žiro-račun suda prema sljedećim podacima: </w:t>
      </w:r>
    </w:p>
    <w:p w:rsidRDefault="009B7F8A" w:rsidR="009B7F8A">
      <w:pPr>
        <w:jc w:val="both"/>
        <w:rPr>
          <w:sz w:val="24"/>
          <w:lang w:val="hr-HR"/>
        </w:rPr>
      </w:pPr>
    </w:p>
    <w:p w:rsidRDefault="009B7F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Primatelj: Općinski sud u Osijeku – predujam za troškove stečaja potrošača u iznosu od 1.000,00 kn</w:t>
      </w:r>
    </w:p>
    <w:p w:rsidRDefault="009E158A" w:rsidR="009E158A" w:rsidRPr="0071141A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Broj računa: </w:t>
      </w:r>
      <w:r w:rsidR="0071141A" w:rsidRPr="0071141A">
        <w:rPr>
          <w:sz w:val="24"/>
          <w:szCs w:val="24"/>
        </w:rPr>
        <w:t>HR3523900011300000419</w:t>
      </w:r>
      <w:r w:rsidR="0071141A" w:rsidRPr="0071141A">
        <w:rPr>
          <w:sz w:val="24"/>
          <w:szCs w:val="24"/>
          <w:lang w:val="hr-HR"/>
        </w:rPr>
        <w:t xml:space="preserve"> </w:t>
      </w:r>
    </w:p>
    <w:p w:rsidRDefault="009E158A" w:rsidP="0071141A" w:rsidR="0071141A">
      <w:pPr>
        <w:rPr>
          <w:sz w:val="24"/>
          <w:szCs w:val="24"/>
        </w:rPr>
      </w:pPr>
      <w:r>
        <w:rPr>
          <w:sz w:val="24"/>
          <w:lang w:val="hr-HR"/>
        </w:rPr>
        <w:t xml:space="preserve">Model: </w:t>
      </w:r>
      <w:r w:rsidR="0071141A" w:rsidRPr="00F07FB7">
        <w:rPr>
          <w:sz w:val="24"/>
          <w:szCs w:val="24"/>
        </w:rPr>
        <w:t>HR05</w:t>
      </w:r>
    </w:p>
    <w:p w:rsidRDefault="0071141A" w:rsidP="0071141A" w:rsidR="009E158A" w:rsidRPr="0071141A">
      <w:pPr>
        <w:rPr>
          <w:sz w:val="24"/>
          <w:szCs w:val="24"/>
        </w:rPr>
      </w:pPr>
      <w:r>
        <w:rPr>
          <w:sz w:val="24"/>
          <w:lang w:val="hr-HR"/>
        </w:rPr>
        <w:t xml:space="preserve">Poziv na broj odobrenja: </w:t>
      </w:r>
      <w:r w:rsidRPr="0071141A">
        <w:rPr>
          <w:sz w:val="24"/>
          <w:szCs w:val="24"/>
        </w:rPr>
        <w:t>370-</w:t>
      </w:r>
      <w:r w:rsidR="00E45B9C">
        <w:rPr>
          <w:sz w:val="24"/>
          <w:szCs w:val="24"/>
        </w:rPr>
        <w:t>1</w:t>
      </w:r>
      <w:r w:rsidRPr="0071141A">
        <w:rPr>
          <w:sz w:val="24"/>
          <w:szCs w:val="24"/>
        </w:rPr>
        <w:t>-201</w:t>
      </w:r>
      <w:r w:rsidR="00E45B9C">
        <w:rPr>
          <w:sz w:val="24"/>
          <w:szCs w:val="24"/>
        </w:rPr>
        <w:t>7</w:t>
      </w: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Opis plaćanja: predujam za troškove stečaja potrošača u predmetu Sp-</w:t>
      </w:r>
      <w:r w:rsidR="00E45B9C">
        <w:rPr>
          <w:sz w:val="24"/>
          <w:lang w:val="hr-HR"/>
        </w:rPr>
        <w:t>1</w:t>
      </w:r>
      <w:r w:rsidR="0002247F">
        <w:rPr>
          <w:sz w:val="24"/>
          <w:lang w:val="hr-HR"/>
        </w:rPr>
        <w:t>/</w:t>
      </w:r>
      <w:r>
        <w:rPr>
          <w:sz w:val="24"/>
          <w:lang w:val="hr-HR"/>
        </w:rPr>
        <w:t>201</w:t>
      </w:r>
      <w:r w:rsidR="00E45B9C">
        <w:rPr>
          <w:sz w:val="24"/>
          <w:lang w:val="hr-HR"/>
        </w:rPr>
        <w:t>7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Dokaz o uplati dostaviti u spis pozivom na broj spisa.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II/ Ukoliko potrošač nije u mogućnosti predujmiti troškove postupka, a ima imovine, sud može odlučiti da troškove postupka predujmi iz proračunskih sredstava a predujmljeni troškovi postupka naknade prioritetno iz unovčene imovine potrošača.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III</w:t>
      </w:r>
      <w:r w:rsidR="0071141A">
        <w:rPr>
          <w:sz w:val="24"/>
          <w:lang w:val="hr-HR"/>
        </w:rPr>
        <w:t>/</w:t>
      </w:r>
      <w:r>
        <w:rPr>
          <w:sz w:val="24"/>
          <w:lang w:val="hr-HR"/>
        </w:rPr>
        <w:t xml:space="preserve"> </w:t>
      </w:r>
      <w:r w:rsidR="0071141A">
        <w:rPr>
          <w:sz w:val="24"/>
          <w:lang w:val="hr-HR"/>
        </w:rPr>
        <w:t>U</w:t>
      </w:r>
      <w:r>
        <w:rPr>
          <w:sz w:val="24"/>
          <w:lang w:val="hr-HR"/>
        </w:rPr>
        <w:t>koliko potrošač nije u mogućnosti predujmiti troškove postupka, a nema imovine, može se osloboditi obveze uplate predujma na način i uz pretpostavke propisane posebnim propisom kojim se uređuje besplatna pravna pomoć.</w:t>
      </w: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lastRenderedPageBreak/>
        <w:t xml:space="preserve">IV/ Prijedlog za provođenje postupka stečaja potrošača sud će odbaciti kao nedopušten ako potrošač u gore navedenom roku ne uplati predujam (čl. 114 st. 5 Stečajnog zakona u vezi sa čl. 23 Zakona o stečaju potrošača). </w:t>
      </w:r>
    </w:p>
    <w:p w:rsidRDefault="006E3066" w:rsidR="007F7210" w:rsidRPr="00A2322A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</w:p>
    <w:p w:rsidRDefault="00005397" w:rsidP="00DC7EC6" w:rsidR="0071141A">
      <w:pPr>
        <w:jc w:val="center"/>
        <w:rPr>
          <w:sz w:val="24"/>
          <w:lang w:val="hr-HR"/>
        </w:rPr>
      </w:pPr>
      <w:r w:rsidRPr="00A2322A">
        <w:rPr>
          <w:sz w:val="24"/>
          <w:lang w:val="hr-HR"/>
        </w:rPr>
        <w:t xml:space="preserve">U Osijeku, </w:t>
      </w:r>
      <w:r w:rsidR="00E45B9C">
        <w:rPr>
          <w:sz w:val="24"/>
          <w:lang w:val="hr-HR"/>
        </w:rPr>
        <w:t>5. siječnja</w:t>
      </w:r>
      <w:r w:rsidR="00064957">
        <w:rPr>
          <w:sz w:val="24"/>
          <w:lang w:val="hr-HR"/>
        </w:rPr>
        <w:t xml:space="preserve"> </w:t>
      </w:r>
      <w:r w:rsidR="007F2A55">
        <w:rPr>
          <w:sz w:val="24"/>
          <w:lang w:val="hr-HR"/>
        </w:rPr>
        <w:t>201</w:t>
      </w:r>
      <w:r w:rsidR="00E45B9C">
        <w:rPr>
          <w:sz w:val="24"/>
          <w:lang w:val="hr-HR"/>
        </w:rPr>
        <w:t>7</w:t>
      </w:r>
      <w:r w:rsidR="007F2A55">
        <w:rPr>
          <w:sz w:val="24"/>
          <w:lang w:val="hr-HR"/>
        </w:rPr>
        <w:t xml:space="preserve">. godine   </w:t>
      </w:r>
    </w:p>
    <w:p w:rsidRDefault="007F2A55" w:rsidP="00DC7EC6" w:rsidR="00711E20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  </w:t>
      </w:r>
    </w:p>
    <w:p w:rsidRDefault="00005397" w:rsidR="00005397" w:rsidRPr="00A2322A">
      <w:pPr>
        <w:jc w:val="both"/>
        <w:rPr>
          <w:sz w:val="24"/>
          <w:lang w:val="hr-HR"/>
        </w:rPr>
      </w:pPr>
    </w:p>
    <w:p w:rsidRDefault="00005397" w:rsidR="00005397" w:rsidRPr="007F7210">
      <w:pPr>
        <w:ind w:firstLine="720"/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7F7210">
        <w:rPr>
          <w:sz w:val="24"/>
          <w:lang w:val="hr-HR"/>
        </w:rPr>
        <w:t>Sudac</w:t>
      </w:r>
    </w:p>
    <w:p w:rsidRDefault="00005397" w:rsidR="00005397" w:rsidRPr="007F7210">
      <w:pPr>
        <w:jc w:val="both"/>
        <w:rPr>
          <w:sz w:val="24"/>
          <w:lang w:val="hr-HR"/>
        </w:rPr>
      </w:pPr>
    </w:p>
    <w:p w:rsidRDefault="009F013E" w:rsidR="00E362A4">
      <w:pPr>
        <w:jc w:val="both"/>
        <w:rPr>
          <w:sz w:val="24"/>
          <w:lang w:val="hr-HR"/>
        </w:rPr>
      </w:pP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  <w:t>DALMOSLAVA GRGIĆ</w:t>
      </w:r>
      <w:r w:rsidR="007F7210">
        <w:rPr>
          <w:sz w:val="24"/>
          <w:lang w:val="hr-HR"/>
        </w:rPr>
        <w:t>,v.r.</w:t>
      </w: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9E158A" w:rsidR="00005397">
      <w:pPr>
        <w:jc w:val="both"/>
        <w:rPr>
          <w:sz w:val="24"/>
          <w:lang w:val="hr-HR"/>
        </w:rPr>
      </w:pPr>
      <w:r>
        <w:rPr>
          <w:sz w:val="24"/>
          <w:lang w:val="hr-HR"/>
        </w:rPr>
        <w:t>NAPOMENA: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Protiv ovog zaključka nije dopuštena žalba.</w:t>
      </w: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</w:p>
    <w:p w:rsidRDefault="00005397" w:rsidP="0023091E" w:rsidR="00E20FD8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>D</w:t>
      </w:r>
      <w:r w:rsidR="00BE7775" w:rsidRPr="00A2322A">
        <w:rPr>
          <w:sz w:val="24"/>
          <w:lang w:val="hr-HR"/>
        </w:rPr>
        <w:t xml:space="preserve">OSTAVITI: </w:t>
      </w:r>
      <w:r w:rsidR="00381062" w:rsidRPr="00A2322A">
        <w:rPr>
          <w:sz w:val="24"/>
          <w:lang w:val="hr-HR"/>
        </w:rPr>
        <w:tab/>
      </w:r>
    </w:p>
    <w:p w:rsidRDefault="00A301FF" w:rsidP="009E158A" w:rsidR="00A301FF">
      <w:pPr>
        <w:jc w:val="both"/>
        <w:rPr>
          <w:sz w:val="24"/>
          <w:lang w:val="hr-HR"/>
        </w:rPr>
      </w:pPr>
    </w:p>
    <w:p w:rsidRDefault="0071141A" w:rsidP="009E158A" w:rsidR="007F2A55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predlagatelju – </w:t>
      </w:r>
      <w:r w:rsidR="009E158A">
        <w:rPr>
          <w:sz w:val="24"/>
          <w:lang w:val="hr-HR"/>
        </w:rPr>
        <w:t>po</w:t>
      </w:r>
      <w:r w:rsidR="009E158A" w:rsidRPr="009E158A">
        <w:rPr>
          <w:sz w:val="24"/>
          <w:lang w:val="hr-HR"/>
        </w:rPr>
        <w:t xml:space="preserve">trošaču putem e-oglasne ploče </w:t>
      </w:r>
    </w:p>
    <w:p w:rsidRDefault="00A301FF" w:rsidP="009E158A" w:rsidR="00A301FF" w:rsidRPr="009E158A">
      <w:pPr>
        <w:jc w:val="both"/>
        <w:rPr>
          <w:sz w:val="24"/>
          <w:lang w:val="hr-HR"/>
        </w:rPr>
      </w:pPr>
    </w:p>
    <w:p w:rsidRDefault="009E158A" w:rsidP="009E158A" w:rsidR="009E158A">
      <w:pPr>
        <w:jc w:val="both"/>
        <w:rPr>
          <w:sz w:val="24"/>
          <w:lang w:val="hr-HR"/>
        </w:rPr>
      </w:pPr>
    </w:p>
    <w:p w:rsidRDefault="009E158A" w:rsidP="009E158A" w:rsidR="009E158A" w:rsidRPr="009E158A">
      <w:pPr>
        <w:jc w:val="both"/>
        <w:rPr>
          <w:sz w:val="24"/>
          <w:lang w:val="hr-HR"/>
        </w:rPr>
      </w:pPr>
    </w:p>
    <w:p w:rsidRDefault="002865E1" w:rsidP="004A597A" w:rsidR="004A597A" w:rsidRPr="00A2322A">
      <w:pPr>
        <w:ind w:firstLine="720" w:left="2160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             </w:t>
      </w:r>
      <w:r w:rsidR="00CC51E5">
        <w:rPr>
          <w:sz w:val="24"/>
          <w:lang w:val="hr-HR"/>
        </w:rPr>
        <w:t xml:space="preserve">       </w:t>
      </w:r>
      <w:r>
        <w:rPr>
          <w:sz w:val="24"/>
          <w:lang w:val="hr-HR"/>
        </w:rPr>
        <w:t xml:space="preserve"> </w:t>
      </w:r>
    </w:p>
    <w:p w:rsidRDefault="00AC725E" w:rsidP="00AC725E" w:rsidR="00AC725E" w:rsidRPr="00A2322A">
      <w:pPr>
        <w:ind w:left="4320"/>
        <w:jc w:val="both"/>
        <w:rPr>
          <w:sz w:val="24"/>
          <w:lang w:val="hr-HR"/>
        </w:rPr>
      </w:pPr>
    </w:p>
    <w:sectPr w:rsidR="00AC725E" w:rsidRPr="00A232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330" w:rsidR="009B7330">
      <w:r>
        <w:separator/>
      </w:r>
    </w:p>
  </w:endnote>
  <w:endnote w:id="0" w:type="continuationSeparator">
    <w:p w:rsidRDefault="009B7330" w:rsidR="009B7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330" w:rsidR="009B7330">
      <w:r>
        <w:separator/>
      </w:r>
    </w:p>
  </w:footnote>
  <w:footnote w:id="0" w:type="continuationSeparator">
    <w:p w:rsidRDefault="009B7330" w:rsidR="009B7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1742E" w:rsidR="00417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57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62A4" w:rsidR="0041742E" w:rsidRPr="00AC725E">
    <w:pPr>
      <w:pStyle w:val="Zaglavlje"/>
      <w:jc w:val="right"/>
      <w:rPr>
        <w:bCs/>
        <w:sz w:val="24"/>
      </w:rPr>
    </w:pPr>
    <w:r>
      <w:rPr>
        <w:bCs/>
        <w:sz w:val="24"/>
      </w:rPr>
      <w:t xml:space="preserve">13. </w:t>
    </w:r>
    <w:r w:rsidR="0071141A">
      <w:rPr>
        <w:bCs/>
        <w:sz w:val="24"/>
      </w:rPr>
      <w:t>Sp-</w:t>
    </w:r>
    <w:r w:rsidR="00E45B9C">
      <w:rPr>
        <w:bCs/>
        <w:sz w:val="24"/>
      </w:rPr>
      <w:t>1</w:t>
    </w:r>
    <w:r w:rsidR="00064957">
      <w:rPr>
        <w:bCs/>
        <w:sz w:val="24"/>
      </w:rPr>
      <w:t>/</w:t>
    </w:r>
    <w:r w:rsidR="0071141A">
      <w:rPr>
        <w:bCs/>
        <w:sz w:val="24"/>
      </w:rPr>
      <w:t>201</w:t>
    </w:r>
    <w:r w:rsidR="00E45B9C">
      <w:rPr>
        <w:bCs/>
        <w:sz w:val="24"/>
      </w:rPr>
      <w:t>7</w:t>
    </w:r>
    <w:r w:rsidR="0071141A">
      <w:rPr>
        <w:bCs/>
        <w:sz w:val="24"/>
      </w:rPr>
      <w:t xml:space="preserve">-2                          </w:t>
    </w:r>
    <w:r w:rsidR="0041742E" w:rsidRPr="00AC725E">
      <w:rPr>
        <w:bCs/>
        <w:sz w:val="24"/>
      </w:rPr>
      <w:t xml:space="preserve">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7467"/>
    <w:multiLevelType w:val="hybridMultilevel"/>
    <w:tmpl w:val="DAEA04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7D0A03"/>
    <w:multiLevelType w:val="hybridMultilevel"/>
    <w:tmpl w:val="421CB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1E4DE6"/>
    <w:multiLevelType w:val="hybridMultilevel"/>
    <w:tmpl w:val="BF105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4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5076AC9"/>
    <w:multiLevelType w:val="hybridMultilevel"/>
    <w:tmpl w:val="033EB3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F2C7F72"/>
    <w:multiLevelType w:val="hybridMultilevel"/>
    <w:tmpl w:val="F5A67A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E7789A"/>
    <w:multiLevelType w:val="hybridMultilevel"/>
    <w:tmpl w:val="1A6ACF6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8">
    <w:nsid w:val="398C7813"/>
    <w:multiLevelType w:val="hybridMultilevel"/>
    <w:tmpl w:val="70865B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F781BFB"/>
    <w:multiLevelType w:val="hybridMultilevel"/>
    <w:tmpl w:val="87C04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70170C"/>
    <w:multiLevelType w:val="hybridMultilevel"/>
    <w:tmpl w:val="D2662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9172CE7"/>
    <w:multiLevelType w:val="hybridMultilevel"/>
    <w:tmpl w:val="460A80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9D7EB7"/>
    <w:multiLevelType w:val="hybridMultilevel"/>
    <w:tmpl w:val="F1B43A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B24D67"/>
    <w:multiLevelType w:val="hybridMultilevel"/>
    <w:tmpl w:val="778A75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1"/>
  </w:num>
  <w:num w:numId="5">
    <w:abstractNumId w:val="7"/>
  </w:num>
  <w:num w:numId="6">
    <w:abstractNumId w:val="13"/>
  </w:num>
  <w:num w:numId="7">
    <w:abstractNumId w:val="6"/>
  </w:num>
  <w:num w:numId="8">
    <w:abstractNumId w:val="12"/>
  </w:num>
  <w:num w:numId="9">
    <w:abstractNumId w:val="0"/>
  </w:num>
  <w:num w:numId="10">
    <w:abstractNumId w:val="2"/>
  </w:num>
  <w:num w:numId="11">
    <w:abstractNumId w:val="5"/>
  </w:num>
  <w:num w:numId="12">
    <w:abstractNumId w:val="1"/>
  </w:num>
  <w:num w:numId="13">
    <w:abstractNumId w:val="9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85F"/>
    <w:rsid w:val="00005397"/>
    <w:rsid w:val="0002247F"/>
    <w:rsid w:val="00027D53"/>
    <w:rsid w:val="000330B8"/>
    <w:rsid w:val="00033922"/>
    <w:rsid w:val="00064957"/>
    <w:rsid w:val="00071D24"/>
    <w:rsid w:val="000956DE"/>
    <w:rsid w:val="000A459B"/>
    <w:rsid w:val="000C0284"/>
    <w:rsid w:val="000C1E8C"/>
    <w:rsid w:val="000C2786"/>
    <w:rsid w:val="000C7A6F"/>
    <w:rsid w:val="000D06C2"/>
    <w:rsid w:val="000D35F6"/>
    <w:rsid w:val="000F6ECE"/>
    <w:rsid w:val="001013BF"/>
    <w:rsid w:val="0010536B"/>
    <w:rsid w:val="0011081D"/>
    <w:rsid w:val="00112C06"/>
    <w:rsid w:val="0011583C"/>
    <w:rsid w:val="00133418"/>
    <w:rsid w:val="00133AF7"/>
    <w:rsid w:val="001347F9"/>
    <w:rsid w:val="00146E1E"/>
    <w:rsid w:val="00167D7A"/>
    <w:rsid w:val="0017676D"/>
    <w:rsid w:val="00186536"/>
    <w:rsid w:val="00193559"/>
    <w:rsid w:val="001A5607"/>
    <w:rsid w:val="001C119C"/>
    <w:rsid w:val="001E0E4B"/>
    <w:rsid w:val="001E10C2"/>
    <w:rsid w:val="00216B0A"/>
    <w:rsid w:val="0022678E"/>
    <w:rsid w:val="0023091E"/>
    <w:rsid w:val="002425E1"/>
    <w:rsid w:val="00244F5E"/>
    <w:rsid w:val="00262DA3"/>
    <w:rsid w:val="00275FD1"/>
    <w:rsid w:val="002865E1"/>
    <w:rsid w:val="002C5776"/>
    <w:rsid w:val="002D7669"/>
    <w:rsid w:val="002E0D8F"/>
    <w:rsid w:val="002F7D76"/>
    <w:rsid w:val="0030039B"/>
    <w:rsid w:val="00311BB2"/>
    <w:rsid w:val="00330788"/>
    <w:rsid w:val="003415BE"/>
    <w:rsid w:val="00353961"/>
    <w:rsid w:val="003633E0"/>
    <w:rsid w:val="00381062"/>
    <w:rsid w:val="00391BB2"/>
    <w:rsid w:val="003D1493"/>
    <w:rsid w:val="003D73E7"/>
    <w:rsid w:val="003D7917"/>
    <w:rsid w:val="003F7448"/>
    <w:rsid w:val="0041742E"/>
    <w:rsid w:val="00432322"/>
    <w:rsid w:val="004451B7"/>
    <w:rsid w:val="004A597A"/>
    <w:rsid w:val="004B1DB4"/>
    <w:rsid w:val="004E274C"/>
    <w:rsid w:val="004E45AC"/>
    <w:rsid w:val="00502420"/>
    <w:rsid w:val="00504700"/>
    <w:rsid w:val="00525E89"/>
    <w:rsid w:val="00545CB2"/>
    <w:rsid w:val="00552DE0"/>
    <w:rsid w:val="005627EB"/>
    <w:rsid w:val="00573984"/>
    <w:rsid w:val="00594910"/>
    <w:rsid w:val="00595E72"/>
    <w:rsid w:val="00597A78"/>
    <w:rsid w:val="005A5A54"/>
    <w:rsid w:val="005A5B45"/>
    <w:rsid w:val="005B06E5"/>
    <w:rsid w:val="005B6842"/>
    <w:rsid w:val="005C7FE8"/>
    <w:rsid w:val="005E50D2"/>
    <w:rsid w:val="00602756"/>
    <w:rsid w:val="006359D1"/>
    <w:rsid w:val="00637B4F"/>
    <w:rsid w:val="00663A2F"/>
    <w:rsid w:val="0068193A"/>
    <w:rsid w:val="00692CFE"/>
    <w:rsid w:val="0069690F"/>
    <w:rsid w:val="006A0797"/>
    <w:rsid w:val="006B409A"/>
    <w:rsid w:val="006B5FEE"/>
    <w:rsid w:val="006C631C"/>
    <w:rsid w:val="006C644A"/>
    <w:rsid w:val="006D57FE"/>
    <w:rsid w:val="006E3066"/>
    <w:rsid w:val="006F57E3"/>
    <w:rsid w:val="00704783"/>
    <w:rsid w:val="0071141A"/>
    <w:rsid w:val="00711E20"/>
    <w:rsid w:val="0071517A"/>
    <w:rsid w:val="00721EE0"/>
    <w:rsid w:val="00730C04"/>
    <w:rsid w:val="00735196"/>
    <w:rsid w:val="007405E6"/>
    <w:rsid w:val="007431D3"/>
    <w:rsid w:val="0074330C"/>
    <w:rsid w:val="00767326"/>
    <w:rsid w:val="00785AC1"/>
    <w:rsid w:val="00786B0E"/>
    <w:rsid w:val="00794FA1"/>
    <w:rsid w:val="007A1EC0"/>
    <w:rsid w:val="007B0FCA"/>
    <w:rsid w:val="007B2881"/>
    <w:rsid w:val="007B3C4A"/>
    <w:rsid w:val="007C6837"/>
    <w:rsid w:val="007D0A78"/>
    <w:rsid w:val="007E03B7"/>
    <w:rsid w:val="007F2A55"/>
    <w:rsid w:val="007F7210"/>
    <w:rsid w:val="00803C86"/>
    <w:rsid w:val="0081111E"/>
    <w:rsid w:val="00813178"/>
    <w:rsid w:val="00816FE9"/>
    <w:rsid w:val="008220C0"/>
    <w:rsid w:val="00831549"/>
    <w:rsid w:val="00831A11"/>
    <w:rsid w:val="00833CB7"/>
    <w:rsid w:val="00835838"/>
    <w:rsid w:val="00842F89"/>
    <w:rsid w:val="0085512F"/>
    <w:rsid w:val="00871DE8"/>
    <w:rsid w:val="008743E9"/>
    <w:rsid w:val="008A2AB3"/>
    <w:rsid w:val="008B4380"/>
    <w:rsid w:val="008B5115"/>
    <w:rsid w:val="008F084B"/>
    <w:rsid w:val="0090167E"/>
    <w:rsid w:val="00912195"/>
    <w:rsid w:val="0092646D"/>
    <w:rsid w:val="00937969"/>
    <w:rsid w:val="00960083"/>
    <w:rsid w:val="00961FA9"/>
    <w:rsid w:val="009662C2"/>
    <w:rsid w:val="00976A59"/>
    <w:rsid w:val="00986ED9"/>
    <w:rsid w:val="00993BCC"/>
    <w:rsid w:val="00994EDE"/>
    <w:rsid w:val="009A604F"/>
    <w:rsid w:val="009B7330"/>
    <w:rsid w:val="009B7F8A"/>
    <w:rsid w:val="009E158A"/>
    <w:rsid w:val="009E1DCF"/>
    <w:rsid w:val="009F013E"/>
    <w:rsid w:val="009F2E59"/>
    <w:rsid w:val="009F4763"/>
    <w:rsid w:val="00A111D7"/>
    <w:rsid w:val="00A160A5"/>
    <w:rsid w:val="00A2322A"/>
    <w:rsid w:val="00A301FF"/>
    <w:rsid w:val="00A57002"/>
    <w:rsid w:val="00A71C22"/>
    <w:rsid w:val="00A84F04"/>
    <w:rsid w:val="00A91CED"/>
    <w:rsid w:val="00A927B5"/>
    <w:rsid w:val="00AB7442"/>
    <w:rsid w:val="00AC558C"/>
    <w:rsid w:val="00AC725E"/>
    <w:rsid w:val="00AD1A57"/>
    <w:rsid w:val="00AE704F"/>
    <w:rsid w:val="00B06C8C"/>
    <w:rsid w:val="00B07DE2"/>
    <w:rsid w:val="00B105D1"/>
    <w:rsid w:val="00B12594"/>
    <w:rsid w:val="00B21CF6"/>
    <w:rsid w:val="00B25A84"/>
    <w:rsid w:val="00B33D83"/>
    <w:rsid w:val="00B627B7"/>
    <w:rsid w:val="00B62D8A"/>
    <w:rsid w:val="00B724B6"/>
    <w:rsid w:val="00B73237"/>
    <w:rsid w:val="00B73395"/>
    <w:rsid w:val="00B859C1"/>
    <w:rsid w:val="00B95EFC"/>
    <w:rsid w:val="00BA42A6"/>
    <w:rsid w:val="00BE7775"/>
    <w:rsid w:val="00C04B8C"/>
    <w:rsid w:val="00C11AB2"/>
    <w:rsid w:val="00C136E9"/>
    <w:rsid w:val="00C174EE"/>
    <w:rsid w:val="00C24B2A"/>
    <w:rsid w:val="00C259CD"/>
    <w:rsid w:val="00C4662F"/>
    <w:rsid w:val="00C717E8"/>
    <w:rsid w:val="00C71998"/>
    <w:rsid w:val="00C75D20"/>
    <w:rsid w:val="00C81D5B"/>
    <w:rsid w:val="00C83BFF"/>
    <w:rsid w:val="00C92052"/>
    <w:rsid w:val="00C9287B"/>
    <w:rsid w:val="00C95F8C"/>
    <w:rsid w:val="00CA1447"/>
    <w:rsid w:val="00CA32C4"/>
    <w:rsid w:val="00CA4AD8"/>
    <w:rsid w:val="00CC51E5"/>
    <w:rsid w:val="00CD40F6"/>
    <w:rsid w:val="00CE6761"/>
    <w:rsid w:val="00CF6056"/>
    <w:rsid w:val="00D03674"/>
    <w:rsid w:val="00D04A45"/>
    <w:rsid w:val="00D050C4"/>
    <w:rsid w:val="00D0546C"/>
    <w:rsid w:val="00D06B98"/>
    <w:rsid w:val="00D43580"/>
    <w:rsid w:val="00D65282"/>
    <w:rsid w:val="00D87514"/>
    <w:rsid w:val="00D8756B"/>
    <w:rsid w:val="00D9488F"/>
    <w:rsid w:val="00DA6B4C"/>
    <w:rsid w:val="00DA7E0C"/>
    <w:rsid w:val="00DB0D39"/>
    <w:rsid w:val="00DB2ADA"/>
    <w:rsid w:val="00DC7EC6"/>
    <w:rsid w:val="00DE0086"/>
    <w:rsid w:val="00E1053F"/>
    <w:rsid w:val="00E1504B"/>
    <w:rsid w:val="00E15DCB"/>
    <w:rsid w:val="00E15E32"/>
    <w:rsid w:val="00E175E0"/>
    <w:rsid w:val="00E20FD8"/>
    <w:rsid w:val="00E237DA"/>
    <w:rsid w:val="00E358C4"/>
    <w:rsid w:val="00E359B6"/>
    <w:rsid w:val="00E362A4"/>
    <w:rsid w:val="00E40FA9"/>
    <w:rsid w:val="00E41EB8"/>
    <w:rsid w:val="00E45B9C"/>
    <w:rsid w:val="00E65D68"/>
    <w:rsid w:val="00E6624E"/>
    <w:rsid w:val="00E71855"/>
    <w:rsid w:val="00E748F8"/>
    <w:rsid w:val="00E92D98"/>
    <w:rsid w:val="00EA55DB"/>
    <w:rsid w:val="00EC0AF8"/>
    <w:rsid w:val="00EC2315"/>
    <w:rsid w:val="00EC485F"/>
    <w:rsid w:val="00EC70FF"/>
    <w:rsid w:val="00F03FC6"/>
    <w:rsid w:val="00F12108"/>
    <w:rsid w:val="00F30863"/>
    <w:rsid w:val="00F30990"/>
    <w:rsid w:val="00F316B4"/>
    <w:rsid w:val="00F35A42"/>
    <w:rsid w:val="00F35C9D"/>
    <w:rsid w:val="00F4325B"/>
    <w:rsid w:val="00F43A29"/>
    <w:rsid w:val="00F50723"/>
    <w:rsid w:val="00F57E39"/>
    <w:rsid w:val="00F651DE"/>
    <w:rsid w:val="00F9070B"/>
    <w:rsid w:val="00FA1728"/>
    <w:rsid w:val="00FA4260"/>
    <w:rsid w:val="00FA4B92"/>
    <w:rsid w:val="00F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9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9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9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9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9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9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9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9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9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9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00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Buljević</izvorni_sadrzaj>
    <derivirana_varijabla naziv="DomainObject.Predmet.StrankaFormated_1">  Zoran Buljević</derivirana_varijabla>
  </DomainObject.Predmet.StrankaFormated>
  <DomainObject.Predmet.StrankaFormatedOIB>
    <izvorni_sadrzaj>  Zoran Buljević, OIB 50982649514</izvorni_sadrzaj>
    <derivirana_varijabla naziv="DomainObject.Predmet.StrankaFormatedOIB_1">  Zoran Buljević, OIB 50982649514</derivirana_varijabla>
  </DomainObject.Predmet.StrankaFormatedOIB>
  <DomainObject.Predmet.StrankaFormatedWithAdress>
    <izvorni_sadrzaj> Zoran Buljević, Vatrogasna Ulica 103, 31000 Osijek</izvorni_sadrzaj>
    <derivirana_varijabla naziv="DomainObject.Predmet.StrankaFormatedWithAdress_1"> Zoran Buljević, Vatrogasna Ulica 103, 31000 Osijek</derivirana_varijabla>
  </DomainObject.Predmet.StrankaFormatedWithAdress>
  <DomainObject.Predmet.StrankaFormatedWithAdressOIB>
    <izvorni_sadrzaj> Zoran Buljević, OIB 50982649514, Vatrogasna Ulica 103, 31000 Osijek</izvorni_sadrzaj>
    <derivirana_varijabla naziv="DomainObject.Predmet.StrankaFormatedWithAdressOIB_1"> Zoran Buljević, OIB 50982649514, Vatrogasna Ulica 103, 31000 Osijek</derivirana_varijabla>
  </DomainObject.Predmet.StrankaFormatedWithAdressOIB>
  <DomainObject.Predmet.StrankaWithAdress>
    <izvorni_sadrzaj>Zoran Buljević Vatrogasna Ulica 103,31000 Osijek</izvorni_sadrzaj>
    <derivirana_varijabla naziv="DomainObject.Predmet.StrankaWithAdress_1">Zoran Buljević Vatrogasna Ulica 103,31000 Osijek</derivirana_varijabla>
  </DomainObject.Predmet.StrankaWithAdress>
  <DomainObject.Predmet.StrankaWithAdressOIB>
    <izvorni_sadrzaj>Zoran Buljević, OIB 50982649514, Vatrogasna Ulica 103,31000 Osijek</izvorni_sadrzaj>
    <derivirana_varijabla naziv="DomainObject.Predmet.StrankaWithAdressOIB_1">Zoran Buljević, OIB 50982649514, Vatrogasna Ulica 103,31000 Osijek</derivirana_varijabla>
  </DomainObject.Predmet.StrankaWithAdressOIB>
  <DomainObject.Predmet.StrankaNazivFormated>
    <izvorni_sadrzaj>Zoran Buljević</izvorni_sadrzaj>
    <derivirana_varijabla naziv="DomainObject.Predmet.StrankaNazivFormated_1">Zoran Buljević</derivirana_varijabla>
  </DomainObject.Predmet.StrankaNazivFormated>
  <DomainObject.Predmet.StrankaNazivFormatedOIB>
    <izvorni_sadrzaj>Zoran Buljević, OIB 50982649514</izvorni_sadrzaj>
    <derivirana_varijabla naziv="DomainObject.Predmet.StrankaNazivFormatedOIB_1">Zoran Buljević, OIB 50982649514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Zoran Buljević</item>
    </izvorni_sadrzaj>
    <derivirana_varijabla naziv="DomainObject.Predmet.StrankaListFormated_1">
      <item>Zoran Buljević</item>
    </derivirana_varijabla>
  </DomainObject.Predmet.StrankaListFormated>
  <DomainObject.Predmet.StrankaListFormatedOIB>
    <izvorni_sadrzaj>
      <item>Zoran Buljević, OIB 50982649514</item>
    </izvorni_sadrzaj>
    <derivirana_varijabla naziv="DomainObject.Predmet.StrankaListFormatedOIB_1">
      <item>Zoran Buljević, OIB 50982649514</item>
    </derivirana_varijabla>
  </DomainObject.Predmet.StrankaListFormatedOIB>
  <DomainObject.Predmet.StrankaListFormatedWithAdress>
    <izvorni_sadrzaj>
      <item>Zoran Buljević, Vatrogasna Ulica 103, 31000 Osijek</item>
    </izvorni_sadrzaj>
    <derivirana_varijabla naziv="DomainObject.Predmet.StrankaListFormatedWithAdress_1">
      <item>Zoran Buljević, Vatrogasna Ulica 103, 31000 Osijek</item>
    </derivirana_varijabla>
  </DomainObject.Predmet.StrankaListFormatedWithAdress>
  <DomainObject.Predmet.StrankaListFormatedWithAdressOIB>
    <izvorni_sadrzaj>
      <item>Zoran Buljević, OIB 50982649514, Vatrogasna Ulica 103, 31000 Osijek</item>
    </izvorni_sadrzaj>
    <derivirana_varijabla naziv="DomainObject.Predmet.StrankaListFormatedWithAdressOIB_1">
      <item>Zoran Buljević, OIB 50982649514, Vatrogasna Ulica 103, 31000 Osijek</item>
    </derivirana_varijabla>
  </DomainObject.Predmet.StrankaListFormatedWithAdressOIB>
  <DomainObject.Predmet.StrankaListNazivFormated>
    <izvorni_sadrzaj>
      <item>Zoran Buljević</item>
    </izvorni_sadrzaj>
    <derivirana_varijabla naziv="DomainObject.Predmet.StrankaListNazivFormated_1">
      <item>Zoran Buljević</item>
    </derivirana_varijabla>
  </DomainObject.Predmet.StrankaListNazivFormated>
  <DomainObject.Predmet.StrankaListNazivFormatedOIB>
    <izvorni_sadrzaj>
      <item>Zoran Buljević, OIB 50982649514</item>
    </izvorni_sadrzaj>
    <derivirana_varijabla naziv="DomainObject.Predmet.StrankaListNazivFormatedOIB_1">
      <item>Zoran Buljević, OIB 50982649514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Buljević</izvorni_sadrzaj>
    <derivirana_varijabla naziv="DomainObject.Predmet.StrankaIDrugi_1">Zoran Buljević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Zoran Buljević, OIB 50982649514, Vatrogasna Ulica 103, 31000 Osijek</izvorni_sadrzaj>
    <derivirana_varijabla naziv="DomainObject.Predmet.StrankaIDrugiAdressOIB_1">Zoran Buljević, OIB 50982649514, Vatrogasna Ulica 103,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Buljević</item>
    </izvorni_sadrzaj>
    <derivirana_varijabla naziv="DomainObject.Predmet.SudioniciListNaziv_1">
      <item>Zoran Buljević</item>
    </derivirana_varijabla>
  </DomainObject.Predmet.SudioniciListNaziv>
  <DomainObject.Predmet.SudioniciListAdressOIB>
    <izvorni_sadrzaj>
      <item>Zoran Buljević, OIB 50982649514, Vatrogasna Ulica 103,31000 Osijek</item>
    </izvorni_sadrzaj>
    <derivirana_varijabla naziv="DomainObject.Predmet.SudioniciListAdressOIB_1">
      <item>Zoran Buljević, OIB 50982649514, Vatrogasna Ulica 103,31000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50982649514</item>
    </izvorni_sadrzaj>
    <derivirana_varijabla naziv="DomainObject.Predmet.SudioniciListNazivOIB_1">
      <item>, OIB 50982649514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75F9FA-5450-4128-842A-278D5A328D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253</properties:Words>
  <properties:Characters>1478</properties:Characters>
  <properties:Lines>75</properties:Lines>
  <properties:Paragraphs>24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2016-09-27T11:23:00Z</dcterms:created>
  <dc:creator>SUD</dc:creator>
  <cp:lastModifiedBy>Katica Bogdan</cp:lastModifiedBy>
  <cp:lastPrinted>2016-11-30T08:01:00Z</cp:lastPrinted>
  <dcterms:modified xmlns:xsi="http://www.w3.org/2001/XMLSchema-instance" xsi:type="dcterms:W3CDTF">2017-01-05T09:08:00Z</dcterms:modified>
  <cp:revision>26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