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aebd" w14:paraId="91eaebd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390B57">
        <w:t>KIRA j.d.o.o.</w:t>
      </w:r>
      <w:r w:rsidR="000201C2">
        <w:t>,</w:t>
      </w:r>
      <w:r w:rsidR="00390B57">
        <w:t xml:space="preserve"> </w:t>
      </w:r>
      <w:r>
        <w:t xml:space="preserve">sa sjedištem </w:t>
      </w:r>
      <w:r w:rsidR="00087712">
        <w:t xml:space="preserve">u </w:t>
      </w:r>
      <w:r w:rsidR="00390B57" w:rsidRPr="00390B57">
        <w:t xml:space="preserve">Biograd </w:t>
      </w:r>
      <w:r w:rsidR="00B91C8F">
        <w:t>n</w:t>
      </w:r>
      <w:r w:rsidR="00390B57" w:rsidRPr="00390B57">
        <w:t>a Moru (Grad Biograd Na Moru)</w:t>
      </w:r>
      <w:r w:rsidR="00390B57">
        <w:t xml:space="preserve">, </w:t>
      </w:r>
      <w:r w:rsidR="00390B57" w:rsidRPr="00390B57">
        <w:t>Radovanova 16</w:t>
      </w:r>
      <w:r>
        <w:t xml:space="preserve">, OIB: </w:t>
      </w:r>
      <w:r w:rsidR="00390B57" w:rsidRPr="00390B57">
        <w:t>80399216191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390B57">
        <w:t>2</w:t>
      </w:r>
      <w:r>
        <w:t xml:space="preserve">. </w:t>
      </w:r>
      <w:r w:rsidR="00390B57">
        <w:t>studenog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B91C8F">
        <w:t xml:space="preserve"> 13. prosinca 2016., </w:t>
      </w:r>
      <w:r>
        <w:t xml:space="preserve">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90B57" w:rsidRPr="00390B57">
        <w:t xml:space="preserve">KIRA j.d.o.o., sa sjedištem u Biograd </w:t>
      </w:r>
      <w:r w:rsidR="00B91C8F">
        <w:t>n</w:t>
      </w:r>
      <w:r w:rsidR="00390B57" w:rsidRPr="00390B57">
        <w:t xml:space="preserve">a Moru (Grad Biograd </w:t>
      </w:r>
      <w:r w:rsidR="00B91C8F">
        <w:t>n</w:t>
      </w:r>
      <w:r w:rsidR="00390B57" w:rsidRPr="00390B57">
        <w:t>a Moru), Radovanova 16, OIB: 80399216191</w:t>
      </w:r>
      <w:r w:rsidR="00390B57">
        <w:t>,</w:t>
      </w:r>
      <w:r w:rsidR="00990A98">
        <w:t xml:space="preserve"> </w:t>
      </w:r>
      <w:r>
        <w:t xml:space="preserve">na temelju neizvršenih osnova za plaćanje iznosi </w:t>
      </w:r>
      <w:r w:rsidR="00390B57">
        <w:t>13.624,61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390B57" w:rsidRPr="00390B57">
        <w:t>Ana K</w:t>
      </w:r>
      <w:r w:rsidR="00390B57">
        <w:t>larica</w:t>
      </w:r>
      <w:r w:rsidR="00390B57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390B57">
        <w:t>13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R="004635D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83D76">
      <w:rPr>
        <w:noProof/>
      </w:rPr>
      <w:t>2</w:t>
    </w:r>
    <w:r>
      <w:fldChar w:fldCharType="end"/>
    </w:r>
  </w:p>
  <w:p w:rsidRDefault="004635D5" w:rsidR="00463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83D7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390B57">
      <w:t>Poslovni broj: 5 St-1107/16-7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390B57">
      <w:t>-1107/16-7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3D76"/>
    <w:rsid w:val="00087712"/>
    <w:rsid w:val="00390B57"/>
    <w:rsid w:val="00447958"/>
    <w:rsid w:val="004635D5"/>
    <w:rsid w:val="0055343E"/>
    <w:rsid w:val="005F67DA"/>
    <w:rsid w:val="006A66B9"/>
    <w:rsid w:val="006E6B12"/>
    <w:rsid w:val="008337B7"/>
    <w:rsid w:val="00990A98"/>
    <w:rsid w:val="009E2467"/>
    <w:rsid w:val="00A32F79"/>
    <w:rsid w:val="00B91C8F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3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4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4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4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4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3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4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4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4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4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St-1107/2016</izvorni_sadrzaj>
    <derivirana_varijabla naziv="DomainObject.Predmet.OznakaBroj_1">St-1107/2016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KIRA j.d.o.o. za trgovinu i usluge</izvorni_sadrzaj>
    <derivirana_varijabla naziv="DomainObject.Predmet.ProtustrankaFormated_1">  KIRA j.d.o.o. za trgovinu i usluge</derivirana_varijabla>
  </DomainObject.Predmet.ProtustrankaFormated>
  <DomainObject.Predmet.ProtustrankaFormatedOIB>
    <izvorni_sadrzaj>  KIRA j.d.o.o. za trgovinu i usluge, OIB 80399216191</izvorni_sadrzaj>
    <derivirana_varijabla naziv="DomainObject.Predmet.ProtustrankaFormatedOIB_1">  KIRA j.d.o.o. za trgovinu i usluge, OIB 80399216191</derivirana_varijabla>
  </DomainObject.Predmet.ProtustrankaFormatedOIB>
  <DomainObject.Predmet.ProtustrankaFormatedWithAdress>
    <izvorni_sadrzaj> KIRA j.d.o.o. za trgovinu i usluge, Radovanova 16, 23210 Biograd Na Moru</izvorni_sadrzaj>
    <derivirana_varijabla naziv="DomainObject.Predmet.ProtustrankaFormatedWithAdress_1"> KIRA j.d.o.o. za trgovinu i usluge, Radovanova 16, 23210 Biograd Na Moru</derivirana_varijabla>
  </DomainObject.Predmet.ProtustrankaFormatedWithAdress>
  <DomainObject.Predmet.ProtustrankaFormatedWithAdressOIB>
    <izvorni_sadrzaj> KIRA j.d.o.o. za trgovinu i usluge, OIB 80399216191, Radovanova 16, 23210 Biograd Na Moru</izvorni_sadrzaj>
    <derivirana_varijabla naziv="DomainObject.Predmet.ProtustrankaFormatedWithAdressOIB_1"> KIRA j.d.o.o. za trgovinu i usluge, OIB 80399216191, Radovanova 16, 23210 Biograd Na Moru</derivirana_varijabla>
  </DomainObject.Predmet.ProtustrankaFormatedWithAdressOIB>
  <DomainObject.Predmet.ProtustrankaWithAdress>
    <izvorni_sadrzaj>KIRA j.d.o.o. za trgovinu i usluge Radovanova 16, 23210 Biograd Na Moru</izvorni_sadrzaj>
    <derivirana_varijabla naziv="DomainObject.Predmet.ProtustrankaWithAdress_1">KIRA j.d.o.o. za trgovinu i usluge Radovanova 16, 23210 Biograd Na Moru</derivirana_varijabla>
  </DomainObject.Predmet.ProtustrankaWithAdress>
  <DomainObject.Predmet.ProtustrankaWithAdressOIB>
    <izvorni_sadrzaj>KIRA j.d.o.o. za trgovinu i usluge, OIB 80399216191, Radovanova 16, 23210 Biograd Na Moru</izvorni_sadrzaj>
    <derivirana_varijabla naziv="DomainObject.Predmet.ProtustrankaWithAdressOIB_1">KIRA j.d.o.o. za trgovinu i usluge, OIB 80399216191, Radovanova 16, 23210 Biograd Na Moru</derivirana_varijabla>
  </DomainObject.Predmet.ProtustrankaWithAdressOIB>
  <DomainObject.Predmet.ProtustrankaNazivFormated>
    <izvorni_sadrzaj>KIRA j.d.o.o. za trgovinu i usluge</izvorni_sadrzaj>
    <derivirana_varijabla naziv="DomainObject.Predmet.ProtustrankaNazivFormated_1">KIRA j.d.o.o. za trgovinu i usluge</derivirana_varijabla>
  </DomainObject.Predmet.ProtustrankaNazivFormated>
  <DomainObject.Predmet.ProtustrankaNazivFormatedOIB>
    <izvorni_sadrzaj>KIRA j.d.o.o. za trgovinu i usluge, OIB 80399216191</izvorni_sadrzaj>
    <derivirana_varijabla naziv="DomainObject.Predmet.ProtustrankaNazivFormatedOIB_1">KIRA j.d.o.o. za trgovinu i usluge, OIB 80399216191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13624.61</izvorni_sadrzaj>
    <derivirana_varijabla naziv="DomainObject.Predmet.TrenutnaVrijednost_1">13624.61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KIRA j.d.o.o. za trgovinu i usluge</item>
    </izvorni_sadrzaj>
    <derivirana_varijabla naziv="DomainObject.Predmet.ProtuStrankaListFormated_1">
      <item>KIRA j.d.o.o. za trgovinu i usluge</item>
    </derivirana_varijabla>
  </DomainObject.Predmet.ProtuStrankaListFormated>
  <DomainObject.Predmet.ProtuStrankaListFormatedOIB>
    <izvorni_sadrzaj>
      <item>KIRA j.d.o.o. za trgovinu i usluge, OIB 80399216191</item>
    </izvorni_sadrzaj>
    <derivirana_varijabla naziv="DomainObject.Predmet.ProtuStrankaListFormatedOIB_1">
      <item>KIRA j.d.o.o. za trgovinu i usluge, OIB 80399216191</item>
    </derivirana_varijabla>
  </DomainObject.Predmet.ProtuStrankaListFormatedOIB>
  <DomainObject.Predmet.ProtuStrankaListFormatedWithAdress>
    <izvorni_sadrzaj>
      <item>KIRA j.d.o.o. za trgovinu i usluge, Radovanova 16, 23210 Biograd Na Moru</item>
    </izvorni_sadrzaj>
    <derivirana_varijabla naziv="DomainObject.Predmet.ProtuStrankaListFormatedWithAdress_1">
      <item>KIRA j.d.o.o. za trgovinu i usluge, Radovanova 16, 23210 Biograd Na Moru</item>
    </derivirana_varijabla>
  </DomainObject.Predmet.ProtuStrankaListFormatedWithAdress>
  <DomainObject.Predmet.ProtuStrankaListFormatedWithAdressOIB>
    <izvorni_sadrzaj>
      <item>KIRA j.d.o.o. za trgovinu i usluge, OIB 80399216191, Radovanova 16, 23210 Biograd Na Moru</item>
    </izvorni_sadrzaj>
    <derivirana_varijabla naziv="DomainObject.Predmet.ProtuStrankaListFormatedWithAdressOIB_1">
      <item>KIRA j.d.o.o. za trgovinu i usluge, OIB 80399216191, Radovanova 16, 23210 Biograd Na Moru</item>
    </derivirana_varijabla>
  </DomainObject.Predmet.ProtuStrankaListFormatedWithAdressOIB>
  <DomainObject.Predmet.ProtuStrankaListNazivFormated>
    <izvorni_sadrzaj>
      <item>KIRA j.d.o.o. za trgovinu i usluge</item>
    </izvorni_sadrzaj>
    <derivirana_varijabla naziv="DomainObject.Predmet.ProtuStrankaListNazivFormated_1">
      <item>KIRA j.d.o.o. za trgovinu i usluge</item>
    </derivirana_varijabla>
  </DomainObject.Predmet.ProtuStrankaListNazivFormated>
  <DomainObject.Predmet.ProtuStrankaListNazivFormatedOIB>
    <izvorni_sadrzaj>
      <item>KIRA j.d.o.o. za trgovinu i usluge, OIB 80399216191</item>
    </izvorni_sadrzaj>
    <derivirana_varijabla naziv="DomainObject.Predmet.ProtuStrankaListNazivFormatedOIB_1">
      <item>KIRA j.d.o.o. za trgovinu i usluge, OIB 80399216191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KIRA j.d.o.o. za trgovinu i usluge</izvorni_sadrzaj>
    <derivirana_varijabla naziv="DomainObject.Predmet.ProtustrankaIDrugi_1">KIRA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KIRA j.d.o.o. za trgovinu i usluge, OIB 80399216191, Radovanova 16, 23210 Biograd Na Moru</izvorni_sadrzaj>
    <derivirana_varijabla naziv="DomainObject.Predmet.ProtustrankaIDrugiAdressOIB_1">KIRA j.d.o.o. za trgovinu i usluge, OIB 80399216191, Radovanova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KIRA j.d.o.o. za trgovinu i usluge</item>
    </izvorni_sadrzaj>
    <derivirana_varijabla naziv="DomainObject.Predmet.SudioniciListNaziv_1">
      <item>Financijska agencija</item>
      <item>KIRA j.d.o.o. za trgovinu i usluge</item>
    </derivirana_varijabla>
  </DomainObject.Predmet.SudioniciListNaziv>
  <DomainObject.Predmet.SudioniciListAdressOIB>
    <izvorni_sadrzaj>
      <item>Financijska agencija, OIB 85821130368, Ivana Danila 4,23000 Zadar</item>
      <item>KIRA j.d.o.o. za trgovinu i usluge, OIB 80399216191, Radovanova 16,23210 Biograd Na Moru</item>
    </izvorni_sadrzaj>
    <derivirana_varijabla naziv="DomainObject.Predmet.SudioniciListAdressOIB_1">
      <item>Financijska agencija, OIB 85821130368, Ivana Danila 4,23000 Zadar</item>
      <item>KIRA j.d.o.o. za trgovinu i usluge, OIB 80399216191, Radovanova 16,23210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80399216191</item>
    </izvorni_sadrzaj>
    <derivirana_varijabla naziv="DomainObject.Predmet.SudioniciListNazivOIB_1">
      <item>, OIB 85821130368</item>
      <item>, OIB 80399216191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2025</properties:Characters>
  <properties:Lines>64</properties:Lines>
  <properties:Paragraphs>17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2016-12-13T14:02:00Z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