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641e" w14:paraId="a4d641e" w:rsidRDefault="00EF7374" w:rsidP="00EF7374" w:rsidR="00EF7374">
      <w:pPr>
        <w:jc w:val="right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   9 St-126/2015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 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    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TRGOVAČKI SUD U ZADRU</w:t>
      </w:r>
    </w:p>
    <w:p w:rsidRDefault="00EF7374" w:rsidP="00EF7374" w:rsidR="00EF7374">
      <w:pPr>
        <w:rPr>
          <w:b/>
          <w:bCs/>
        </w:rPr>
      </w:pPr>
      <w:r>
        <w:rPr>
          <w:b/>
          <w:bCs/>
        </w:rPr>
        <w:t>STALNA SLUŽBA U  ŠIBENIKUK</w:t>
      </w:r>
    </w:p>
    <w:p w:rsidRDefault="00EF7374" w:rsidP="00EF7374" w:rsidR="00EF7374">
      <w:pPr>
        <w:jc w:val="right"/>
        <w:rPr>
          <w:b/>
          <w:bCs/>
        </w:rPr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R J E Š E N J E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ind w:firstLine="708"/>
        <w:jc w:val="both"/>
      </w:pPr>
      <w:r>
        <w:t xml:space="preserve">Trgovački sud u Zadru, Stalna služba u Šibeniku, po sucu Tereziji Goreta u stečajnom postupku nad dužnikom </w:t>
      </w:r>
      <w:r w:rsidRPr="00EF7374">
        <w:t>TERRA NEO d.o.o.</w:t>
      </w:r>
      <w:r>
        <w:t xml:space="preserve"> iz Šibenika, Obala palih omladinaca 2, OIB: </w:t>
      </w:r>
      <w:r w:rsidRPr="00EF7374">
        <w:t>78298132056</w:t>
      </w:r>
      <w:r w:rsidR="00C5559F">
        <w:t>, dana 16</w:t>
      </w:r>
      <w:r>
        <w:t>. s</w:t>
      </w:r>
      <w:r w:rsidR="00C5559F">
        <w:t>i</w:t>
      </w:r>
      <w:r>
        <w:t xml:space="preserve">ječnja 2017.g. </w:t>
      </w: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 i j e š i o    j e</w:t>
      </w:r>
    </w:p>
    <w:p w:rsidRDefault="00EF7374" w:rsidP="00EF7374" w:rsidR="00EF7374">
      <w:pPr>
        <w:jc w:val="both"/>
      </w:pPr>
    </w:p>
    <w:p w:rsidRDefault="006E4221" w:rsidP="00EF7374" w:rsidR="00EF7374">
      <w:pPr>
        <w:ind w:hanging="705" w:left="705"/>
        <w:jc w:val="both"/>
      </w:pPr>
      <w:r>
        <w:t>1.        </w:t>
      </w:r>
      <w:r w:rsidR="00EF7374">
        <w:t xml:space="preserve">Otvara se stečajni postupak nad dužnikom </w:t>
      </w:r>
      <w:r w:rsidR="00EF7374" w:rsidRPr="00EF7374">
        <w:t>TERRA NEO d.o.o.</w:t>
      </w:r>
      <w:r w:rsidR="00EF7374">
        <w:t xml:space="preserve"> iz Šibenika, Obala palih omladinaca 2, OIB: </w:t>
      </w:r>
      <w:r w:rsidR="00EF7374" w:rsidRPr="00EF7374">
        <w:t>78298132056</w:t>
      </w:r>
      <w:r w:rsidR="00C5559F">
        <w:t xml:space="preserve"> dana 16</w:t>
      </w:r>
      <w:r w:rsidR="00EF7374">
        <w:t>. siječnja 2017. godine u 15,20 sati, kada se ovo rješenje objavljuje na mrežnoj stranici e-Oglasna ploča ovog suda.</w:t>
      </w:r>
    </w:p>
    <w:p w:rsidRDefault="00EF7374" w:rsidP="00EF7374" w:rsidR="00EF7374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>II.        Za s</w:t>
      </w:r>
      <w:r w:rsidR="00C5559F">
        <w:t>tečajnog upravitelja imenuje se Zdravko Krznar iz Zagreba, Sveti Duh 123, OIB: 50405381035.</w:t>
      </w:r>
    </w:p>
    <w:p w:rsidRDefault="00EF7374" w:rsidP="00EF7374" w:rsidR="00EF7374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 xml:space="preserve">III.      Zaključuje se stečajni postupak nad dužnikom </w:t>
      </w:r>
      <w:r w:rsidRPr="00EF7374">
        <w:t>TERRA NEO d.o.o.</w:t>
      </w:r>
      <w:r>
        <w:t xml:space="preserve"> iz Šibenika, Obala palih omladinaca 2, OIB: </w:t>
      </w:r>
      <w:r w:rsidRPr="00EF7374">
        <w:t>78298132056</w:t>
      </w:r>
      <w:r>
        <w:t>, temeljem odredbe čl. 132. Stečajnog zakona (Narodne novine 71/15 dalje u tekstu SZ).</w:t>
      </w:r>
    </w:p>
    <w:p w:rsidRDefault="00EF7374" w:rsidP="00EF7374" w:rsidR="00EF7374">
      <w:pPr>
        <w:jc w:val="both"/>
      </w:pPr>
    </w:p>
    <w:p w:rsidRDefault="00EF7374" w:rsidP="00EF7374" w:rsidR="00EF7374">
      <w:pPr>
        <w:ind w:hanging="705" w:left="705"/>
        <w:jc w:val="both"/>
      </w:pPr>
      <w:r>
        <w:t>IV.       </w:t>
      </w:r>
      <w:r w:rsidR="00C5559F">
        <w:t>Istovremeno    o</w:t>
      </w:r>
      <w:r>
        <w:t>tvaranje i zaključenje stečajnog postupka upisat će se u sudski registar, a po pravomoćnosti ovog rješenja sudski registar provest će brisanje dužnika iz registra.</w:t>
      </w:r>
    </w:p>
    <w:p w:rsidRDefault="00EF7374" w:rsidP="00EF7374" w:rsidR="00EF7374">
      <w:pPr>
        <w:ind w:hanging="705" w:left="705"/>
        <w:jc w:val="both"/>
      </w:pPr>
    </w:p>
    <w:p w:rsidRDefault="006E4221" w:rsidP="00EF7374" w:rsidR="00EF7374">
      <w:pPr>
        <w:ind w:hanging="705" w:left="705"/>
        <w:jc w:val="both"/>
      </w:pPr>
      <w:r>
        <w:t>V.       </w:t>
      </w:r>
      <w:r w:rsidR="00EF7374"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lastRenderedPageBreak/>
        <w:t>O b r a z l o ž e n j e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 xml:space="preserve">Predlagatelj Financijska agencija, RC Zagreb je prijedlogom zaprimljenim na Trgovačkom sudu u Zadru, Stalna služba u Šibeniku, dana 17. Rujna 2015. godine predložio otvaranje stečajnog postupka nad dužnikom </w:t>
      </w:r>
      <w:r w:rsidRPr="00EF7374">
        <w:t>TERRA NEO d.o.o.</w:t>
      </w:r>
      <w:r>
        <w:t xml:space="preserve"> iz Šibenika, Obala palih omladinaca 2, OIB: </w:t>
      </w:r>
      <w:r w:rsidRPr="00EF7374">
        <w:t>78298132056</w:t>
      </w:r>
      <w:r>
        <w:t xml:space="preserve">. U prijedlogu se u bitnome navodi da temeljem čl. 444. st. 2. SZ-a podnosi prijedlog, te da na dan 28. Travnja 2015.g. dužnik ima u očevidniku redoslijeda osnova za plaćanje evidentirane osnove za plaćanje u neprekinutom razdoblju od 639 dana u ukupnom iznosu od 17.540,28 kuna u koji iznos je uračunata kamata i naknada predlagatelja za provedbu ovrhe na novčanim sredstvima.             </w:t>
      </w:r>
    </w:p>
    <w:p w:rsidRDefault="00EF7374" w:rsidP="00EF7374" w:rsidR="00EF7374">
      <w:pPr>
        <w:ind w:firstLine="708"/>
        <w:jc w:val="both"/>
      </w:pPr>
      <w:r>
        <w:t>Kako je predlagatelj učinio vjerojatnim postojanje stečajnog razloga, to je rješenjem ovog suda posl.br. St-126/2015 od 11. Studenog 2015.g. pokrenut prethodni postupak radi utvrđivanja uvjeta za otvaranje stečajnog postupka i zakazano ročište  na koje su pozvani predlagatelj, FINA, dužnik, zastupnik po zakonu dužnika.</w:t>
      </w:r>
    </w:p>
    <w:p w:rsidRDefault="00EF7374" w:rsidP="00C5559F" w:rsidR="00EF7374">
      <w:pPr>
        <w:ind w:firstLine="708"/>
        <w:jc w:val="both"/>
      </w:pPr>
      <w:r>
        <w:t>Na ročište dana 17. Prosinca 2015.g. je pristupio punomoćnik dužnika</w:t>
      </w:r>
      <w:r w:rsidR="00C5559F">
        <w:t xml:space="preserve"> koji je dostavio popis imovine, iz kojeg proizlazi da dužnik nema imovine.</w:t>
      </w:r>
      <w:r>
        <w:t xml:space="preserve">   </w:t>
      </w:r>
    </w:p>
    <w:p w:rsidRDefault="00EF7374" w:rsidP="00C5559F" w:rsidR="00EF7374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St-126/2015 od 08. Ožujka 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EF7374" w:rsidP="00EF7374" w:rsidR="00EF7374">
      <w:pPr>
        <w:ind w:firstLine="708"/>
        <w:jc w:val="both"/>
      </w:pPr>
      <w:r>
        <w:t>Kako u ostavljenom roku nije bilo uplata, a sud je o posljedicama ne uplate upozorio već u rješenju St-126/2015 od 08. ožujka 2016.g., to je temeljem kogentne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EF7374" w:rsidP="00EF7374" w:rsidR="00EF7374">
      <w:pPr>
        <w:jc w:val="both"/>
      </w:pPr>
    </w:p>
    <w:p w:rsidRDefault="00C5559F" w:rsidP="00EF7374" w:rsidR="00EF7374">
      <w:pPr>
        <w:jc w:val="center"/>
        <w:rPr>
          <w:b/>
          <w:bCs/>
        </w:rPr>
      </w:pPr>
      <w:r>
        <w:rPr>
          <w:b/>
          <w:bCs/>
        </w:rPr>
        <w:t>U Šibeniku, 16.</w:t>
      </w:r>
      <w:r w:rsidR="00EF7374">
        <w:rPr>
          <w:b/>
          <w:bCs/>
        </w:rPr>
        <w:t xml:space="preserve"> siječnja 2017. godine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 </w:t>
      </w:r>
    </w:p>
    <w:p w:rsidRDefault="00EF7374" w:rsidP="00EF7374" w:rsidR="00EF7374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                                                            Sudac:</w:t>
      </w:r>
    </w:p>
    <w:p w:rsidRDefault="00EF7374" w:rsidP="00EF7374" w:rsidR="00EF7374">
      <w:pPr>
        <w:jc w:val="both"/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  <w:r>
        <w:rPr>
          <w:b/>
          <w:bCs/>
        </w:rPr>
        <w:t>Terezija Goreta</w:t>
      </w:r>
      <w:r w:rsidR="006E4221">
        <w:rPr>
          <w:b/>
          <w:bCs/>
        </w:rPr>
        <w:t>, v.r.</w:t>
      </w:r>
      <w:r>
        <w:rPr>
          <w:b/>
          <w:bCs/>
        </w:rPr>
        <w:t xml:space="preserve"> </w:t>
      </w: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POUKA O PRAVNOM LIJEKU:</w:t>
      </w:r>
    </w:p>
    <w:p w:rsidRDefault="00EF7374" w:rsidP="00EF7374" w:rsidR="00EF7374">
      <w:pPr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EF7374" w:rsidP="00EF7374" w:rsidR="00EF7374">
      <w:pPr>
        <w:jc w:val="both"/>
      </w:pPr>
      <w: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  <w:r>
        <w:t>DNa:</w:t>
      </w:r>
    </w:p>
    <w:p w:rsidRDefault="00EF7374" w:rsidP="00EF7374" w:rsidR="00EF7374">
      <w:pPr>
        <w:pStyle w:val="Odlomakpopisa"/>
        <w:numPr>
          <w:ilvl w:val="0"/>
          <w:numId w:val="1"/>
        </w:numPr>
        <w:jc w:val="both"/>
      </w:pPr>
      <w:r>
        <w:t>Predlagatelju FINA</w:t>
      </w:r>
    </w:p>
    <w:p w:rsidRDefault="00EF7374" w:rsidP="00EF7374" w:rsidR="00EF7374">
      <w:pPr>
        <w:jc w:val="both"/>
      </w:pPr>
      <w:r>
        <w:t>2.) Dužniku, zastupniku po zakonu dužnika</w:t>
      </w:r>
    </w:p>
    <w:p w:rsidRDefault="00EF7374" w:rsidP="00EF7374" w:rsidR="00EF7374">
      <w:pPr>
        <w:jc w:val="both"/>
      </w:pPr>
      <w:r>
        <w:t>3.) ŽDO Šibenik,</w:t>
      </w:r>
    </w:p>
    <w:p w:rsidRDefault="00EF7374" w:rsidP="00EF7374" w:rsidR="00EF7374">
      <w:pPr>
        <w:jc w:val="both"/>
      </w:pPr>
      <w:r>
        <w:t>4.) Sudski registar odmah i po pravomoćnosti</w:t>
      </w:r>
    </w:p>
    <w:p w:rsidRDefault="00EF7374" w:rsidP="00EF7374" w:rsidR="00EF7374">
      <w:pPr>
        <w:jc w:val="both"/>
      </w:pPr>
      <w:r>
        <w:t>5.) Porezna uprava, ispostava prema sjedištu dužnika,</w:t>
      </w:r>
    </w:p>
    <w:p w:rsidRDefault="00EF7374" w:rsidP="00EF7374" w:rsidR="00EF7374">
      <w:pPr>
        <w:jc w:val="both"/>
      </w:pPr>
      <w:r>
        <w:t>6.) Stečajnom upravitelju</w:t>
      </w:r>
    </w:p>
    <w:p w:rsidRDefault="00EF7374" w:rsidP="00EF7374" w:rsidR="00EF7374">
      <w:pPr>
        <w:jc w:val="both"/>
      </w:pPr>
      <w:r>
        <w:t>7.) Mrežna stranica e-Oglasna ploča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rPr>
          <w:rFonts w:hAnsi="Calibri" w:ascii="Calibri"/>
          <w:sz w:val="22"/>
          <w:szCs w:val="22"/>
        </w:rPr>
      </w:pPr>
    </w:p>
    <w:p w:rsidRDefault="00C76F4E" w:rsidR="00C76F4E"/>
    <w:sectPr w:rsidR="00C76F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2DD3"/>
    <w:rsid w:val="00442DD3"/>
    <w:rsid w:val="006E4221"/>
    <w:rsid w:val="00863014"/>
    <w:rsid w:val="008C6FC2"/>
    <w:rsid w:val="00C5559F"/>
    <w:rsid w:val="00C76F4E"/>
    <w:rsid w:val="00E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737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F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F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FC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FC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737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F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F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FC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FC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69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04.01.17.</izvorni_sadrzaj>
    <derivirana_varijabla naziv="DomainObject.Predmet.PrimjedbaSuca_1">- uvid 04.01.17.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NEO d.o.o. za usluge</izvorni_sadrzaj>
    <derivirana_varijabla naziv="DomainObject.Predmet.ProtustrankaFormated_1">  TERRA NEO d.o.o. za usluge</derivirana_varijabla>
  </DomainObject.Predmet.ProtustrankaFormated>
  <DomainObject.Predmet.ProtustrankaFormatedOIB>
    <izvorni_sadrzaj>  TERRA NEO d.o.o. za usluge, OIB 78298132056</izvorni_sadrzaj>
    <derivirana_varijabla naziv="DomainObject.Predmet.ProtustrankaFormatedOIB_1">  TERRA NEO d.o.o. za usluge, OIB 78298132056</derivirana_varijabla>
  </DomainObject.Predmet.ProtustrankaFormatedOIB>
  <DomainObject.Predmet.ProtustrankaFormatedWithAdress>
    <izvorni_sadrzaj> TERRA NEO d.o.o. za usluge, Obala palih omladinaca 2, 22000 Šibenik</izvorni_sadrzaj>
    <derivirana_varijabla naziv="DomainObject.Predmet.ProtustrankaFormatedWithAdress_1"> TERRA NEO d.o.o. za usluge, Obala palih omladinaca 2, 22000 Šibenik</derivirana_varijabla>
  </DomainObject.Predmet.ProtustrankaFormatedWithAdress>
  <DomainObject.Predmet.ProtustrankaFormatedWithAdressOIB>
    <izvorni_sadrzaj> TERRA NEO d.o.o. za usluge, OIB 78298132056, Obala palih omladinaca 2, 22000 Šibenik</izvorni_sadrzaj>
    <derivirana_varijabla naziv="DomainObject.Predmet.ProtustrankaFormatedWithAdressOIB_1"> TERRA NEO d.o.o. za usluge, OIB 78298132056, Obala palih omladinaca 2, 22000 Šibenik</derivirana_varijabla>
  </DomainObject.Predmet.ProtustrankaFormatedWithAdressOIB>
  <DomainObject.Predmet.ProtustrankaWithAdress>
    <izvorni_sadrzaj>TERRA NEO d.o.o. za usluge Obala palih omladinaca 2, 22000 Šibenik</izvorni_sadrzaj>
    <derivirana_varijabla naziv="DomainObject.Predmet.ProtustrankaWithAdress_1">TERRA NEO d.o.o. za usluge Obala palih omladinaca 2, 22000 Šibenik</derivirana_varijabla>
  </DomainObject.Predmet.ProtustrankaWithAdress>
  <DomainObject.Predmet.ProtustrankaWithAdressOIB>
    <izvorni_sadrzaj>TERRA NEO d.o.o. za usluge, OIB 78298132056, Obala palih omladinaca 2, 22000 Šibenik</izvorni_sadrzaj>
    <derivirana_varijabla naziv="DomainObject.Predmet.ProtustrankaWithAdressOIB_1">TERRA NEO d.o.o. za usluge, OIB 78298132056, Obala palih omladinaca 2, 22000 Šibenik</derivirana_varijabla>
  </DomainObject.Predmet.ProtustrankaWithAdressOIB>
  <DomainObject.Predmet.ProtustrankaNazivFormated>
    <izvorni_sadrzaj>TERRA NEO d.o.o. za usluge</izvorni_sadrzaj>
    <derivirana_varijabla naziv="DomainObject.Predmet.ProtustrankaNazivFormated_1">TERRA NEO d.o.o. za usluge</derivirana_varijabla>
  </DomainObject.Predmet.ProtustrankaNazivFormated>
  <DomainObject.Predmet.ProtustrankaNazivFormatedOIB>
    <izvorni_sadrzaj>TERRA NEO d.o.o. za usluge, OIB 78298132056</izvorni_sadrzaj>
    <derivirana_varijabla naziv="DomainObject.Predmet.ProtustrankaNazivFormatedOIB_1">TERRA NEO d.o.o. za usluge, OIB 78298132056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Koturaška 43, 10000 Zagreb</izvorni_sadrzaj>
    <derivirana_varijabla naziv="DomainObject.Predmet.StrankaFormatedWithAdress_1"> FINA - Regionalni centar Zagreb, Koturaška 43, 10000 Zagreb</derivirana_varijabla>
  </DomainObject.Predmet.StrankaFormatedWithAdress>
  <DomainObject.Predmet.StrankaFormatedWithAdressOIB>
    <izvorni_sadrzaj> FINA - Regionalni centar Zagreb, OIB 85821130368, Koturaška 43, 10000 Zagreb</izvorni_sadrzaj>
    <derivirana_varijabla naziv="DomainObject.Predmet.StrankaFormatedWithAdressOIB_1"> FINA - Regionalni centar Zagreb, OIB 85821130368, Koturaška 43, 10000 Zagreb</derivirana_varijabla>
  </DomainObject.Predmet.StrankaFormatedWithAdressOIB>
  <DomainObject.Predmet.StrankaWithAdress>
    <izvorni_sadrzaj>FINA - Regionalni centar Zagreb Koturaška 43,10000 Zagreb</izvorni_sadrzaj>
    <derivirana_varijabla naziv="DomainObject.Predmet.StrankaWithAdress_1">FINA - Regionalni centar Zagreb Koturaška 43,10000 Zagreb</derivirana_varijabla>
  </DomainObject.Predmet.StrankaWithAdress>
  <DomainObject.Predmet.StrankaWithAdressOIB>
    <izvorni_sadrzaj>FINA - Regionalni centar Zagreb, OIB 85821130368, Koturaška 43,10000 Zagreb</izvorni_sadrzaj>
    <derivirana_varijabla naziv="DomainObject.Predmet.StrankaWithAdressOIB_1">FINA - Regionalni centar Zagreb, OIB 85821130368, Koturaška 43,10000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Koturaška 43, 10000 Zagreb</item>
    </izvorni_sadrzaj>
    <derivirana_varijabla naziv="DomainObject.Predmet.StrankaListFormatedWithAdress_1">
      <item>FINA - Regionalni centar Zagreb, Koturaška 43, 10000 Zagreb</item>
    </derivirana_varijabla>
  </DomainObject.Predmet.StrankaListFormatedWithAdress>
  <DomainObject.Predmet.StrankaListFormatedWithAdressOIB>
    <izvorni_sadrzaj>
      <item>FINA - Regionalni centar Zagreb, OIB 85821130368, Koturaška 43, 10000 Zagreb</item>
    </izvorni_sadrzaj>
    <derivirana_varijabla naziv="DomainObject.Predmet.StrankaListFormatedWithAdressOIB_1">
      <item>FINA - Regionalni centar Zagreb, OIB 85821130368, Koturaška 43,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TERRA NEO d.o.o. za usluge</item>
    </izvorni_sadrzaj>
    <derivirana_varijabla naziv="DomainObject.Predmet.ProtuStrankaListFormated_1">
      <item>TERRA NEO d.o.o. za usluge</item>
    </derivirana_varijabla>
  </DomainObject.Predmet.ProtuStrankaListFormated>
  <DomainObject.Predmet.ProtuStrankaListFormatedOIB>
    <izvorni_sadrzaj>
      <item>TERRA NEO d.o.o. za usluge, OIB 78298132056</item>
    </izvorni_sadrzaj>
    <derivirana_varijabla naziv="DomainObject.Predmet.ProtuStrankaListFormatedOIB_1">
      <item>TERRA NEO d.o.o. za usluge, OIB 78298132056</item>
    </derivirana_varijabla>
  </DomainObject.Predmet.ProtuStrankaListFormatedOIB>
  <DomainObject.Predmet.ProtuStrankaListFormatedWithAdress>
    <izvorni_sadrzaj>
      <item>TERRA NEO d.o.o. za usluge, Obala palih omladinaca 2, 22000 Šibenik</item>
    </izvorni_sadrzaj>
    <derivirana_varijabla naziv="DomainObject.Predmet.ProtuStrankaListFormatedWithAdress_1">
      <item>TERRA NEO d.o.o. za usluge, Obala palih omladinaca 2, 22000 Šibenik</item>
    </derivirana_varijabla>
  </DomainObject.Predmet.ProtuStrankaListFormatedWithAdress>
  <DomainObject.Predmet.ProtuStrankaListFormatedWithAdressOIB>
    <izvorni_sadrzaj>
      <item>TERRA NEO d.o.o. za usluge, OIB 78298132056, Obala palih omladinaca 2, 22000 Šibenik</item>
    </izvorni_sadrzaj>
    <derivirana_varijabla naziv="DomainObject.Predmet.ProtuStrankaListFormatedWithAdressOIB_1">
      <item>TERRA NEO d.o.o. za usluge, OIB 78298132056, Obala palih omladinaca 2, 22000 Šibenik</item>
    </derivirana_varijabla>
  </DomainObject.Predmet.ProtuStrankaListFormatedWithAdressOIB>
  <DomainObject.Predmet.ProtuStrankaListNazivFormated>
    <izvorni_sadrzaj>
      <item>TERRA NEO d.o.o. za usluge</item>
    </izvorni_sadrzaj>
    <derivirana_varijabla naziv="DomainObject.Predmet.ProtuStrankaListNazivFormated_1">
      <item>TERRA NEO d.o.o. za usluge</item>
    </derivirana_varijabla>
  </DomainObject.Predmet.ProtuStrankaListNazivFormated>
  <DomainObject.Predmet.ProtuStrankaListNazivFormatedOIB>
    <izvorni_sadrzaj>
      <item>TERRA NEO d.o.o. za usluge, OIB 78298132056</item>
    </izvorni_sadrzaj>
    <derivirana_varijabla naziv="DomainObject.Predmet.ProtuStrankaListNazivFormatedOIB_1">
      <item>TERRA NEO d.o.o. za usluge, OIB 78298132056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TERRA NEO d.o.o. za usluge</izvorni_sadrzaj>
    <derivirana_varijabla naziv="DomainObject.Predmet.ProtustrankaIDrugi_1">TERRA NEO d.o.o. za usluge</derivirana_varijabla>
  </DomainObject.Predmet.ProtustrankaIDrugi>
  <DomainObject.Predmet.StrankaIDrugiAdressOIB>
    <izvorni_sadrzaj>FINA - Regionalni centar Zagreb, OIB 85821130368, Koturaška 43, 10000 Zagreb</izvorni_sadrzaj>
    <derivirana_varijabla naziv="DomainObject.Predmet.StrankaIDrugiAdressOIB_1">FINA - Regionalni centar Zagreb, OIB 85821130368, Koturaška 43, 10000 Zagreb</derivirana_varijabla>
  </DomainObject.Predmet.StrankaIDrugiAdressOIB>
  <DomainObject.Predmet.ProtustrankaIDrugiAdressOIB>
    <izvorni_sadrzaj>TERRA NEO d.o.o. za usluge, OIB 78298132056, Obala palih omladinaca 2, 22000 Šibenik</izvorni_sadrzaj>
    <derivirana_varijabla naziv="DomainObject.Predmet.ProtustrankaIDrugiAdressOIB_1">TERRA NEO d.o.o. za usluge, OIB 78298132056, Obala palih omladinaca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TERRA NEO d.o.o. za usluge</item>
    </izvorni_sadrzaj>
    <derivirana_varijabla naziv="DomainObject.Predmet.SudioniciListNaziv_1">
      <item>FINA - Regionalni centar Zagreb</item>
      <item>TERRA NEO d.o.o. za usluge</item>
    </derivirana_varijabla>
  </DomainObject.Predmet.SudioniciListNaziv>
  <DomainObject.Predmet.SudioniciListAdressOIB>
    <izvorni_sadrzaj>
      <item>FINA - Regionalni centar Zagreb, OIB 85821130368, Koturaška 43,10000 Zagreb</item>
      <item>TERRA NEO d.o.o. za usluge, OIB 78298132056, Obala palih omladinaca 2,22000 Šibenik</item>
    </izvorni_sadrzaj>
    <derivirana_varijabla naziv="DomainObject.Predmet.SudioniciListAdressOIB_1">
      <item>FINA - Regionalni centar Zagreb, OIB 85821130368, Koturaška 43,10000 Zagreb</item>
      <item>TERRA NEO d.o.o. za usluge, OIB 78298132056, Obala palih omladinaca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78298132056</item>
    </izvorni_sadrzaj>
    <derivirana_varijabla naziv="DomainObject.Predmet.SudioniciListNazivOIB_1">
      <item>, OIB 85821130368</item>
      <item>, OIB 78298132056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810</properties:Words>
  <properties:Characters>4509</properties:Characters>
  <properties:Lines>125</properties:Lines>
  <properties:Paragraphs>34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2017-01-12T09:07:00Z</dcterms:created>
  <dc:creator>Marina Gulin</dc:creator>
  <dc:description/>
  <cp:keywords/>
  <cp:lastModifiedBy>Marina Gulin</cp:lastModifiedBy>
  <cp:lastPrinted>2017-01-16T10:25:00Z</cp:lastPrinted>
  <dcterms:modified xmlns:xsi="http://www.w3.org/2001/XMLSchema-instance" xsi:type="dcterms:W3CDTF">2017-01-16T10:31:00Z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