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f283" w14:paraId="7b5f283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084176">
        <w:rPr>
          <w:lang w:val="hr-HR"/>
        </w:rPr>
        <w:t>St-338/15-4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084176">
        <w:t>D-T-H-PECIK - d.o.o., OIB: 42768669923 sa sjedištem u Vladimira Nazora 19 a, 42223 Svibovec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084176">
        <w:t>D-T-H-PECIK - d.o.o., OIB: 42768669923 sa sjedištem u Vladimira Nazora 19 a, 42223 Svibovec</w:t>
      </w:r>
      <w:r w:rsidR="00830E49">
        <w:t xml:space="preserve">, iznosi </w:t>
      </w:r>
      <w:r w:rsidR="00084176">
        <w:t>311.895,90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084176">
        <w:t>direktor</w:t>
      </w:r>
      <w:r w:rsidR="002E00D7">
        <w:t xml:space="preserve"> dužnika </w:t>
      </w:r>
      <w:r w:rsidR="00084176">
        <w:t>Branko Pecik, Svibovec, Vladimira Nazora 19/a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084176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084176">
        <w:rPr>
          <w:lang w:val="hr-HR"/>
        </w:rPr>
        <w:t>2</w:t>
      </w:r>
      <w:r w:rsidR="00FB4310">
        <w:rPr>
          <w:lang w:val="hr-HR"/>
        </w:rPr>
        <w:t>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084176">
        <w:t>D-T-H-PECIK - d.o.o., OIB: 42768669923 sa sjedištem u Vladimira Nazora 19 a, 42223 Svibovec</w:t>
      </w:r>
      <w:r>
        <w:t>, navodeći da du</w:t>
      </w:r>
      <w:r w:rsidR="00715C85">
        <w:t xml:space="preserve">žnik na dan </w:t>
      </w:r>
      <w:r w:rsidR="00FB4310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084176">
        <w:t>311.895,90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7756" w:rsidP="007F64E0" w:rsidR="00147756">
      <w:r>
        <w:separator/>
      </w:r>
    </w:p>
  </w:endnote>
  <w:endnote w:id="0" w:type="continuationSeparator">
    <w:p w:rsidRDefault="00147756" w:rsidP="007F64E0" w:rsidR="00147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7756" w:rsidP="007F64E0" w:rsidR="00147756">
      <w:r>
        <w:separator/>
      </w:r>
    </w:p>
  </w:footnote>
  <w:footnote w:id="0" w:type="continuationSeparator">
    <w:p w:rsidRDefault="00147756" w:rsidP="007F64E0" w:rsidR="00147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219E6" w:rsidRPr="009219E6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084176">
      <w:rPr>
        <w:lang w:val="hr-HR"/>
      </w:rPr>
      <w:t>St-338/15-4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4176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7756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9E6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D-T-H-PECIK - društvo s ograničenom odgovornošću za građevinarstvo, proizvodnju, trgovinu i usluge</izvorni_sadrzaj>
    <derivirana_varijabla naziv="DomainObject.Predmet.ProtustrankaFormated_1">  D-T-H-PECIK - društvo s ograničenom odgovornošću za građevinarstvo, proizvodnju, trgovinu i usluge</derivirana_varijabla>
  </DomainObject.Predmet.ProtustrankaFormated>
  <DomainObject.Predmet.ProtustrankaFormatedOIB>
    <izvorni_sadrzaj>  D-T-H-PECIK - društvo s ograničenom odgovornošću za građevinarstvo, proizvodnju, trgovinu i usluge, OIB 42768669923</izvorni_sadrzaj>
    <derivirana_varijabla naziv="DomainObject.Predmet.ProtustrankaFormatedOIB_1">  D-T-H-PECIK - društvo s ograničenom odgovornošću za građevinarstvo, proizvodnju, trgovinu i usluge, OIB 42768669923</derivirana_varijabla>
  </DomainObject.Predmet.ProtustrankaFormatedOIB>
  <DomainObject.Predmet.ProtustrankaFormatedWithAdress>
    <izvorni_sadrzaj> D-T-H-PECIK - društvo s ograničenom odgovornošću za građevinarstvo, proizvodnju, trgovinu i usluge, Vladimira Nazora 19/a, 42223 Svibovec</izvorni_sadrzaj>
    <derivirana_varijabla naziv="DomainObject.Predmet.ProtustrankaFormatedWithAdress_1"> D-T-H-PECIK - društvo s ograničenom odgovornošću za građevinarstvo, proizvodnju, trgovinu i usluge, Vladimira Nazora 19/a, 42223 Svibovec</derivirana_varijabla>
  </DomainObject.Predmet.ProtustrankaFormatedWithAdress>
  <DomainObject.Predmet.ProtustrankaFormatedWithAdressOIB>
    <izvorni_sadrzaj> D-T-H-PECIK - društvo s ograničenom odgovornošću za građevinarstvo, proizvodnju, trgovinu i usluge, OIB 42768669923, Vladimira Nazora 19/a, 42223 Svibovec</izvorni_sadrzaj>
    <derivirana_varijabla naziv="DomainObject.Predmet.ProtustrankaFormatedWithAdressOIB_1"> D-T-H-PECIK - društvo s ograničenom odgovornošću za građevinarstvo, proizvodnju, trgovinu i usluge, OIB 42768669923, Vladimira Nazora 19/a, 42223 Svibovec</derivirana_varijabla>
  </DomainObject.Predmet.ProtustrankaFormatedWithAdressOIB>
  <DomainObject.Predmet.ProtustrankaWithAdress>
    <izvorni_sadrzaj>D-T-H-PECIK - društvo s ograničenom odgovornošću za građevinarstvo, proizvodnju, trgovinu i usluge Vladimira Nazora 19/a, 42223 Svibovec</izvorni_sadrzaj>
    <derivirana_varijabla naziv="DomainObject.Predmet.ProtustrankaWithAdress_1">D-T-H-PECIK - društvo s ograničenom odgovornošću za građevinarstvo, proizvodnju, trgovinu i usluge Vladimira Nazora 19/a, 42223 Svibovec</derivirana_varijabla>
  </DomainObject.Predmet.ProtustrankaWithAdress>
  <DomainObject.Predmet.ProtustrankaWithAdressOIB>
    <izvorni_sadrzaj>D-T-H-PECIK - društvo s ograničenom odgovornošću za građevinarstvo, proizvodnju, trgovinu i usluge, OIB 42768669923, Vladimira Nazora 19/a, 42223 Svibovec</izvorni_sadrzaj>
    <derivirana_varijabla naziv="DomainObject.Predmet.ProtustrankaWithAdressOIB_1">D-T-H-PECIK - društvo s ograničenom odgovornošću za građevinarstvo, proizvodnju, trgovinu i usluge, OIB 42768669923, Vladimira Nazora 19/a, 42223 Svibovec</derivirana_varijabla>
  </DomainObject.Predmet.ProtustrankaWithAdressOIB>
  <DomainObject.Predmet.ProtustrankaNazivFormated>
    <izvorni_sadrzaj>D-T-H-PECIK - društvo s ograničenom odgovornošću za građevinarstvo, proizvodnju, trgovinu i usluge</izvorni_sadrzaj>
    <derivirana_varijabla naziv="DomainObject.Predmet.ProtustrankaNazivFormated_1">D-T-H-PECIK - društvo s ograničenom odgovornošću za građevinarstvo, proizvodnju, trgovinu i usluge</derivirana_varijabla>
  </DomainObject.Predmet.ProtustrankaNazivFormated>
  <DomainObject.Predmet.ProtustrankaNazivFormatedOIB>
    <izvorni_sadrzaj>D-T-H-PECIK - društvo s ograničenom odgovornošću za građevinarstvo, proizvodnju, trgovinu i usluge, OIB 42768669923</izvorni_sadrzaj>
    <derivirana_varijabla naziv="DomainObject.Predmet.ProtustrankaNazivFormatedOIB_1">D-T-H-PECIK - društvo s ograničenom odgovornošću za građevinarstvo, proizvodnju, trgovinu i usluge, OIB 42768669923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311895.90</izvorni_sadrzaj>
    <derivirana_varijabla naziv="DomainObject.Predmet.TrenutnaVrijednost_1">311895.90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D-T-H-PECIK - društvo s ograničenom odgovornošću za građevinarstvo, proizvodnju, trgovinu i usluge</item>
    </izvorni_sadrzaj>
    <derivirana_varijabla naziv="DomainObject.Predmet.ProtuStrankaListFormated_1">
      <item>D-T-H-PECIK - društvo s ograničenom odgovornošću za građevinarstvo, proizvodnju, trgovinu i usluge</item>
    </derivirana_varijabla>
  </DomainObject.Predmet.ProtuStrankaListFormated>
  <DomainObject.Predmet.ProtuStrankaListFormatedOIB>
    <izvorni_sadrzaj>
      <item>D-T-H-PECIK - društvo s ograničenom odgovornošću za građevinarstvo, proizvodnju, trgovinu i usluge, OIB 42768669923</item>
    </izvorni_sadrzaj>
    <derivirana_varijabla naziv="DomainObject.Predmet.ProtuStrankaListFormatedOIB_1">
      <item>D-T-H-PECIK - društvo s ograničenom odgovornošću za građevinarstvo, proizvodnju, trgovinu i usluge, OIB 42768669923</item>
    </derivirana_varijabla>
  </DomainObject.Predmet.ProtuStrankaListFormatedOIB>
  <DomainObject.Predmet.ProtuStrankaListFormatedWithAdress>
    <izvorni_sadrzaj>
      <item>D-T-H-PECIK - društvo s ograničenom odgovornošću za građevinarstvo, proizvodnju, trgovinu i usluge, Vladimira Nazora 19/a, 42223 Svibovec</item>
    </izvorni_sadrzaj>
    <derivirana_varijabla naziv="DomainObject.Predmet.ProtuStrankaListFormatedWithAdress_1">
      <item>D-T-H-PECIK - društvo s ograničenom odgovornošću za građevinarstvo, proizvodnju, trgovinu i usluge, Vladimira Nazora 19/a, 42223 Svibovec</item>
    </derivirana_varijabla>
  </DomainObject.Predmet.ProtuStrankaListFormatedWithAdress>
  <DomainObject.Predmet.ProtuStrankaListFormatedWithAdressOIB>
    <izvorni_sadrzaj>
      <item>D-T-H-PECIK - društvo s ograničenom odgovornošću za građevinarstvo, proizvodnju, trgovinu i usluge, OIB 42768669923, Vladimira Nazora 19/a, 42223 Svibovec</item>
    </izvorni_sadrzaj>
    <derivirana_varijabla naziv="DomainObject.Predmet.ProtuStrankaListFormatedWithAdressOIB_1">
      <item>D-T-H-PECIK - društvo s ograničenom odgovornošću za građevinarstvo, proizvodnju, trgovinu i usluge, OIB 42768669923, Vladimira Nazora 19/a, 42223 Svibovec</item>
    </derivirana_varijabla>
  </DomainObject.Predmet.ProtuStrankaListFormatedWithAdressOIB>
  <DomainObject.Predmet.ProtuStrankaListNazivFormated>
    <izvorni_sadrzaj>
      <item>D-T-H-PECIK - društvo s ograničenom odgovornošću za građevinarstvo, proizvodnju, trgovinu i usluge</item>
    </izvorni_sadrzaj>
    <derivirana_varijabla naziv="DomainObject.Predmet.ProtuStrankaListNazivFormated_1">
      <item>D-T-H-PECIK - društvo s ograničenom odgovornošću za građevinarstvo, proizvodnju, trgovinu i usluge</item>
    </derivirana_varijabla>
  </DomainObject.Predmet.ProtuStrankaListNazivFormated>
  <DomainObject.Predmet.ProtuStrankaListNazivFormatedOIB>
    <izvorni_sadrzaj>
      <item>D-T-H-PECIK - društvo s ograničenom odgovornošću za građevinarstvo, proizvodnju, trgovinu i usluge, OIB 42768669923</item>
    </izvorni_sadrzaj>
    <derivirana_varijabla naziv="DomainObject.Predmet.ProtuStrankaListNazivFormatedOIB_1">
      <item>D-T-H-PECIK - društvo s ograničenom odgovornošću za građevinarstvo, proizvodnju, trgovinu i usluge, OIB 42768669923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D-T-H-PECIK - društvo s ograničenom odgovornošću za građevinarstvo, proizvodnju, trgovinu i usluge</izvorni_sadrzaj>
    <derivirana_varijabla naziv="DomainObject.Predmet.ProtustrankaIDrugi_1">D-T-H-PECIK - društvo s ograničenom odgovornošću za građevinarstvo,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D-T-H-PECIK - društvo s ograničenom odgovornošću za građevinarstvo, proizvodnju, trgovinu i usluge, OIB 42768669923, Vladimira Nazora 19/a, 42223 Svibovec</izvorni_sadrzaj>
    <derivirana_varijabla naziv="DomainObject.Predmet.ProtustrankaIDrugiAdressOIB_1">D-T-H-PECIK - društvo s ograničenom odgovornošću za građevinarstvo, proizvodnju, trgovinu i usluge, OIB 42768669923, Vladimira Nazora 19/a, 42223 Svibovec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D-T-H-PECIK - društvo s ograničenom odgovornošću za građevinarstvo,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D-T-H-PECIK - društvo s ograničenom odgovornošću za građevinarstvo,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D-T-H-PECIK - društvo s ograničenom odgovornošću za građevinarstvo, proizvodnju, trgovinu i usluge, OIB 42768669923, Vladimira Nazora 19/a,42223 Svibovec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D-T-H-PECIK - društvo s ograničenom odgovornošću za građevinarstvo, proizvodnju, trgovinu i usluge, OIB 42768669923, Vladimira Nazora 19/a,42223 Svibovec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42768669923</item>
      <item>, OIB null</item>
      <item>, OIB null</item>
    </izvorni_sadrzaj>
    <derivirana_varijabla naziv="DomainObject.Predmet.SudioniciListNazivOIB_1">
      <item>, OIB null</item>
      <item>, OIB 42768669923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2536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2015-11-05T09:36:00Z</dcterms:created>
  <dc:creator>user</dc:creator>
  <cp:lastModifiedBy>Marko Makaj</cp:lastModifiedBy>
  <cp:lastPrinted>2015-10-21T08:01:00Z</cp:lastPrinted>
  <dcterms:modified xmlns:xsi="http://www.w3.org/2001/XMLSchema-instance" xsi:type="dcterms:W3CDTF">2015-11-05T09:36:00Z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