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a948" w14:paraId="838a948" w:rsidRDefault="00AE649C" w:rsidP="00FA5B5E" w:rsidR="00AE649C" w:rsidRPr="00B76F3C">
      <w:pPr>
        <w:pStyle w:val="Naslov3"/>
        <w15:collapsed w:val="false"/>
      </w:pPr>
    </w:p>
    <w:p w:rsidRDefault="00937FF9" w:rsidP="00476E6F" w:rsidR="00CB0EA4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476E6F">
        <w:rPr>
          <w:rFonts w:cs="Times New Roman" w:eastAsia="Times New Roman"/>
          <w:noProof/>
          <w:szCs w:val="20"/>
          <w:lang w:eastAsia="hr-HR"/>
        </w:rPr>
        <w:t xml:space="preserve">                5. St-1030/2016-6</w:t>
      </w: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76E6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76E6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76E6F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476E6F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KOR-SAM društvo s ograničenom odgovornošću za proizvodnju, trgovinu i usluge, Prokljuvani, Prokljuvani 52/a, MBS: 010073653, OIB: 85624777353, 8. studenog</w:t>
      </w:r>
      <w:r w:rsidRPr="00476E6F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76E6F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76E6F">
        <w:rPr>
          <w:rFonts w:cs="Times New Roman" w:eastAsia="Times New Roman"/>
          <w:szCs w:val="20"/>
          <w:lang w:eastAsia="hr-HR"/>
        </w:rPr>
        <w:t xml:space="preserve">Saziva se </w:t>
      </w:r>
      <w:r w:rsidRPr="00476E6F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476E6F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476E6F">
        <w:rPr>
          <w:rFonts w:cs="Times New Roman" w:eastAsia="Times New Roman"/>
          <w:b/>
          <w:szCs w:val="20"/>
          <w:lang w:eastAsia="hr-HR"/>
        </w:rPr>
        <w:t>2. prosinca</w:t>
      </w:r>
      <w:r w:rsidRPr="00476E6F">
        <w:rPr>
          <w:rFonts w:cs="Times New Roman" w:eastAsia="Times New Roman"/>
          <w:szCs w:val="20"/>
          <w:lang w:eastAsia="hr-HR"/>
        </w:rPr>
        <w:t xml:space="preserve"> </w:t>
      </w:r>
      <w:r w:rsidRPr="00476E6F">
        <w:rPr>
          <w:rFonts w:cs="Times New Roman" w:eastAsia="Times New Roman"/>
          <w:b/>
          <w:szCs w:val="20"/>
          <w:lang w:eastAsia="hr-HR"/>
        </w:rPr>
        <w:t>2016. u 10,20 sati</w:t>
      </w:r>
      <w:r w:rsidRPr="00476E6F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476E6F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476E6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76E6F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476E6F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76E6F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76E6F">
        <w:rPr>
          <w:rFonts w:cs="Times New Roman" w:eastAsia="Times New Roman"/>
          <w:szCs w:val="20"/>
          <w:lang w:eastAsia="hr-HR"/>
        </w:rPr>
        <w:t xml:space="preserve">- zakonski zastupnici dužnika Kornelija Kolarić </w:t>
      </w:r>
      <w:proofErr w:type="spellStart"/>
      <w:r w:rsidRPr="00476E6F">
        <w:rPr>
          <w:rFonts w:cs="Times New Roman" w:eastAsia="Times New Roman"/>
          <w:szCs w:val="20"/>
          <w:lang w:eastAsia="hr-HR"/>
        </w:rPr>
        <w:t>Jagec</w:t>
      </w:r>
      <w:proofErr w:type="spellEnd"/>
      <w:r w:rsidRPr="00476E6F">
        <w:rPr>
          <w:rFonts w:cs="Times New Roman" w:eastAsia="Times New Roman"/>
          <w:szCs w:val="20"/>
          <w:lang w:eastAsia="hr-HR"/>
        </w:rPr>
        <w:t xml:space="preserve"> i Samir Kolarić.</w:t>
      </w: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76E6F">
        <w:rPr>
          <w:rFonts w:cs="Times New Roman" w:eastAsia="Times New Roman"/>
          <w:szCs w:val="20"/>
          <w:lang w:eastAsia="hr-HR"/>
        </w:rPr>
        <w:t>U Bjelovaru, 8. studenog</w:t>
      </w:r>
      <w:r w:rsidRPr="00476E6F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476E6F">
        <w:rPr>
          <w:rFonts w:cs="Times New Roman" w:eastAsia="Times New Roman"/>
          <w:szCs w:val="20"/>
          <w:lang w:eastAsia="hr-HR"/>
        </w:rPr>
        <w:t>STEČAJNI SUDAC</w:t>
      </w: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76E6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76E6F">
        <w:rPr>
          <w:rFonts w:cs="Times New Roman" w:eastAsia="Times New Roman"/>
          <w:szCs w:val="20"/>
          <w:lang w:eastAsia="hr-HR"/>
        </w:rPr>
        <w:t xml:space="preserve">    </w:t>
      </w: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6E6F">
        <w:rPr>
          <w:rFonts w:cs="Times New Roman" w:eastAsia="Times New Roman"/>
          <w:szCs w:val="20"/>
          <w:lang w:eastAsia="hr-HR"/>
        </w:rPr>
        <w:t>POUKA O PRAVNOM LIJEKU: Protiv ovog rješenj</w:t>
      </w:r>
      <w:r w:rsidR="00672CC0">
        <w:rPr>
          <w:rFonts w:cs="Times New Roman" w:eastAsia="Times New Roman"/>
          <w:szCs w:val="20"/>
          <w:lang w:eastAsia="hr-HR"/>
        </w:rPr>
        <w:t>a nije dopuštena posebna žalba.</w:t>
      </w:r>
      <w:bookmarkStart w:name="_GoBack" w:id="0"/>
      <w:bookmarkEnd w:id="0"/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476E6F">
        <w:rPr>
          <w:rFonts w:cs="Times New Roman" w:eastAsia="Times New Roman"/>
          <w:szCs w:val="20"/>
          <w:lang w:eastAsia="hr-HR"/>
        </w:rPr>
        <w:t>Rj</w:t>
      </w:r>
      <w:proofErr w:type="spellEnd"/>
      <w:r w:rsidRPr="00476E6F">
        <w:rPr>
          <w:rFonts w:cs="Times New Roman" w:eastAsia="Times New Roman"/>
          <w:szCs w:val="20"/>
          <w:lang w:eastAsia="hr-HR"/>
        </w:rPr>
        <w:t>.</w:t>
      </w: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76E6F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76E6F">
        <w:rPr>
          <w:rFonts w:cs="Times New Roman" w:eastAsia="Times New Roman"/>
          <w:szCs w:val="20"/>
          <w:lang w:eastAsia="hr-HR"/>
        </w:rPr>
        <w:t xml:space="preserve">               zakonskim zastupnicima dužnika poštom i e-oglasnom pločom </w:t>
      </w: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76E6F">
        <w:rPr>
          <w:rFonts w:cs="Times New Roman" w:eastAsia="Times New Roman"/>
          <w:szCs w:val="20"/>
          <w:lang w:eastAsia="hr-HR"/>
        </w:rPr>
        <w:t xml:space="preserve">               e-oglasna ploča              </w:t>
      </w:r>
    </w:p>
    <w:p w:rsidRDefault="00476E6F" w:rsidP="00476E6F" w:rsidR="00476E6F" w:rsidRPr="00476E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76E6F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476E6F">
        <w:rPr>
          <w:rFonts w:cs="Times New Roman" w:eastAsia="Times New Roman"/>
          <w:szCs w:val="20"/>
          <w:lang w:eastAsia="hr-HR"/>
        </w:rPr>
        <w:t>Sc</w:t>
      </w:r>
      <w:proofErr w:type="spellEnd"/>
      <w:r w:rsidRPr="00476E6F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476E6F" w:rsidP="00476E6F" w:rsidR="00DA0242">
      <w:pPr>
        <w:overflowPunct w:val="false"/>
        <w:autoSpaceDE w:val="false"/>
        <w:autoSpaceDN w:val="false"/>
        <w:adjustRightInd w:val="false"/>
        <w:spacing w:after="0"/>
      </w:pPr>
      <w:r w:rsidRPr="00476E6F">
        <w:rPr>
          <w:rFonts w:cs="Times New Roman" w:eastAsia="Times New Roman"/>
          <w:szCs w:val="20"/>
          <w:lang w:eastAsia="hr-HR"/>
        </w:rPr>
        <w:t>Bj.8.11.2016.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E6F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2CC0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81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St-1030/2016-6</izvorni_sadrzaj>
    <derivirana_varijabla naziv="DomainObject.Oznaka_1">St-1030/2016-6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St-1030/2016</izvorni_sadrzaj>
    <derivirana_varijabla naziv="DomainObject.Predmet.OznakaBroj_1">St-1030/2016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KOR-SAM društvo s ograničenom odgovornošću za proizvodnju, trgovinu i usluge zastupanog po punomoćniku Kornelija Kolarić Jagec; Samir Kolarić</izvorni_sadrzaj>
    <derivirana_varijabla naziv="DomainObject.Predmet.ProtustrankaFormated_1">  KOR-SAM društvo s ograničenom odgovornošću za proizvodnju, trgovinu i usluge zastupanog po punomoćniku Kornelija Kolarić Jagec; Samir Kolarić</derivirana_varijabla>
  </DomainObject.Predmet.ProtustrankaFormated>
  <DomainObject.Predmet.ProtustrankaFormatedOIB>
    <izvorni_sadrzaj>  KOR-SAM društvo s ograničenom odgovornošću za proizvodnju, trgovinu i usluge, OIB 85624777353 zastupanog po punomoćniku Kornelija Kolarić Jagec; Samir Kolarić</izvorni_sadrzaj>
    <derivirana_varijabla naziv="DomainObject.Predmet.ProtustrankaFormatedOIB_1">  KOR-SAM društvo s ograničenom odgovornošću za proizvodnju, trgovinu i usluge, OIB 85624777353 zastupanog po punomoćniku Kornelija Kolarić Jagec; Samir Kolarić</derivirana_varijabla>
  </DomainObject.Predmet.ProtustrankaFormatedOIB>
  <DomainObject.Predmet.ProtustrankaFormatedWithAdress>
    <izvorni_sadrzaj> KOR-SAM društvo s ograničenom odgovornošću za proizvodnju, trgovinu i usluge, Prokljuvani 52/a, 43000 Bjelovar zastupanog po punomoćniku Kornelija Kolarić Jagec; Samir Kolarić</izvorni_sadrzaj>
    <derivirana_varijabla naziv="DomainObject.Predmet.ProtustrankaFormatedWithAdress_1"> KOR-SAM društvo s ograničenom odgovornošću za proizvodnju, trgovinu i usluge, Prokljuvani 52/a, 43000 Bjelovar zastupanog po punomoćniku Kornelija Kolarić Jagec; Samir Kolarić</derivirana_varijabla>
  </DomainObject.Predmet.ProtustrankaFormatedWithAdress>
  <DomainObject.Predmet.ProtustrankaFormatedWithAdressOIB>
    <izvorni_sadrzaj> KOR-SAM društvo s ograničenom odgovornošću za proizvodnju, trgovinu i usluge, OIB 85624777353, Prokljuvani 52/a, 43000 Bjelovar zastupanog po punomoćniku Kornelija Kolarić Jagec; Samir Kolarić</izvorni_sadrzaj>
    <derivirana_varijabla naziv="DomainObject.Predmet.ProtustrankaFormatedWithAdressOIB_1"> KOR-SAM društvo s ograničenom odgovornošću za proizvodnju, trgovinu i usluge, OIB 85624777353, Prokljuvani 52/a, 43000 Bjelovar zastupanog po punomoćniku Kornelija Kolarić Jagec; Samir Kolarić</derivirana_varijabla>
  </DomainObject.Predmet.ProtustrankaFormatedWithAdressOIB>
  <DomainObject.Predmet.ProtustrankaWithAdress>
    <izvorni_sadrzaj>KOR-SAM društvo s ograničenom odgovornošću za proizvodnju, trgovinu i usluge Prokljuvani 52/a, 43000 Bjelovar</izvorni_sadrzaj>
    <derivirana_varijabla naziv="DomainObject.Predmet.ProtustrankaWithAdress_1">KOR-SAM društvo s ograničenom odgovornošću za proizvodnju, trgovinu i usluge Prokljuvani 52/a, 43000 Bjelovar</derivirana_varijabla>
  </DomainObject.Predmet.ProtustrankaWithAdress>
  <DomainObject.Predmet.ProtustrankaWithAdressOIB>
    <izvorni_sadrzaj>KOR-SAM društvo s ograničenom odgovornošću za proizvodnju, trgovinu i usluge, OIB 85624777353, Prokljuvani 52/a, 43000 Bjelovar</izvorni_sadrzaj>
    <derivirana_varijabla naziv="DomainObject.Predmet.ProtustrankaWithAdressOIB_1">KOR-SAM društvo s ograničenom odgovornošću za proizvodnju, trgovinu i usluge, OIB 85624777353, Prokljuvani 52/a, 43000 Bjelovar</derivirana_varijabla>
  </DomainObject.Predmet.ProtustrankaWithAdressOIB>
  <DomainObject.Predmet.ProtustrankaNazivFormated>
    <izvorni_sadrzaj>KOR-SAM društvo s ograničenom odgovornošću za proizvodnju, trgovinu i usluge</izvorni_sadrzaj>
    <derivirana_varijabla naziv="DomainObject.Predmet.ProtustrankaNazivFormated_1">KOR-SAM društvo s ograničenom odgovornošću za proizvodnju, trgovinu i usluge</derivirana_varijabla>
  </DomainObject.Predmet.ProtustrankaNazivFormated>
  <DomainObject.Predmet.ProtustrankaNazivFormatedOIB>
    <izvorni_sadrzaj>KOR-SAM društvo s ograničenom odgovornošću za proizvodnju, trgovinu i usluge, OIB 85624777353</izvorni_sadrzaj>
    <derivirana_varijabla naziv="DomainObject.Predmet.ProtustrankaNazivFormatedOIB_1">KOR-SAM društvo s ograničenom odgovornošću za proizvodnju, trgovinu i usluge, OIB 85624777353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KOR-SAM društvo s ograničenom odgovornošću za proizvodnju, trgovinu i usluge zastupanog po punomoćniku Kornelija Kolarić Jagec; Samir Kolarić</item>
    </izvorni_sadrzaj>
    <derivirana_varijabla naziv="DomainObject.Predmet.ProtuStrankaListFormated_1">
      <item>KOR-SAM društvo s ograničenom odgovornošću za proizvodnju, trgovinu i usluge zastupanog po punomoćniku Kornelija Kolarić Jagec; Samir Kolarić</item>
    </derivirana_varijabla>
  </DomainObject.Predmet.ProtuStrankaListFormated>
  <DomainObject.Predmet.ProtuStrankaListFormatedOIB>
    <izvorni_sadrzaj>
      <item>KOR-SAM društvo s ograničenom odgovornošću za proizvodnju, trgovinu i usluge, OIB 85624777353 zastupanog po punomoćniku Kornelija Kolarić Jagec; Samir Kolarić</item>
    </izvorni_sadrzaj>
    <derivirana_varijabla naziv="DomainObject.Predmet.ProtuStrankaListFormatedOIB_1">
      <item>KOR-SAM društvo s ograničenom odgovornošću za proizvodnju, trgovinu i usluge, OIB 85624777353 zastupanog po punomoćniku Kornelija Kolarić Jagec; Samir Kolarić</item>
    </derivirana_varijabla>
  </DomainObject.Predmet.ProtuStrankaListFormatedOIB>
  <DomainObject.Predmet.ProtuStrankaListFormatedWithAdress>
    <izvorni_sadrzaj>
      <item>KOR-SAM društvo s ograničenom odgovornošću za proizvodnju, trgovinu i usluge, Prokljuvani 52/a, 43000 Bjelovar zastupanog po punomoćniku Kornelija Kolarić Jagec; Samir Kolarić</item>
    </izvorni_sadrzaj>
    <derivirana_varijabla naziv="DomainObject.Predmet.ProtuStrankaListFormatedWithAdress_1">
      <item>KOR-SAM društvo s ograničenom odgovornošću za proizvodnju, trgovinu i usluge, Prokljuvani 52/a, 43000 Bjelovar zastupanog po punomoćniku Kornelija Kolarić Jagec; Samir Kolarić</item>
    </derivirana_varijabla>
  </DomainObject.Predmet.ProtuStrankaListFormatedWithAdress>
  <DomainObject.Predmet.ProtuStrankaListFormatedWithAdressOIB>
    <izvorni_sadrzaj>
      <item>KOR-SAM društvo s ograničenom odgovornošću za proizvodnju, trgovinu i usluge, OIB 85624777353, Prokljuvani 52/a, 43000 Bjelovar zastupanog po punomoćniku Kornelija Kolarić Jagec; Samir Kolarić</item>
    </izvorni_sadrzaj>
    <derivirana_varijabla naziv="DomainObject.Predmet.ProtuStrankaListFormatedWithAdressOIB_1">
      <item>KOR-SAM društvo s ograničenom odgovornošću za proizvodnju, trgovinu i usluge, OIB 85624777353, Prokljuvani 52/a, 43000 Bjelovar zastupanog po punomoćniku Kornelija Kolarić Jagec; Samir Kolarić</item>
    </derivirana_varijabla>
  </DomainObject.Predmet.ProtuStrankaListFormatedWithAdressOIB>
  <DomainObject.Predmet.ProtuStrankaListNazivFormated>
    <izvorni_sadrzaj>
      <item>KOR-SAM društvo s ograničenom odgovornošću za proizvodnju, trgovinu i usluge</item>
    </izvorni_sadrzaj>
    <derivirana_varijabla naziv="DomainObject.Predmet.ProtuStrankaListNazivFormated_1">
      <item>KOR-SAM društvo s ograničenom odgovornošću za proizvodnju, trgovinu i usluge</item>
    </derivirana_varijabla>
  </DomainObject.Predmet.ProtuStrankaListNazivFormated>
  <DomainObject.Predmet.ProtuStrankaListNazivFormatedOIB>
    <izvorni_sadrzaj>
      <item>KOR-SAM društvo s ograničenom odgovornošću za proizvodnju, trgovinu i usluge, OIB 85624777353</item>
    </izvorni_sadrzaj>
    <derivirana_varijabla naziv="DomainObject.Predmet.ProtuStrankaListNazivFormatedOIB_1">
      <item>KOR-SAM društvo s ograničenom odgovornošću za proizvodnju, trgovinu i usluge, OIB 85624777353</item>
    </derivirana_varijabla>
  </DomainObject.Predmet.ProtuStrankaListNazivFormatedOIB>
  <DomainObject.Predmet.OstaliListFormated>
    <izvorni_sadrzaj>
      <item>Kornelija Kolarić Jagec punomoćnik sudionika u postupku KOR-SAM društvo s ograničenom odgovornošću za proizvodnju, trgovinu i usluge</item>
      <item>Samir Kolarić punomoćnik sudionika u postupku KOR-SAM društvo s ograničenom odgovornošću za proizvodnju, trgovinu i usluge</item>
    </izvorni_sadrzaj>
    <derivirana_varijabla naziv="DomainObject.Predmet.OstaliListFormated_1">
      <item>Kornelija Kolarić Jagec punomoćnik sudionika u postupku KOR-SAM društvo s ograničenom odgovornošću za proizvodnju, trgovinu i usluge</item>
      <item>Samir Kolarić punomoćnik sudionika u postupku KOR-SAM društvo s ograničenom odgovornošću za proizvodnju, trgovinu i usluge</item>
    </derivirana_varijabla>
  </DomainObject.Predmet.OstaliListFormated>
  <DomainObject.Predmet.OstaliListFormatedOIB>
    <izvorni_sadrzaj>
      <item>Kornelija Kolarić Jagec, OIB 39324988318 punomoćnik sudionika u postupku KOR-SAM društvo s ograničenom odgovornošću za proizvodnju, trgovinu i usluge</item>
      <item>Samir Kolarić, OIB 13192007823 punomoćnik sudionika u postupku KOR-SAM društvo s ograničenom odgovornošću za proizvodnju, trgovinu i usluge</item>
    </izvorni_sadrzaj>
    <derivirana_varijabla naziv="DomainObject.Predmet.OstaliListFormatedOIB_1">
      <item>Kornelija Kolarić Jagec, OIB 39324988318 punomoćnik sudionika u postupku KOR-SAM društvo s ograničenom odgovornošću za proizvodnju, trgovinu i usluge</item>
      <item>Samir Kolarić, OIB 13192007823 punomoćnik sudionika u postupku KOR-SAM društvo s ograničenom odgovornošću za proizvodnju, trgovinu i usluge</item>
    </derivirana_varijabla>
  </DomainObject.Predmet.OstaliListFormatedOIB>
  <DomainObject.Predmet.OstaliListFormatedWithAdress>
    <izvorni_sadrzaj>
      <item>Kornelija Kolarić Jagec, Bilogorska 10, 43000 Bjelovar punomoćnik sudionika u postupku KOR-SAM društvo s ograničenom odgovornošću za proizvodnju, trgovinu i usluge</item>
      <item>Samir Kolarić, Trg Antuna Gustava Matoša 10, 43000 Bjelovar punomoćnik sudionika u postupku KOR-SAM društvo s ograničenom odgovornošću za proizvodnju, trgovinu i usluge</item>
    </izvorni_sadrzaj>
    <derivirana_varijabla naziv="DomainObject.Predmet.OstaliListFormatedWithAdress_1">
      <item>Kornelija Kolarić Jagec, Bilogorska 10, 43000 Bjelovar punomoćnik sudionika u postupku KOR-SAM društvo s ograničenom odgovornošću za proizvodnju, trgovinu i usluge</item>
      <item>Samir Kolarić, Trg Antuna Gustava Matoša 10, 43000 Bjelovar punomoćnik sudionika u postupku KOR-SAM društvo s ograničenom odgovornošću za proizvodnju, trgovinu i usluge</item>
    </derivirana_varijabla>
  </DomainObject.Predmet.OstaliListFormatedWithAdress>
  <DomainObject.Predmet.OstaliListFormatedWithAdressOIB>
    <izvorni_sadrzaj>
      <item>Kornelija Kolarić Jagec, OIB 39324988318, Bilogorska 10, 43000 Bjelovar punomoćnik sudionika u postupku KOR-SAM društvo s ograničenom odgovornošću za proizvodnju, trgovinu i usluge</item>
      <item>Samir Kolarić, OIB 13192007823, Trg Antuna Gustava Matoša 10, 43000 Bjelovar punomoćnik sudionika u postupku KOR-SAM društvo s ograničenom odgovornošću za proizvodnju, trgovinu i usluge</item>
    </izvorni_sadrzaj>
    <derivirana_varijabla naziv="DomainObject.Predmet.OstaliListFormatedWithAdressOIB_1">
      <item>Kornelija Kolarić Jagec, OIB 39324988318, Bilogorska 10, 43000 Bjelovar punomoćnik sudionika u postupku KOR-SAM društvo s ograničenom odgovornošću za proizvodnju, trgovinu i usluge</item>
      <item>Samir Kolarić, OIB 13192007823, Trg Antuna Gustava Matoša 10, 43000 Bjelovar punomoćnik sudionika u postupku KOR-SAM društvo s ograničenom odgovornošću za proizvodnju, trgovinu i usluge</item>
    </derivirana_varijabla>
  </DomainObject.Predmet.OstaliListFormatedWithAdressOIB>
  <DomainObject.Predmet.OstaliListNazivFormated>
    <izvorni_sadrzaj>
      <item>Kornelija Kolarić Jagec</item>
      <item>Samir Kolarić</item>
    </izvorni_sadrzaj>
    <derivirana_varijabla naziv="DomainObject.Predmet.OstaliListNazivFormated_1">
      <item>Kornelija Kolarić Jagec</item>
      <item>Samir Kolarić</item>
    </derivirana_varijabla>
  </DomainObject.Predmet.OstaliListNazivFormated>
  <DomainObject.Predmet.OstaliListNazivFormatedOIB>
    <izvorni_sadrzaj>
      <item>Kornelija Kolarić Jagec, OIB 39324988318</item>
      <item>Samir Kolarić, OIB 13192007823</item>
    </izvorni_sadrzaj>
    <derivirana_varijabla naziv="DomainObject.Predmet.OstaliListNazivFormatedOIB_1">
      <item>Kornelija Kolarić Jagec, OIB 39324988318</item>
      <item>Samir Kolarić, OIB 13192007823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St-1030/2016-6</izvorni_sadrzaj>
    <derivirana_varijabla naziv="DomainObject.PoslovniBrojDokumenta_1">St-1030/2016-6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KOR-SAM društvo s ograničenom odgovornošću za proizvodnju, trgovinu i usluge</izvorni_sadrzaj>
    <derivirana_varijabla naziv="DomainObject.Predmet.ProtustrankaIDrugi_1">KOR-SAM društvo s ograničenom odgovornošću za proizvodnju, trgovinu i usluge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KOR-SAM društvo s ograničenom odgovornošću za proizvodnju, trgovinu i usluge, OIB 85624777353, Prokljuvani 52/a, 43000 Bjelovar</izvorni_sadrzaj>
    <derivirana_varijabla naziv="DomainObject.Predmet.ProtustrankaIDrugiAdressOIB_1">KOR-SAM društvo s ograničenom odgovornošću za proizvodnju, trgovinu i usluge, OIB 85624777353, Prokljuvani 52/a,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KOR-SAM društvo s ograničenom odgovornošću za proizvodnju, trgovinu i usluge</item>
      <item>Kornelija Kolarić Jagec</item>
      <item>Samir Kolarić</item>
    </izvorni_sadrzaj>
    <derivirana_varijabla naziv="DomainObject.Predmet.SudioniciListNaziv_1">
      <item>FINA, RC ZAGREB, Podružnica Bjelovar</item>
      <item>KOR-SAM društvo s ograničenom odgovornošću za proizvodnju, trgovinu i usluge</item>
      <item>Kornelija Kolarić Jagec</item>
      <item>Samir Kolarić</item>
    </derivirana_varijabla>
  </DomainObject.Predmet.SudioniciListNaziv>
  <DomainObject.Predmet.SudioniciListAdressOIB>
    <izvorni_sadrzaj>
      <item>FINA, RC ZAGREB, Podružnica Bjelovar, OIB 85821130368, Frana Supila 4,43000 Bjelovar</item>
      <item>KOR-SAM društvo s ograničenom odgovornošću za proizvodnju, trgovinu i usluge, OIB 85624777353, Prokljuvani 52/a,43000 Bjelovar</item>
      <item>Kornelija Kolarić Jagec, OIB 39324988318, Bilogorska 10,43000 Bjelovar</item>
      <item>Samir Kolarić, OIB 13192007823, Trg Antuna Gustava Matoša 10,43000 Bjelovar</item>
    </izvorni_sadrzaj>
    <derivirana_varijabla naziv="DomainObject.Predmet.SudioniciListAdressOIB_1">
      <item>FINA, RC ZAGREB, Podružnica Bjelovar, OIB 85821130368, Frana Supila 4,43000 Bjelovar</item>
      <item>KOR-SAM društvo s ograničenom odgovornošću za proizvodnju, trgovinu i usluge, OIB 85624777353, Prokljuvani 52/a,43000 Bjelovar</item>
      <item>Kornelija Kolarić Jagec, OIB 39324988318, Bilogorska 10,43000 Bjelovar</item>
      <item>Samir Kolarić, OIB 13192007823, Trg Antuna Gustava Matoša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2E53EC-759F-4B20-8E58-1CDBE5F690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949</properties:Characters>
  <properties:Lines>45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2016-11-08T08:33:00Z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St-1030/2016-6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