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4586" w14:paraId="7454586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59707C">
        <w:t xml:space="preserve">                   St-</w:t>
      </w:r>
      <w:r w:rsidR="00B64D3E">
        <w:t>4013</w:t>
      </w:r>
      <w:r w:rsidR="00C11065">
        <w:t>/16-1</w:t>
      </w:r>
      <w:r w:rsidR="00B64D3E">
        <w:t>0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B64D3E">
        <w:rPr>
          <w:caps/>
        </w:rPr>
        <w:t>Rozel</w:t>
      </w:r>
      <w:r w:rsidR="00B64D3E">
        <w:t xml:space="preserve"> d.o.o., OIB:96936208506, Zagreb, Našička 12</w:t>
      </w:r>
      <w:r w:rsidR="007321CA">
        <w:t xml:space="preserve">, dana </w:t>
      </w:r>
      <w:r w:rsidR="00720767">
        <w:t>8</w:t>
      </w:r>
      <w:r>
        <w:t xml:space="preserve">. </w:t>
      </w:r>
      <w:r w:rsidR="007321CA">
        <w:t>studenog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B64D3E">
        <w:rPr>
          <w:caps/>
        </w:rPr>
        <w:t>Rozel</w:t>
      </w:r>
      <w:r w:rsidR="00B64D3E">
        <w:t xml:space="preserve"> d.o.o., OIB:96936208506, Zagreb, Našička 12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B64D3E">
        <w:t>401316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B64D3E">
        <w:rPr>
          <w:caps/>
        </w:rPr>
        <w:t>Rozel</w:t>
      </w:r>
      <w:r w:rsidR="00B64D3E">
        <w:t xml:space="preserve"> d.o.o., OIB:96936208506, Zagreb, Našička 12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64D3E">
        <w:t>208</w:t>
      </w:r>
      <w:r>
        <w:t xml:space="preserve"> dana, u ukupnom iznosu od </w:t>
      </w:r>
      <w:r w:rsidR="00B64D3E">
        <w:t>548.257,70</w:t>
      </w:r>
      <w:r w:rsidR="00C11065">
        <w:t xml:space="preserve"> kn, kao i da dužnik ima </w:t>
      </w:r>
      <w:r w:rsidR="00B64D3E">
        <w:t>1</w:t>
      </w:r>
      <w:r>
        <w:t xml:space="preserve"> zaposleni</w:t>
      </w:r>
      <w:r w:rsidR="00C11065">
        <w:t>ka</w:t>
      </w:r>
      <w:r>
        <w:t xml:space="preserve">. S obzirom na to da predlagatelj vodi Očevidnik redoslijeda osnova za plaćanje, sud je prihvatio predlagateljeve </w:t>
      </w:r>
      <w:r>
        <w:lastRenderedPageBreak/>
        <w:t xml:space="preserve">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B64D3E">
        <w:t>24</w:t>
      </w:r>
      <w:r>
        <w:t xml:space="preserve">. </w:t>
      </w:r>
      <w:r w:rsidR="007321CA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B64D3E">
        <w:t>20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Zagrebu 8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3A4D0D" w:rsidR="003A4D0D">
      <w:r>
        <w:t>DNA:</w:t>
      </w:r>
    </w:p>
    <w:p w:rsidRDefault="003A4D0D" w:rsidP="003A4D0D" w:rsidR="003A4D0D">
      <w:pPr>
        <w:pStyle w:val="Odlomakpopisa"/>
        <w:numPr>
          <w:ilvl w:val="0"/>
          <w:numId w:val="2"/>
        </w:numPr>
      </w:pPr>
      <w:r>
        <w:t>e-Oglasna ploča</w:t>
      </w:r>
    </w:p>
    <w:p w:rsidRDefault="00720767" w:rsidP="003A4D0D" w:rsidR="00720767">
      <w:pPr>
        <w:pStyle w:val="Odlomakpopisa"/>
        <w:numPr>
          <w:ilvl w:val="0"/>
          <w:numId w:val="2"/>
        </w:numPr>
      </w:pPr>
      <w:r>
        <w:t>računovodstvo TSZG – po uplati</w:t>
      </w:r>
    </w:p>
    <w:p w:rsidRDefault="003A4D0D" w:rsidP="003A4D0D" w:rsidR="003A4D0D">
      <w:pPr>
        <w:pStyle w:val="Odlomakpopisa"/>
      </w:pPr>
    </w:p>
    <w:p w:rsidRDefault="00720767" w:rsidP="003A4D0D" w:rsidR="00720767">
      <w:pPr>
        <w:pStyle w:val="Odlomakpopisa"/>
      </w:pPr>
    </w:p>
    <w:sectPr w:rsidSect="007321CA" w:rsidR="0072076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3A4D0D" w:rsidR="003A4D0D">
    <w:pPr>
      <w:pStyle w:val="Zaglavlje"/>
      <w:tabs>
        <w:tab w:pos="7513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4118D">
          <w:rPr>
            <w:noProof/>
          </w:rPr>
          <w:t>2</w:t>
        </w:r>
        <w:r>
          <w:fldChar w:fldCharType="end"/>
        </w:r>
      </w:sdtContent>
    </w:sdt>
    <w:r w:rsidR="0059707C">
      <w:tab/>
      <w:t>St-</w:t>
    </w:r>
    <w:r w:rsidR="00B64D3E">
      <w:t>4013</w:t>
    </w:r>
    <w:r w:rsidR="0059707C">
      <w:t>/16-</w:t>
    </w:r>
    <w:r w:rsidR="00C11065">
      <w:t>1</w:t>
    </w:r>
    <w:r w:rsidR="00B64D3E">
      <w:t>0</w:t>
    </w:r>
  </w:p>
  <w:p w:rsidRDefault="003A4D0D" w:rsidR="003A4D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454548"/>
    <w:rsid w:val="0059707C"/>
    <w:rsid w:val="006036EA"/>
    <w:rsid w:val="00720767"/>
    <w:rsid w:val="007321CA"/>
    <w:rsid w:val="00A74EE4"/>
    <w:rsid w:val="00B4118D"/>
    <w:rsid w:val="00B64D3E"/>
    <w:rsid w:val="00BC2C57"/>
    <w:rsid w:val="00BE3772"/>
    <w:rsid w:val="00C11065"/>
    <w:rsid w:val="00E33188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1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1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1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1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18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18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18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18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St-4013/2016</izvorni_sadrzaj>
    <derivirana_varijabla naziv="DomainObject.Predmet.OznakaBroj_1">St-4013/2016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ROZEL d.o.o.</izvorni_sadrzaj>
    <derivirana_varijabla naziv="DomainObject.Predmet.ProtustrankaFormated_1">  ROZEL d.o.o.</derivirana_varijabla>
  </DomainObject.Predmet.ProtustrankaFormated>
  <DomainObject.Predmet.ProtustrankaFormatedOIB>
    <izvorni_sadrzaj>  ROZEL d.o.o., OIB 96936208506</izvorni_sadrzaj>
    <derivirana_varijabla naziv="DomainObject.Predmet.ProtustrankaFormatedOIB_1">  ROZEL d.o.o., OIB 96936208506</derivirana_varijabla>
  </DomainObject.Predmet.ProtustrankaFormatedOIB>
  <DomainObject.Predmet.ProtustrankaFormatedWithAdress>
    <izvorni_sadrzaj> ROZEL d.o.o., Našička 12, 10000 Zagreb</izvorni_sadrzaj>
    <derivirana_varijabla naziv="DomainObject.Predmet.ProtustrankaFormatedWithAdress_1"> ROZEL d.o.o., Našička 12, 10000 Zagreb</derivirana_varijabla>
  </DomainObject.Predmet.ProtustrankaFormatedWithAdress>
  <DomainObject.Predmet.ProtustrankaFormatedWithAdressOIB>
    <izvorni_sadrzaj> ROZEL d.o.o., OIB 96936208506, Našička 12, 10000 Zagreb</izvorni_sadrzaj>
    <derivirana_varijabla naziv="DomainObject.Predmet.ProtustrankaFormatedWithAdressOIB_1"> ROZEL d.o.o., OIB 96936208506, Našička 12, 10000 Zagreb</derivirana_varijabla>
  </DomainObject.Predmet.ProtustrankaFormatedWithAdressOIB>
  <DomainObject.Predmet.ProtustrankaWithAdress>
    <izvorni_sadrzaj>ROZEL d.o.o. Našička 12, 10000 Zagreb</izvorni_sadrzaj>
    <derivirana_varijabla naziv="DomainObject.Predmet.ProtustrankaWithAdress_1">ROZEL d.o.o. Našička 12, 10000 Zagreb</derivirana_varijabla>
  </DomainObject.Predmet.ProtustrankaWithAdress>
  <DomainObject.Predmet.ProtustrankaWithAdressOIB>
    <izvorni_sadrzaj>ROZEL d.o.o., OIB 96936208506, Našička 12, 10000 Zagreb</izvorni_sadrzaj>
    <derivirana_varijabla naziv="DomainObject.Predmet.ProtustrankaWithAdressOIB_1">ROZEL d.o.o., OIB 96936208506, Našička 12, 10000 Zagreb</derivirana_varijabla>
  </DomainObject.Predmet.ProtustrankaWithAdressOIB>
  <DomainObject.Predmet.ProtustrankaNazivFormated>
    <izvorni_sadrzaj>ROZEL d.o.o.</izvorni_sadrzaj>
    <derivirana_varijabla naziv="DomainObject.Predmet.ProtustrankaNazivFormated_1">ROZEL d.o.o.</derivirana_varijabla>
  </DomainObject.Predmet.ProtustrankaNazivFormated>
  <DomainObject.Predmet.ProtustrankaNazivFormatedOIB>
    <izvorni_sadrzaj>ROZEL d.o.o., OIB 96936208506</izvorni_sadrzaj>
    <derivirana_varijabla naziv="DomainObject.Predmet.ProtustrankaNazivFormatedOIB_1">ROZEL d.o.o., OIB 96936208506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ROZEL d.o.o.</item>
    </izvorni_sadrzaj>
    <derivirana_varijabla naziv="DomainObject.Predmet.ProtuStrankaListFormated_1">
      <item>ROZEL d.o.o.</item>
    </derivirana_varijabla>
  </DomainObject.Predmet.ProtuStrankaListFormated>
  <DomainObject.Predmet.ProtuStrankaListFormatedOIB>
    <izvorni_sadrzaj>
      <item>ROZEL d.o.o., OIB 96936208506</item>
    </izvorni_sadrzaj>
    <derivirana_varijabla naziv="DomainObject.Predmet.ProtuStrankaListFormatedOIB_1">
      <item>ROZEL d.o.o., OIB 96936208506</item>
    </derivirana_varijabla>
  </DomainObject.Predmet.ProtuStrankaListFormatedOIB>
  <DomainObject.Predmet.ProtuStrankaListFormatedWithAdress>
    <izvorni_sadrzaj>
      <item>ROZEL d.o.o., Našička 12, 10000 Zagreb</item>
    </izvorni_sadrzaj>
    <derivirana_varijabla naziv="DomainObject.Predmet.ProtuStrankaListFormatedWithAdress_1">
      <item>ROZEL d.o.o., Našička 12, 10000 Zagreb</item>
    </derivirana_varijabla>
  </DomainObject.Predmet.ProtuStrankaListFormatedWithAdress>
  <DomainObject.Predmet.ProtuStrankaListFormatedWithAdressOIB>
    <izvorni_sadrzaj>
      <item>ROZEL d.o.o., OIB 96936208506, Našička 12, 10000 Zagreb</item>
    </izvorni_sadrzaj>
    <derivirana_varijabla naziv="DomainObject.Predmet.ProtuStrankaListFormatedWithAdressOIB_1">
      <item>ROZEL d.o.o., OIB 96936208506, Našička 12, 10000 Zagreb</item>
    </derivirana_varijabla>
  </DomainObject.Predmet.ProtuStrankaListFormatedWithAdressOIB>
  <DomainObject.Predmet.ProtuStrankaListNazivFormated>
    <izvorni_sadrzaj>
      <item>ROZEL d.o.o.</item>
    </izvorni_sadrzaj>
    <derivirana_varijabla naziv="DomainObject.Predmet.ProtuStrankaListNazivFormated_1">
      <item>ROZEL d.o.o.</item>
    </derivirana_varijabla>
  </DomainObject.Predmet.ProtuStrankaListNazivFormated>
  <DomainObject.Predmet.ProtuStrankaListNazivFormatedOIB>
    <izvorni_sadrzaj>
      <item>ROZEL d.o.o., OIB 96936208506</item>
    </izvorni_sadrzaj>
    <derivirana_varijabla naziv="DomainObject.Predmet.ProtuStrankaListNazivFormatedOIB_1">
      <item>ROZEL d.o.o., OIB 96936208506</item>
    </derivirana_varijabla>
  </DomainObject.Predmet.ProtuStrankaListNazivFormatedOIB>
  <DomainObject.Predmet.OstaliListFormated>
    <izvorni_sadrzaj>
      <item>Danijel Romić</item>
      <item>Elvira Romić</item>
    </izvorni_sadrzaj>
    <derivirana_varijabla naziv="DomainObject.Predmet.OstaliListFormated_1">
      <item>Danijel Romić</item>
      <item>Elvira Romić</item>
    </derivirana_varijabla>
  </DomainObject.Predmet.OstaliListFormated>
  <DomainObject.Predmet.OstaliListFormatedOIB>
    <izvorni_sadrzaj>
      <item>Danijel Romić, OIB 38142740720</item>
      <item>Elvira Romić, OIB 53979562537</item>
    </izvorni_sadrzaj>
    <derivirana_varijabla naziv="DomainObject.Predmet.OstaliListFormatedOIB_1">
      <item>Danijel Romić, OIB 38142740720</item>
      <item>Elvira Romić, OIB 53979562537</item>
    </derivirana_varijabla>
  </DomainObject.Predmet.OstaliListFormatedOIB>
  <DomainObject.Predmet.OstaliListFormatedWithAdress>
    <izvorni_sadrzaj>
      <item>Danijel Romić, Počiteljska Ulica 5, 10000 Zagreb</item>
      <item>Elvira Romić, Rebar 66c, 10000 Zagreb</item>
    </izvorni_sadrzaj>
    <derivirana_varijabla naziv="DomainObject.Predmet.OstaliListFormatedWithAdress_1">
      <item>Danijel Romić, Počiteljska Ulica 5, 10000 Zagreb</item>
      <item>Elvira Romić, Rebar 66c, 10000 Zagreb</item>
    </derivirana_varijabla>
  </DomainObject.Predmet.OstaliListFormatedWithAdress>
  <DomainObject.Predmet.OstaliListFormatedWithAdressOIB>
    <izvorni_sadrzaj>
      <item>Danijel Romić, OIB 38142740720, Počiteljska Ulica 5, 10000 Zagreb</item>
      <item>Elvira Romić, OIB 53979562537, Rebar 66c, 10000 Zagreb</item>
    </izvorni_sadrzaj>
    <derivirana_varijabla naziv="DomainObject.Predmet.OstaliListFormatedWithAdressOIB_1">
      <item>Danijel Romić, OIB 38142740720, Počiteljska Ulica 5, 10000 Zagreb</item>
      <item>Elvira Romić, OIB 53979562537, Rebar 66c, 10000 Zagreb</item>
    </derivirana_varijabla>
  </DomainObject.Predmet.OstaliListFormatedWithAdressOIB>
  <DomainObject.Predmet.OstaliListNazivFormated>
    <izvorni_sadrzaj>
      <item>Danijel Romić</item>
      <item>Elvira Romić</item>
    </izvorni_sadrzaj>
    <derivirana_varijabla naziv="DomainObject.Predmet.OstaliListNazivFormated_1">
      <item>Danijel Romić</item>
      <item>Elvira Romić</item>
    </derivirana_varijabla>
  </DomainObject.Predmet.OstaliListNazivFormated>
  <DomainObject.Predmet.OstaliListNazivFormatedOIB>
    <izvorni_sadrzaj>
      <item>Danijel Romić, OIB 38142740720</item>
      <item>Elvira Romić, OIB 53979562537</item>
    </izvorni_sadrzaj>
    <derivirana_varijabla naziv="DomainObject.Predmet.OstaliListNazivFormatedOIB_1">
      <item>Danijel Romić, OIB 38142740720</item>
      <item>Elvira Romić, OIB 53979562537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ROZEL d.o.o.</izvorni_sadrzaj>
    <derivirana_varijabla naziv="DomainObject.Predmet.ProtustrankaIDrugi_1">ROZEL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ROZEL d.o.o., OIB 96936208506, Našička 12, 10000 Zagreb</izvorni_sadrzaj>
    <derivirana_varijabla naziv="DomainObject.Predmet.ProtustrankaIDrugiAdressOIB_1">ROZEL d.o.o., OIB 96936208506, Našička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ROZEL d.o.o.</item>
      <item>Danijel Romić</item>
      <item>Elvira Romić</item>
    </izvorni_sadrzaj>
    <derivirana_varijabla naziv="DomainObject.Predmet.SudioniciListNaziv_1">
      <item>FINA Regionalni centar Zagreb</item>
      <item>ROZEL d.o.o.</item>
      <item>Danijel Romić</item>
      <item>Elvira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  <item>Elvira Romić, OIB 53979562537, Rebar 66c,10000 Zagreb</item>
    </izvorni_sadrzaj>
    <derivirana_varijabla naziv="DomainObject.Predmet.SudioniciListAdressOIB_1"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  <item>Elvira Romić, OIB 53979562537, Rebar 66c,10000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96936208506</item>
      <item>, OIB 38142740720</item>
      <item>, OIB 53979562537</item>
    </izvorni_sadrzaj>
    <derivirana_varijabla naziv="DomainObject.Predmet.SudioniciListNazivOIB_1">
      <item>, OIB 85821130368</item>
      <item>, OIB 96936208506</item>
      <item>, OIB 38142740720</item>
      <item>, OIB 53979562537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896</properties:Words>
  <properties:Characters>5012</properties:Characters>
  <properties:Lines>99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2017-11-08T10:48:00Z</dcterms:created>
  <dc:creator>Valentina Kranjčić</dc:creator>
  <cp:lastModifiedBy>Valentina Kranjčić</cp:lastModifiedBy>
  <cp:lastPrinted>2017-11-08T10:48:00Z</cp:lastPrinted>
  <dcterms:modified xmlns:xsi="http://www.w3.org/2001/XMLSchema-instance" xsi:type="dcterms:W3CDTF">2017-11-08T10:49:00Z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