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b5d92" w14:paraId="44b5d92"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D40F26" w:rsidRPr="00D40F26">
        <w:rPr>
          <w:szCs w:val="24"/>
        </w:rPr>
        <w:t>POLJUD VILE d.o.o., OIB: 88953373589, Split, Zrinjsko Frankopanska 64</w:t>
      </w:r>
      <w:r w:rsidR="00C9550E">
        <w:rPr>
          <w:szCs w:val="24"/>
        </w:rPr>
        <w:t xml:space="preserve">, </w:t>
      </w:r>
      <w:r w:rsidR="00564E07">
        <w:rPr>
          <w:szCs w:val="24"/>
          <w:lang w:val="hr-HR"/>
        </w:rPr>
        <w:t xml:space="preserve">dana </w:t>
      </w:r>
      <w:r w:rsidR="00780EFF">
        <w:rPr>
          <w:szCs w:val="24"/>
          <w:lang w:val="hr-HR"/>
        </w:rPr>
        <w:t>1. ožujka 2017</w:t>
      </w:r>
      <w:r w:rsidR="00081C61" w:rsidRPr="00564E07">
        <w:rPr>
          <w:szCs w:val="24"/>
          <w:lang w:val="hr-HR"/>
        </w:rPr>
        <w:t xml:space="preserve">.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D40F26" w:rsidRPr="00D40F26">
        <w:rPr>
          <w:rFonts w:cs="Times New Roman" w:eastAsia="Times New Roman"/>
          <w:szCs w:val="24"/>
          <w:lang w:eastAsia="hr-HR"/>
        </w:rPr>
        <w:t>POLJUD VILE d.o.o., OIB: 88953373589, Split, Zrinjsko Frankopanska 64</w:t>
      </w:r>
      <w:r w:rsidRPr="00564E07">
        <w:t xml:space="preserve">. </w:t>
      </w:r>
    </w:p>
    <w:p w:rsidRDefault="00381069" w:rsidP="00564E07" w:rsidR="00381069" w:rsidRPr="00564E07">
      <w:pPr>
        <w:spacing w:before="200"/>
        <w:ind w:firstLine="708"/>
        <w:jc w:val="both"/>
      </w:pPr>
      <w:r w:rsidRPr="00564E07">
        <w:t>II. Ročište radi očitovanja o prijedlogu za otvaranje stečaj</w:t>
      </w:r>
      <w:r w:rsidR="005E4637">
        <w:t xml:space="preserve">nog postupka određuje se za dan </w:t>
      </w:r>
      <w:r w:rsidR="003E5C18">
        <w:t>29. ožujka 2017.</w:t>
      </w:r>
      <w:r w:rsidRPr="00564E07">
        <w:t xml:space="preserve"> god</w:t>
      </w:r>
      <w:r w:rsidR="00DE5984">
        <w:t xml:space="preserve">ine </w:t>
      </w:r>
      <w:r w:rsidRPr="00564E07">
        <w:t>u</w:t>
      </w:r>
      <w:r w:rsidR="005E4637">
        <w:t xml:space="preserve"> </w:t>
      </w:r>
      <w:r w:rsidR="003E5C18">
        <w:t>09</w:t>
      </w:r>
      <w:r w:rsidR="005E4637">
        <w:t>:</w:t>
      </w:r>
      <w:r w:rsidR="00D40F26">
        <w:t>3</w:t>
      </w:r>
      <w:r w:rsidR="005E4637">
        <w:t>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3E5C18" w:rsidR="00D40F26"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w:t>
      </w:r>
      <w:r w:rsidR="00D40F26">
        <w:rPr>
          <w:szCs w:val="24"/>
        </w:rPr>
        <w:t>ci</w:t>
      </w:r>
      <w:r w:rsidRPr="00564E07">
        <w:rPr>
          <w:szCs w:val="24"/>
        </w:rPr>
        <w:t xml:space="preserve"> po zakonu dužnika</w:t>
      </w:r>
      <w:r w:rsidR="003E5C18">
        <w:rPr>
          <w:szCs w:val="24"/>
        </w:rPr>
        <w:t xml:space="preserve"> </w:t>
      </w:r>
      <w:r w:rsidR="00D40F26" w:rsidRPr="00D40F26">
        <w:rPr>
          <w:szCs w:val="24"/>
        </w:rPr>
        <w:t>Ana Petrić</w:t>
      </w:r>
      <w:r w:rsidR="00D40F26">
        <w:rPr>
          <w:szCs w:val="24"/>
        </w:rPr>
        <w:t xml:space="preserve">, </w:t>
      </w:r>
      <w:r w:rsidR="00D40F26" w:rsidRPr="00D40F26">
        <w:rPr>
          <w:szCs w:val="24"/>
        </w:rPr>
        <w:t>Solin, Put Mira 41</w:t>
      </w:r>
      <w:r w:rsidR="00D40F26">
        <w:rPr>
          <w:szCs w:val="24"/>
        </w:rPr>
        <w:t xml:space="preserve">, OIB: 53605190743 i </w:t>
      </w:r>
      <w:r w:rsidR="00D40F26" w:rsidRPr="00D40F26">
        <w:rPr>
          <w:szCs w:val="24"/>
        </w:rPr>
        <w:t>Milenko Jurković</w:t>
      </w:r>
      <w:r w:rsidR="00D40F26">
        <w:rPr>
          <w:szCs w:val="24"/>
        </w:rPr>
        <w:t>,</w:t>
      </w:r>
      <w:r w:rsidR="00D40F26" w:rsidRPr="00D40F26">
        <w:rPr>
          <w:szCs w:val="24"/>
        </w:rPr>
        <w:t xml:space="preserve"> Metković, Paška Baburice 16</w:t>
      </w:r>
      <w:r w:rsidR="00D40F26">
        <w:rPr>
          <w:szCs w:val="24"/>
        </w:rPr>
        <w:t>, OIB: 54263862602.</w:t>
      </w:r>
    </w:p>
    <w:p w:rsidRDefault="00D40F26" w:rsidP="00564E07" w:rsidR="00381069" w:rsidRPr="00564E07">
      <w:pPr>
        <w:spacing w:before="200"/>
        <w:ind w:firstLine="708"/>
        <w:jc w:val="both"/>
      </w:pPr>
      <w:r>
        <w:t>IV. Nalaže se zastupnicima</w:t>
      </w:r>
      <w:r w:rsidR="00381069" w:rsidRPr="00564E07">
        <w:t xml:space="preserve"> po zakonu dužnika </w:t>
      </w:r>
      <w:r>
        <w:t>Ani Petrić i Milenku Jurkoviću</w:t>
      </w:r>
      <w:r w:rsidR="00381069" w:rsidRPr="00564E07">
        <w:t>, da u roku od osam (8) dana, pozivom na gorn</w:t>
      </w:r>
      <w:r>
        <w:t xml:space="preserve">ji poslovni broj spisa, dostave </w:t>
      </w:r>
      <w:r w:rsidR="00381069" w:rsidRPr="00564E07">
        <w:t xml:space="preserve">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lastRenderedPageBreak/>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w:t>
      </w:r>
      <w:r w:rsidR="003E5C18">
        <w:rPr>
          <w:szCs w:val="24"/>
        </w:rPr>
        <w:t xml:space="preserve"> s bilo kojeg od njegovih računa</w:t>
      </w:r>
      <w:r w:rsidRPr="00564E07">
        <w:rPr>
          <w:szCs w:val="24"/>
        </w:rPr>
        <w:t xml:space="preserve">.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3E5C18">
        <w:rPr>
          <w:szCs w:val="24"/>
        </w:rPr>
        <w:t xml:space="preserve">dana </w:t>
      </w:r>
      <w:r w:rsidR="00D40F26">
        <w:rPr>
          <w:szCs w:val="24"/>
        </w:rPr>
        <w:t>9</w:t>
      </w:r>
      <w:r w:rsidR="003E5C18">
        <w:rPr>
          <w:szCs w:val="24"/>
        </w:rPr>
        <w:t>. kolovoz</w:t>
      </w:r>
      <w:r w:rsidR="00C9550E">
        <w:rPr>
          <w:szCs w:val="24"/>
        </w:rPr>
        <w:t>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D40F26" w:rsidRPr="00557604">
        <w:rPr>
          <w:rFonts w:cs="Times New Roman"/>
          <w:szCs w:val="24"/>
        </w:rPr>
        <w:t>POLJUD VILE d.o.o., OIB: 88953373589, Split, Zrinjsko Frankopanska 64</w:t>
      </w:r>
      <w:r w:rsidR="00C9550E">
        <w:rPr>
          <w:rFonts w:cs="Times New Roman" w:eastAsia="Times New Roman"/>
          <w:szCs w:val="24"/>
          <w:lang w:eastAsia="hr-HR"/>
        </w:rPr>
        <w:t xml:space="preserve">, </w:t>
      </w:r>
      <w:r w:rsidR="00FB2808">
        <w:t>sukladno odredbi</w:t>
      </w:r>
      <w:r w:rsidRPr="00564E07">
        <w:t xml:space="preserve"> čl. </w:t>
      </w:r>
      <w:r w:rsidR="003E5C18">
        <w:t>110</w:t>
      </w:r>
      <w:r w:rsidRPr="00564E07">
        <w:t>. st.</w:t>
      </w:r>
      <w:r w:rsidR="003E5C18">
        <w:t xml:space="preserve"> 1</w:t>
      </w:r>
      <w:r w:rsidRPr="00564E07">
        <w:t xml:space="preserve">.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D40F26">
        <w:t>6. srpnja</w:t>
      </w:r>
      <w:r w:rsidR="003E5C18">
        <w:t xml:space="preserve"> 2016.</w:t>
      </w:r>
      <w:r w:rsidR="00FB2808">
        <w:t xml:space="preserve"> godine</w:t>
      </w:r>
      <w:r w:rsidRPr="00564E07">
        <w:t xml:space="preserve"> u Očevidniku redoslijeda osnova za plaćanje ima evidentirane neizvršene osnove za plaćanje u neprekinutom razdoblju od </w:t>
      </w:r>
      <w:r w:rsidR="003E5C18">
        <w:t xml:space="preserve">120 </w:t>
      </w:r>
      <w:r w:rsidRPr="00564E07">
        <w:t xml:space="preserve">dana, u ukupnom iznosu od </w:t>
      </w:r>
      <w:r w:rsidR="00D40F26">
        <w:t>47.837.915,26</w:t>
      </w:r>
      <w:r w:rsidRPr="00564E07">
        <w:t xml:space="preserve"> kn, kao i da prema podacima koji su dostavljeni od Hrvatskog zavoda za mirovinsko osiguranje, dužnik ima </w:t>
      </w:r>
      <w:r w:rsidR="003E5C18">
        <w:t>2</w:t>
      </w:r>
      <w:r w:rsidR="004C051F">
        <w:t xml:space="preserve"> zaposlen</w:t>
      </w:r>
      <w:r w:rsidR="003E5C18">
        <w:t>ih</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10748D" w:rsidP="0010748D" w:rsidR="0010748D" w:rsidRPr="005E4637">
      <w:pPr>
        <w:spacing w:before="200"/>
        <w:ind w:firstLine="709"/>
        <w:jc w:val="both"/>
        <w:rPr>
          <w:szCs w:val="24"/>
        </w:rPr>
      </w:pPr>
      <w:r w:rsidRPr="005E4637">
        <w:t xml:space="preserve">Sukladno odredbi čl. 110. st. 1. SZ-a </w:t>
      </w:r>
      <w:r w:rsidRPr="005E463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10748D" w:rsidP="0010748D" w:rsidR="0010748D" w:rsidRPr="005E4637">
      <w:pPr>
        <w:spacing w:before="200"/>
        <w:ind w:firstLine="709"/>
        <w:jc w:val="both"/>
        <w:rPr>
          <w:szCs w:val="24"/>
        </w:rPr>
      </w:pPr>
      <w:r w:rsidRPr="005E4637">
        <w:rPr>
          <w:szCs w:val="24"/>
        </w:rPr>
        <w:t>Odredbom čl. 442.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CA4B1F" w:rsidP="00CA4B1F" w:rsidR="00CA4B1F" w:rsidRPr="00CA4B1F">
      <w:pPr>
        <w:spacing w:before="200"/>
        <w:ind w:firstLine="709"/>
        <w:jc w:val="both"/>
        <w:rPr>
          <w:szCs w:val="24"/>
        </w:rPr>
      </w:pPr>
      <w:r w:rsidRPr="00CA4B1F">
        <w:rPr>
          <w:szCs w:val="24"/>
        </w:rPr>
        <w:t xml:space="preserve">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 (čl. 123. st. 1. SZ-a). </w:t>
      </w:r>
    </w:p>
    <w:p w:rsidRDefault="00CA4B1F" w:rsidP="00CA4B1F" w:rsidR="00CA4B1F">
      <w:pPr>
        <w:spacing w:before="200"/>
        <w:ind w:firstLine="709"/>
        <w:jc w:val="both"/>
        <w:rPr>
          <w:szCs w:val="24"/>
        </w:rPr>
      </w:pPr>
      <w:r w:rsidRPr="00CA4B1F">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381069" w:rsidP="00CA4B1F"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780EFF">
        <w:rPr>
          <w:szCs w:val="24"/>
        </w:rPr>
        <w:t>1. ožujka</w:t>
      </w:r>
      <w:r w:rsidR="003E5C18">
        <w:rPr>
          <w:szCs w:val="24"/>
        </w:rPr>
        <w:t xml:space="preserve"> 2017</w:t>
      </w:r>
      <w:r w:rsidR="000D5CA4" w:rsidRPr="00564E07">
        <w:rPr>
          <w:szCs w:val="24"/>
        </w:rPr>
        <w:t xml:space="preserve">.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D40F26" w:rsidP="00381069" w:rsidR="00381069" w:rsidRPr="00564E07">
      <w:pPr>
        <w:pStyle w:val="Odlomakpopisa"/>
        <w:numPr>
          <w:ilvl w:val="0"/>
          <w:numId w:val="3"/>
        </w:numPr>
        <w:ind w:left="567"/>
      </w:pPr>
      <w:r>
        <w:t>zakonskim zastupnicima</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167A" w:rsidP="008B157B" w:rsidR="007B167A">
      <w:r>
        <w:separator/>
      </w:r>
    </w:p>
  </w:endnote>
  <w:endnote w:id="0" w:type="continuationSeparator">
    <w:p w:rsidRDefault="007B167A" w:rsidP="008B157B" w:rsidR="007B16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167A" w:rsidP="008B157B" w:rsidR="007B167A">
      <w:r>
        <w:separator/>
      </w:r>
    </w:p>
  </w:footnote>
  <w:footnote w:id="0" w:type="continuationSeparator">
    <w:p w:rsidRDefault="007B167A" w:rsidP="008B157B" w:rsidR="007B16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AE25AA">
          <w:rPr>
            <w:noProof/>
          </w:rPr>
          <w:t>3</w:t>
        </w:r>
        <w:r>
          <w:fldChar w:fldCharType="end"/>
        </w:r>
      </w:p>
    </w:sdtContent>
  </w:sdt>
  <w:p w:rsidRDefault="00564E07" w:rsidP="00564E07" w:rsidR="00564E07">
    <w:pPr>
      <w:pStyle w:val="Zaglavlje"/>
      <w:jc w:val="right"/>
    </w:pPr>
    <w:r>
      <w:t>11. St-</w:t>
    </w:r>
    <w:r w:rsidR="00D40F26">
      <w:t>1636</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D40F26">
      <w:t>1636</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0748D"/>
    <w:rsid w:val="001B565E"/>
    <w:rsid w:val="001E507C"/>
    <w:rsid w:val="0023779A"/>
    <w:rsid w:val="00273166"/>
    <w:rsid w:val="00381069"/>
    <w:rsid w:val="003C2F22"/>
    <w:rsid w:val="003E5C18"/>
    <w:rsid w:val="00417EA6"/>
    <w:rsid w:val="00467E35"/>
    <w:rsid w:val="00487D82"/>
    <w:rsid w:val="004C051F"/>
    <w:rsid w:val="004F3006"/>
    <w:rsid w:val="00547BB8"/>
    <w:rsid w:val="00564E07"/>
    <w:rsid w:val="005E4637"/>
    <w:rsid w:val="0067251F"/>
    <w:rsid w:val="0071519E"/>
    <w:rsid w:val="00780EFF"/>
    <w:rsid w:val="007B167A"/>
    <w:rsid w:val="007F7A84"/>
    <w:rsid w:val="00814EDB"/>
    <w:rsid w:val="00815142"/>
    <w:rsid w:val="00853B3E"/>
    <w:rsid w:val="00875420"/>
    <w:rsid w:val="00891C1A"/>
    <w:rsid w:val="008B157B"/>
    <w:rsid w:val="00981D37"/>
    <w:rsid w:val="00A51DE9"/>
    <w:rsid w:val="00AE25AA"/>
    <w:rsid w:val="00B7506F"/>
    <w:rsid w:val="00B9192E"/>
    <w:rsid w:val="00C9550E"/>
    <w:rsid w:val="00CA4B1F"/>
    <w:rsid w:val="00D40F26"/>
    <w:rsid w:val="00DA3B3D"/>
    <w:rsid w:val="00DD0D50"/>
    <w:rsid w:val="00DE5984"/>
    <w:rsid w:val="00E34EC7"/>
    <w:rsid w:val="00EB6A52"/>
    <w:rsid w:val="00F2599E"/>
    <w:rsid w:val="00F6390A"/>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6500909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POLJUD VILE d.o.o. za građenje</izvorni_sadrzaj>
    <derivirana_varijabla naziv="DomainObject.Predmet.ProtustrankaFormated_1">  POLJUD VILE d.o.o. za građenje</derivirana_varijabla>
  </DomainObject.Predmet.ProtustrankaFormated>
  <DomainObject.Predmet.ProtustrankaFormatedOIB>
    <izvorni_sadrzaj>  POLJUD VILE d.o.o. za građenje, OIB 88953373589</izvorni_sadrzaj>
    <derivirana_varijabla naziv="DomainObject.Predmet.ProtustrankaFormatedOIB_1">  POLJUD VILE d.o.o. za građenje, OIB 88953373589</derivirana_varijabla>
  </DomainObject.Predmet.ProtustrankaFormatedOIB>
  <DomainObject.Predmet.ProtustrankaFormatedWithAdress>
    <izvorni_sadrzaj> POLJUD VILE d.o.o. za građenje, Zrinjsko Frankopanska 64, 21000 Split</izvorni_sadrzaj>
    <derivirana_varijabla naziv="DomainObject.Predmet.ProtustrankaFormatedWithAdress_1"> POLJUD VILE d.o.o. za građenje, Zrinjsko Frankopanska 64, 21000 Split</derivirana_varijabla>
  </DomainObject.Predmet.ProtustrankaFormatedWithAdress>
  <DomainObject.Predmet.ProtustrankaFormatedWithAdressOIB>
    <izvorni_sadrzaj> POLJUD VILE d.o.o. za građenje, OIB 88953373589, Zrinjsko Frankopanska 64, 21000 Split</izvorni_sadrzaj>
    <derivirana_varijabla naziv="DomainObject.Predmet.ProtustrankaFormatedWithAdressOIB_1"> POLJUD VILE d.o.o. za građenje, OIB 88953373589, Zrinjsko Frankopanska 64, 21000 Split</derivirana_varijabla>
  </DomainObject.Predmet.ProtustrankaFormatedWithAdressOIB>
  <DomainObject.Predmet.ProtustrankaWithAdress>
    <izvorni_sadrzaj>POLJUD VILE d.o.o. za građenje Zrinjsko Frankopanska 64, 21000 Split</izvorni_sadrzaj>
    <derivirana_varijabla naziv="DomainObject.Predmet.ProtustrankaWithAdress_1">POLJUD VILE d.o.o. za građenje Zrinjsko Frankopanska 64, 21000 Split</derivirana_varijabla>
  </DomainObject.Predmet.ProtustrankaWithAdress>
  <DomainObject.Predmet.ProtustrankaWithAdressOIB>
    <izvorni_sadrzaj>POLJUD VILE d.o.o. za građenje, OIB 88953373589, Zrinjsko Frankopanska 64, 21000 Split</izvorni_sadrzaj>
    <derivirana_varijabla naziv="DomainObject.Predmet.ProtustrankaWithAdressOIB_1">POLJUD VILE d.o.o. za građenje, OIB 88953373589, Zrinjsko Frankopanska 64, 21000 Split</derivirana_varijabla>
  </DomainObject.Predmet.ProtustrankaWithAdressOIB>
  <DomainObject.Predmet.ProtustrankaNazivFormated>
    <izvorni_sadrzaj>POLJUD VILE d.o.o. za građenje</izvorni_sadrzaj>
    <derivirana_varijabla naziv="DomainObject.Predmet.ProtustrankaNazivFormated_1">POLJUD VILE d.o.o. za građenje</derivirana_varijabla>
  </DomainObject.Predmet.ProtustrankaNazivFormated>
  <DomainObject.Predmet.ProtustrankaNazivFormatedOIB>
    <izvorni_sadrzaj>POLJUD VILE d.o.o. za građenje, OIB 88953373589</izvorni_sadrzaj>
    <derivirana_varijabla naziv="DomainObject.Predmet.ProtustrankaNazivFormatedOIB_1">POLJUD VILE d.o.o. za građenje,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POLJUD VILE d.o.o. za građenje</item>
    </izvorni_sadrzaj>
    <derivirana_varijabla naziv="DomainObject.Predmet.ProtuStrankaListFormated_1">
      <item>POLJUD VILE d.o.o. za građenje</item>
    </derivirana_varijabla>
  </DomainObject.Predmet.ProtuStrankaListFormated>
  <DomainObject.Predmet.ProtuStrankaListFormatedOIB>
    <izvorni_sadrzaj>
      <item>POLJUD VILE d.o.o. za građenje, OIB 88953373589</item>
    </izvorni_sadrzaj>
    <derivirana_varijabla naziv="DomainObject.Predmet.ProtuStrankaListFormatedOIB_1">
      <item>POLJUD VILE d.o.o. za građenje, OIB 88953373589</item>
    </derivirana_varijabla>
  </DomainObject.Predmet.ProtuStrankaListFormatedOIB>
  <DomainObject.Predmet.ProtuStrankaListFormatedWithAdress>
    <izvorni_sadrzaj>
      <item>POLJUD VILE d.o.o. za građenje, Zrinjsko Frankopanska 64, 21000 Split</item>
    </izvorni_sadrzaj>
    <derivirana_varijabla naziv="DomainObject.Predmet.ProtuStrankaListFormatedWithAdress_1">
      <item>POLJUD VILE d.o.o. za građenje, Zrinjsko Frankopanska 64, 21000 Split</item>
    </derivirana_varijabla>
  </DomainObject.Predmet.ProtuStrankaListFormatedWithAdress>
  <DomainObject.Predmet.ProtuStrankaListFormatedWithAdressOIB>
    <izvorni_sadrzaj>
      <item>POLJUD VILE d.o.o. za građenje, OIB 88953373589, Zrinjsko Frankopanska 64, 21000 Split</item>
    </izvorni_sadrzaj>
    <derivirana_varijabla naziv="DomainObject.Predmet.ProtuStrankaListFormatedWithAdressOIB_1">
      <item>POLJUD VILE d.o.o. za građenje, OIB 88953373589, Zrinjsko Frankopanska 64, 21000 Split</item>
    </derivirana_varijabla>
  </DomainObject.Predmet.ProtuStrankaListFormatedWithAdressOIB>
  <DomainObject.Predmet.ProtuStrankaListNazivFormated>
    <izvorni_sadrzaj>
      <item>POLJUD VILE d.o.o. za građenje</item>
    </izvorni_sadrzaj>
    <derivirana_varijabla naziv="DomainObject.Predmet.ProtuStrankaListNazivFormated_1">
      <item>POLJUD VILE d.o.o. za građenje</item>
    </derivirana_varijabla>
  </DomainObject.Predmet.ProtuStrankaListNazivFormated>
  <DomainObject.Predmet.ProtuStrankaListNazivFormatedOIB>
    <izvorni_sadrzaj>
      <item>POLJUD VILE d.o.o. za građenje, OIB 88953373589</item>
    </izvorni_sadrzaj>
    <derivirana_varijabla naziv="DomainObject.Predmet.ProtuStrankaListNazivFormatedOIB_1">
      <item>POLJUD VILE d.o.o. za građenje, OIB 88953373589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POLJUD VILE d.o.o. za građenje</izvorni_sadrzaj>
    <derivirana_varijabla naziv="DomainObject.Predmet.ProtustrankaIDrugi_1">POLJUD VILE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POLJUD VILE d.o.o. za građenje, OIB 88953373589, Zrinjsko Frankopanska 64, 21000 Split</izvorni_sadrzaj>
    <derivirana_varijabla naziv="DomainObject.Predmet.ProtustrankaIDrugiAdressOIB_1">POLJUD VILE d.o.o. za građenje,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item>
      <item>FINANCIJSKA AGENCIJA, RC SPLIT</item>
    </izvorni_sadrzaj>
    <derivirana_varijabla naziv="DomainObject.Predmet.SudioniciListNaziv_1">
      <item>POLJUD VILE d.o.o. za građenje</item>
      <item>FINANCIJSKA AGENCIJA, RC SPLIT</item>
    </derivirana_varijabla>
  </DomainObject.Predmet.SudioniciListNaziv>
  <DomainObject.Predmet.SudioniciListAdressOIB>
    <izvorni_sadrzaj>
      <item>POLJUD VILE d.o.o. za građenje, OIB 88953373589, Zrinjsko Frankopanska 64,21000 Split</item>
      <item>FINANCIJSKA AGENCIJA, RC SPLIT, OIB 85821130368, Mažuranićevo šetalište 24 b,21000 Split</item>
    </izvorni_sadrzaj>
    <derivirana_varijabla naziv="DomainObject.Predmet.SudioniciListAdressOIB_1">
      <item>POLJUD VILE d.o.o. za građenje, OIB 88953373589, Zrinjsko Frankopanska 64,21000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zvorni_sadrzaj>
    <derivirana_varijabla naziv="DomainObject.Predmet.SudioniciListNazivOIB_1">
      <item>, OIB 88953373589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5712</properties:Characters>
  <properties:Lines>121</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2016-09-21T10:26:00Z</dcterms:created>
  <dc:creator>Katarina Mikulić</dc:creator>
  <cp:lastModifiedBy>Ana Golub Gruić</cp:lastModifiedBy>
  <cp:lastPrinted>2017-03-01T09:42:00Z</cp:lastPrinted>
  <dcterms:modified xmlns:xsi="http://www.w3.org/2001/XMLSchema-instance" xsi:type="dcterms:W3CDTF">2017-03-01T11:13:00Z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