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7d74" w14:paraId="8e97d7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13E4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St-6471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E45B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B2DDE" w:rsidRP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RENINSTAL d.o.o., Zagreb, Ljubljanica 41/A, MBS: 080595235, OIB: 26628461390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E45B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0B2DDE" w:rsidRP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>RENINSTAL d.o.o., Zagreb, Ljubljanica 41/A, MBS: 080595235, OIB: 26628461390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8C782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Zelengorska br. 1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C324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E45B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0B2DDE" w:rsidRP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>RENINSTAL d.o.o., Zagreb, Ljubljanica 41/A, MBS: 080595235, OIB: 26628461390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E45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951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087E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C4E2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13E4B">
      <w:rPr>
        <w:rFonts w:cs="Times New Roman" w:hAnsi="Times New Roman" w:ascii="Times New Roman"/>
        <w:sz w:val="24"/>
        <w:szCs w:val="24"/>
      </w:rPr>
      <w:t>6471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B2DDE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45BB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C782C"/>
    <w:rsid w:val="008D776D"/>
    <w:rsid w:val="008F58CC"/>
    <w:rsid w:val="00904FB1"/>
    <w:rsid w:val="00912C77"/>
    <w:rsid w:val="009607F2"/>
    <w:rsid w:val="00975E9B"/>
    <w:rsid w:val="0097744B"/>
    <w:rsid w:val="009C3246"/>
    <w:rsid w:val="009C4E27"/>
    <w:rsid w:val="009C7AE2"/>
    <w:rsid w:val="009D1BD2"/>
    <w:rsid w:val="009E401B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3E4B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4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C4E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C4E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C4E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4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E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C4E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C4E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C4E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St-6471/2015</izvorni_sadrzaj>
    <derivirana_varijabla naziv="DomainObject.Predmet.OznakaBroj_1">St-6471/2015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RENINSTAL d.o.o. zastupanog po punomoćniku Ivan Renić</izvorni_sadrzaj>
    <derivirana_varijabla naziv="DomainObject.Predmet.ProtustrankaFormated_1">  RENINSTAL d.o.o. zastupanog po punomoćniku Ivan Renić</derivirana_varijabla>
  </DomainObject.Predmet.ProtustrankaFormated>
  <DomainObject.Predmet.ProtustrankaFormatedOIB>
    <izvorni_sadrzaj>  RENINSTAL d.o.o., OIB 26628461390 zastupanog po punomoćniku Ivan Renić</izvorni_sadrzaj>
    <derivirana_varijabla naziv="DomainObject.Predmet.ProtustrankaFormatedOIB_1">  RENINSTAL d.o.o., OIB 26628461390 zastupanog po punomoćniku Ivan Renić</derivirana_varijabla>
  </DomainObject.Predmet.ProtustrankaFormatedOIB>
  <DomainObject.Predmet.ProtustrankaFormatedWithAdress>
    <izvorni_sadrzaj> RENINSTAL d.o.o., Ljubljanica 41/A, 10000 Zagreb zastupanog po punomoćniku Ivan Renić</izvorni_sadrzaj>
    <derivirana_varijabla naziv="DomainObject.Predmet.ProtustrankaFormatedWithAdress_1"> RENINSTAL d.o.o., Ljubljanica 41/A, 10000 Zagreb zastupanog po punomoćniku Ivan Renić</derivirana_varijabla>
  </DomainObject.Predmet.ProtustrankaFormatedWithAdress>
  <DomainObject.Predmet.ProtustrankaFormatedWithAdressOIB>
    <izvorni_sadrzaj> RENINSTAL d.o.o., OIB 26628461390, Ljubljanica 41/A, 10000 Zagreb zastupanog po punomoćniku Ivan Renić</izvorni_sadrzaj>
    <derivirana_varijabla naziv="DomainObject.Predmet.ProtustrankaFormatedWithAdressOIB_1"> RENINSTAL d.o.o., OIB 26628461390, Ljubljanica 41/A, 10000 Zagreb zastupanog po punomoćniku Ivan Renić</derivirana_varijabla>
  </DomainObject.Predmet.ProtustrankaFormatedWithAdressOIB>
  <DomainObject.Predmet.ProtustrankaWithAdress>
    <izvorni_sadrzaj>RENINSTAL d.o.o. Ljubljanica 41/A, 10000 Zagreb</izvorni_sadrzaj>
    <derivirana_varijabla naziv="DomainObject.Predmet.ProtustrankaWithAdress_1">RENINSTAL d.o.o. Ljubljanica 41/A, 10000 Zagreb</derivirana_varijabla>
  </DomainObject.Predmet.ProtustrankaWithAdress>
  <DomainObject.Predmet.ProtustrankaWithAdressOIB>
    <izvorni_sadrzaj>RENINSTAL d.o.o., OIB 26628461390, Ljubljanica 41/A, 10000 Zagreb</izvorni_sadrzaj>
    <derivirana_varijabla naziv="DomainObject.Predmet.ProtustrankaWithAdressOIB_1">RENINSTAL d.o.o., OIB 26628461390, Ljubljanica 41/A, 10000 Zagreb</derivirana_varijabla>
  </DomainObject.Predmet.ProtustrankaWithAdressOIB>
  <DomainObject.Predmet.ProtustrankaNazivFormated>
    <izvorni_sadrzaj>RENINSTAL d.o.o.</izvorni_sadrzaj>
    <derivirana_varijabla naziv="DomainObject.Predmet.ProtustrankaNazivFormated_1">RENINSTAL d.o.o.</derivirana_varijabla>
  </DomainObject.Predmet.ProtustrankaNazivFormated>
  <DomainObject.Predmet.ProtustrankaNazivFormatedOIB>
    <izvorni_sadrzaj>RENINSTAL d.o.o., OIB 26628461390</izvorni_sadrzaj>
    <derivirana_varijabla naziv="DomainObject.Predmet.ProtustrankaNazivFormatedOIB_1">RENINSTAL d.o.o., OIB 26628461390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RENINSTAL d.o.o. zastupanog po punomoćniku Ivan Renić</item>
    </izvorni_sadrzaj>
    <derivirana_varijabla naziv="DomainObject.Predmet.ProtuStrankaListFormated_1">
      <item>RENINSTAL d.o.o. zastupanog po punomoćniku Ivan Renić</item>
    </derivirana_varijabla>
  </DomainObject.Predmet.ProtuStrankaListFormated>
  <DomainObject.Predmet.ProtuStrankaListFormatedOIB>
    <izvorni_sadrzaj>
      <item>RENINSTAL d.o.o., OIB 26628461390 zastupanog po punomoćniku Ivan Renić</item>
    </izvorni_sadrzaj>
    <derivirana_varijabla naziv="DomainObject.Predmet.ProtuStrankaListFormatedOIB_1">
      <item>RENINSTAL d.o.o., OIB 26628461390 zastupanog po punomoćniku Ivan Renić</item>
    </derivirana_varijabla>
  </DomainObject.Predmet.ProtuStrankaListFormatedOIB>
  <DomainObject.Predmet.ProtuStrankaListFormatedWithAdress>
    <izvorni_sadrzaj>
      <item>RENINSTAL d.o.o., Ljubljanica 41/A, 10000 Zagreb zastupanog po punomoćniku Ivan Renić</item>
    </izvorni_sadrzaj>
    <derivirana_varijabla naziv="DomainObject.Predmet.ProtuStrankaListFormatedWithAdress_1">
      <item>RENINSTAL d.o.o., Ljubljanica 41/A, 10000 Zagreb zastupanog po punomoćniku Ivan Renić</item>
    </derivirana_varijabla>
  </DomainObject.Predmet.ProtuStrankaListFormatedWithAdress>
  <DomainObject.Predmet.ProtuStrankaListFormatedWithAdressOIB>
    <izvorni_sadrzaj>
      <item>RENINSTAL d.o.o., OIB 26628461390, Ljubljanica 41/A, 10000 Zagreb zastupanog po punomoćniku Ivan Renić</item>
    </izvorni_sadrzaj>
    <derivirana_varijabla naziv="DomainObject.Predmet.ProtuStrankaListFormatedWithAdressOIB_1">
      <item>RENINSTAL d.o.o., OIB 26628461390, Ljubljanica 41/A, 10000 Zagreb zastupanog po punomoćniku Ivan Renić</item>
    </derivirana_varijabla>
  </DomainObject.Predmet.ProtuStrankaListFormatedWithAdressOIB>
  <DomainObject.Predmet.ProtuStrankaListNazivFormated>
    <izvorni_sadrzaj>
      <item>RENINSTAL d.o.o.</item>
    </izvorni_sadrzaj>
    <derivirana_varijabla naziv="DomainObject.Predmet.ProtuStrankaListNazivFormated_1">
      <item>RENINSTAL d.o.o.</item>
    </derivirana_varijabla>
  </DomainObject.Predmet.ProtuStrankaListNazivFormated>
  <DomainObject.Predmet.ProtuStrankaListNazivFormatedOIB>
    <izvorni_sadrzaj>
      <item>RENINSTAL d.o.o., OIB 26628461390</item>
    </izvorni_sadrzaj>
    <derivirana_varijabla naziv="DomainObject.Predmet.ProtuStrankaListNazivFormatedOIB_1">
      <item>RENINSTAL d.o.o., OIB 26628461390</item>
    </derivirana_varijabla>
  </DomainObject.Predmet.ProtuStrankaListNazivFormatedOIB>
  <DomainObject.Predmet.OstaliListFormated>
    <izvorni_sadrzaj>
      <item>Ivan Renić punomoćnik sudionika u postupku RENINSTAL d.o.o.</item>
    </izvorni_sadrzaj>
    <derivirana_varijabla naziv="DomainObject.Predmet.OstaliListFormated_1">
      <item>Ivan Renić punomoćnik sudionika u postupku RENINSTAL d.o.o.</item>
    </derivirana_varijabla>
  </DomainObject.Predmet.OstaliListFormated>
  <DomainObject.Predmet.OstaliListFormatedOIB>
    <izvorni_sadrzaj>
      <item>Ivan Renić, OIB 30437889522 punomoćnik sudionika u postupku RENINSTAL d.o.o.</item>
    </izvorni_sadrzaj>
    <derivirana_varijabla naziv="DomainObject.Predmet.OstaliListFormatedOIB_1">
      <item>Ivan Renić, OIB 30437889522 punomoćnik sudionika u postupku RENINSTAL d.o.o.</item>
    </derivirana_varijabla>
  </DomainObject.Predmet.OstaliListFormatedOIB>
  <DomainObject.Predmet.OstaliListFormatedWithAdress>
    <izvorni_sadrzaj>
      <item>Ivan Renić, Ljubljanica 41a, 10000 Zagreb punomoćnik sudionika u postupku RENINSTAL d.o.o.</item>
    </izvorni_sadrzaj>
    <derivirana_varijabla naziv="DomainObject.Predmet.OstaliListFormatedWithAdress_1">
      <item>Ivan Renić, Ljubljanica 41a, 10000 Zagreb punomoćnik sudionika u postupku RENINSTAL d.o.o.</item>
    </derivirana_varijabla>
  </DomainObject.Predmet.OstaliListFormatedWithAdress>
  <DomainObject.Predmet.OstaliListFormatedWithAdressOIB>
    <izvorni_sadrzaj>
      <item>Ivan Renić, OIB 30437889522, Ljubljanica 41a, 10000 Zagreb punomoćnik sudionika u postupku RENINSTAL d.o.o.</item>
    </izvorni_sadrzaj>
    <derivirana_varijabla naziv="DomainObject.Predmet.OstaliListFormatedWithAdressOIB_1">
      <item>Ivan Renić, OIB 30437889522, Ljubljanica 41a, 10000 Zagreb punomoćnik sudionika u postupku RENINSTAL d.o.o.</item>
    </derivirana_varijabla>
  </DomainObject.Predmet.OstaliListFormatedWithAdressOIB>
  <DomainObject.Predmet.OstaliListNazivFormated>
    <izvorni_sadrzaj>
      <item>Ivan Renić</item>
    </izvorni_sadrzaj>
    <derivirana_varijabla naziv="DomainObject.Predmet.OstaliListNazivFormated_1">
      <item>Ivan Renić</item>
    </derivirana_varijabla>
  </DomainObject.Predmet.OstaliListNazivFormated>
  <DomainObject.Predmet.OstaliListNazivFormatedOIB>
    <izvorni_sadrzaj>
      <item>Ivan Renić, OIB 30437889522</item>
    </izvorni_sadrzaj>
    <derivirana_varijabla naziv="DomainObject.Predmet.OstaliListNazivFormatedOIB_1">
      <item>Ivan Renić, OIB 30437889522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RENINSTAL d.o.o.</izvorni_sadrzaj>
    <derivirana_varijabla naziv="DomainObject.Predmet.ProtustrankaIDrugi_1">RENINSTAL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RENINSTAL d.o.o., OIB 26628461390, Ljubljanica 41/A, 10000 Zagreb</izvorni_sadrzaj>
    <derivirana_varijabla naziv="DomainObject.Predmet.ProtustrankaIDrugiAdressOIB_1">RENINSTAL d.o.o., OIB 26628461390, Ljubljanica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RENINSTAL d.o.o.</item>
      <item>FINA Regionalni centar Zagreb</item>
      <item>Ivan Renić</item>
    </izvorni_sadrzaj>
    <derivirana_varijabla naziv="DomainObject.Predmet.SudioniciListNaziv_1">
      <item>RENINSTAL d.o.o.</item>
      <item>FINA Regionalni centar Zagreb</item>
      <item>Ivan Renić</item>
    </derivirana_varijabla>
  </DomainObject.Predmet.SudioniciListNaziv>
  <DomainObject.Predmet.SudioniciListAdressOIB>
    <izvorni_sadrzaj>
      <item>RENINSTAL d.o.o., OIB 26628461390, Ljubljanica 41/A,10000 Zagreb</item>
      <item>FINA Regionalni centar Zagreb, OIB 85821130368, Trg svibanjskih žrtava 1995. 1,10000 Zagreb</item>
      <item>Ivan Renić, OIB 30437889522, Ljubljanica 41a,10000 Zagreb</item>
    </izvorni_sadrzaj>
    <derivirana_varijabla naziv="DomainObject.Predmet.SudioniciListAdressOIB_1">
      <item>RENINSTAL d.o.o., OIB 26628461390, Ljubljanica 41/A,10000 Zagreb</item>
      <item>FINA Regionalni centar Zagreb, OIB 85821130368, Trg svibanjskih žrtava 1995. 1,10000 Zagreb</item>
      <item>Ivan Renić, OIB 30437889522, Ljubljanica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26628461390</item>
      <item>, OIB 85821130368</item>
      <item>, OIB 30437889522</item>
    </izvorni_sadrzaj>
    <derivirana_varijabla naziv="DomainObject.Predmet.SudioniciListNazivOIB_1">
      <item>, OIB 26628461390</item>
      <item>, OIB 85821130368</item>
      <item>, OIB 30437889522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2765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2016-07-21T07:16:00Z</dcterms:created>
  <dc:creator>Ivan Turčić</dc:creator>
  <cp:lastModifiedBy>Ivan Turčić</cp:lastModifiedBy>
  <dcterms:modified xmlns:xsi="http://www.w3.org/2001/XMLSchema-instance" xsi:type="dcterms:W3CDTF">2016-07-21T07:18:00Z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