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e0dc" w14:paraId="81ee0dc" w:rsidRDefault="00471994" w:rsidP="00471994" w:rsidR="00471994">
      <w:pPr>
        <w15:collapsed w:val="false"/>
      </w:pPr>
      <w:bookmarkStart w:name="_GoBack" w:id="0"/>
      <w:bookmarkEnd w:id="0"/>
    </w:p>
    <w:p w:rsidRDefault="00471994" w:rsidP="00471994" w:rsidR="00471994"/>
    <w:p w:rsidRDefault="00162A13" w:rsidP="00340F7E" w:rsidR="00340F7E">
      <w:r>
        <w:rPr>
          <w:noProof/>
        </w:rPr>
        <w:drawing>
          <wp:inline distR="0" distL="0" distB="0" distT="0">
            <wp:extent cy="725805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0F7E" w:rsidP="00340F7E" w:rsidR="00340F7E" w:rsidRPr="0063308C">
      <w:pPr>
        <w:rPr>
          <w:b/>
        </w:rPr>
      </w:pPr>
      <w:r w:rsidRPr="0063308C">
        <w:rPr>
          <w:b/>
        </w:rPr>
        <w:t>REPUBLIKA HRVATSKA</w:t>
      </w:r>
    </w:p>
    <w:p w:rsidRDefault="00340F7E" w:rsidP="00340F7E" w:rsidR="00340F7E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340F7E" w:rsidP="00340F7E" w:rsidR="00340F7E">
      <w:r w:rsidRPr="0063308C">
        <w:rPr>
          <w:b/>
        </w:rPr>
        <w:t xml:space="preserve">Zagreb, </w:t>
      </w:r>
      <w:proofErr w:type="spellStart"/>
      <w:r w:rsidRPr="0063308C">
        <w:rPr>
          <w:b/>
        </w:rPr>
        <w:t>Amruševa</w:t>
      </w:r>
      <w:proofErr w:type="spellEnd"/>
      <w:r w:rsidRPr="0063308C">
        <w:rPr>
          <w:b/>
        </w:rPr>
        <w:t xml:space="preserve">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St-</w:t>
      </w:r>
      <w:r w:rsidR="0076692D">
        <w:t>6735/2016</w:t>
      </w:r>
      <w:r w:rsidR="00162A13">
        <w:t>-16</w:t>
      </w:r>
    </w:p>
    <w:p w:rsidRDefault="0076692D" w:rsidP="00340F7E" w:rsidR="0076692D"/>
    <w:p w:rsidRDefault="0076692D" w:rsidP="0076692D" w:rsidR="0076692D" w:rsidRPr="0076692D">
      <w:pPr>
        <w:jc w:val="center"/>
      </w:pPr>
      <w:r w:rsidRPr="0076692D">
        <w:t>REPUBLIKA HRVATSKA</w:t>
      </w:r>
    </w:p>
    <w:p w:rsidRDefault="00340F7E" w:rsidP="00340F7E" w:rsidR="00340F7E" w:rsidRPr="0063308C">
      <w:pPr>
        <w:jc w:val="center"/>
      </w:pPr>
      <w:r w:rsidRPr="0063308C">
        <w:t>R J E Š E NJ E</w:t>
      </w:r>
    </w:p>
    <w:p w:rsidRDefault="00340F7E" w:rsidP="00340F7E" w:rsidR="00340F7E" w:rsidRPr="00A7302F">
      <w:pPr>
        <w:jc w:val="both"/>
      </w:pPr>
    </w:p>
    <w:p w:rsidRDefault="00340F7E" w:rsidP="00340F7E" w:rsidR="00340F7E" w:rsidRPr="00A7302F">
      <w:pPr>
        <w:autoSpaceDE w:val="false"/>
        <w:autoSpaceDN w:val="false"/>
        <w:adjustRightInd w:val="false"/>
        <w:jc w:val="both"/>
      </w:pPr>
      <w:r w:rsidRPr="00A7302F">
        <w:t xml:space="preserve">Trgovački sud u Zagrebu, po sucu Nikoli Ribariću, u postupku </w:t>
      </w:r>
      <w:proofErr w:type="spellStart"/>
      <w:r w:rsidRPr="00A7302F">
        <w:t>predstečajne</w:t>
      </w:r>
      <w:proofErr w:type="spellEnd"/>
      <w:r w:rsidRPr="00A7302F">
        <w:t xml:space="preserve"> nagodbe u povodu prijedloga dužnika INTRONIC d.o.o., Zagreb (Grad Zagreb), Kovinska 28, </w:t>
      </w:r>
      <w:r w:rsidR="00C546C7">
        <w:t>OIB: 91062190069, dana 15</w:t>
      </w:r>
      <w:r w:rsidRPr="00A7302F">
        <w:t>.</w:t>
      </w:r>
      <w:r w:rsidR="00C546C7">
        <w:t xml:space="preserve"> ožujka</w:t>
      </w:r>
      <w:r w:rsidRPr="00A7302F">
        <w:t xml:space="preserve"> 201</w:t>
      </w:r>
      <w:r w:rsidR="00C546C7">
        <w:t>8</w:t>
      </w:r>
      <w:r w:rsidRPr="00A7302F">
        <w:t>. godine,</w:t>
      </w:r>
    </w:p>
    <w:p w:rsidRDefault="008B2E48" w:rsidP="008B2E48" w:rsidR="008B2E48"/>
    <w:p w:rsidRDefault="00471994" w:rsidP="00A73AF6" w:rsidR="00471994">
      <w:pPr>
        <w:jc w:val="center"/>
      </w:pPr>
      <w:r>
        <w:t>r i j e š i o   j e</w:t>
      </w:r>
    </w:p>
    <w:p w:rsidRDefault="00471994" w:rsidP="00471994" w:rsidR="00471994"/>
    <w:p w:rsidRDefault="00A34244" w:rsidP="00471994" w:rsidR="00471994">
      <w:r>
        <w:t>I</w:t>
      </w:r>
      <w:r>
        <w:tab/>
      </w:r>
      <w:r w:rsidR="00471994">
        <w:t xml:space="preserve">Ročište radi sklapanja </w:t>
      </w:r>
      <w:proofErr w:type="spellStart"/>
      <w:r w:rsidR="00471994">
        <w:t>predstečajne</w:t>
      </w:r>
      <w:proofErr w:type="spellEnd"/>
      <w:r w:rsidR="00471994">
        <w:t xml:space="preserve"> </w:t>
      </w:r>
      <w:r w:rsidR="00A73AF6">
        <w:t>nagodbe u postupka nad dužnikom:</w:t>
      </w:r>
    </w:p>
    <w:p w:rsidRDefault="00340F7E" w:rsidP="00471994" w:rsidR="00340F7E"/>
    <w:p w:rsidRDefault="00340F7E" w:rsidP="00A73AF6" w:rsidR="00471994">
      <w:r w:rsidRPr="00A7302F">
        <w:t xml:space="preserve">INTRONIC d.o.o., Zagreb (Grad Zagreb), Kovinska 28, </w:t>
      </w:r>
      <w:r>
        <w:t>OIB: 91062190069</w:t>
      </w:r>
      <w:r w:rsidR="00A73AF6">
        <w:t xml:space="preserve">, </w:t>
      </w:r>
      <w:r w:rsidR="00471994">
        <w:t>određuje se  za dan:</w:t>
      </w:r>
    </w:p>
    <w:p w:rsidRDefault="00471994" w:rsidP="00471994" w:rsidR="00471994"/>
    <w:p w:rsidRDefault="00B2681E" w:rsidP="00471994" w:rsidR="00471994" w:rsidRPr="00C45812">
      <w:pPr>
        <w:rPr>
          <w:b/>
        </w:rPr>
      </w:pPr>
      <w:r>
        <w:rPr>
          <w:b/>
        </w:rPr>
        <w:t>16</w:t>
      </w:r>
      <w:r w:rsidR="00471994" w:rsidRPr="00C45812">
        <w:rPr>
          <w:b/>
        </w:rPr>
        <w:t>.</w:t>
      </w:r>
      <w:r>
        <w:rPr>
          <w:b/>
        </w:rPr>
        <w:t xml:space="preserve"> travnja</w:t>
      </w:r>
      <w:r w:rsidR="00471994" w:rsidRPr="00C45812">
        <w:rPr>
          <w:b/>
        </w:rPr>
        <w:t xml:space="preserve"> 201</w:t>
      </w:r>
      <w:r>
        <w:rPr>
          <w:b/>
        </w:rPr>
        <w:t>8</w:t>
      </w:r>
      <w:r w:rsidR="00471994" w:rsidRPr="00C45812">
        <w:rPr>
          <w:b/>
        </w:rPr>
        <w:t xml:space="preserve">. u </w:t>
      </w:r>
      <w:r>
        <w:rPr>
          <w:b/>
        </w:rPr>
        <w:t>11,45</w:t>
      </w:r>
      <w:r w:rsidR="00471994" w:rsidRPr="00C45812">
        <w:rPr>
          <w:b/>
        </w:rPr>
        <w:t xml:space="preserve"> sati u zgradi Trg</w:t>
      </w:r>
      <w:r w:rsidR="00340F7E">
        <w:rPr>
          <w:b/>
        </w:rPr>
        <w:t>ovačkog suda Zagreb, Petrinjska</w:t>
      </w:r>
      <w:r w:rsidR="00471994" w:rsidRPr="00C45812">
        <w:rPr>
          <w:b/>
        </w:rPr>
        <w:t xml:space="preserve"> 8, </w:t>
      </w:r>
      <w:r>
        <w:rPr>
          <w:b/>
        </w:rPr>
        <w:t>dvorana 96</w:t>
      </w:r>
      <w:r w:rsidR="00C45812" w:rsidRPr="00C45812">
        <w:rPr>
          <w:b/>
        </w:rPr>
        <w:t xml:space="preserve"> (II</w:t>
      </w:r>
      <w:r w:rsidR="00C45812">
        <w:rPr>
          <w:b/>
        </w:rPr>
        <w:t xml:space="preserve"> </w:t>
      </w:r>
      <w:r w:rsidR="00C45812" w:rsidRPr="00C45812">
        <w:rPr>
          <w:b/>
        </w:rPr>
        <w:t>kat ulične zgrade)</w:t>
      </w:r>
    </w:p>
    <w:p w:rsidRDefault="00965001" w:rsidP="00471994" w:rsidR="00965001"/>
    <w:p w:rsidRDefault="00965001" w:rsidP="00965001" w:rsidR="00965001">
      <w:pPr>
        <w:jc w:val="both"/>
      </w:pPr>
      <w:r>
        <w:t xml:space="preserve">na koje se pozivaju dužnik i svi vjerovnici </w:t>
      </w:r>
    </w:p>
    <w:p w:rsidRDefault="00A34244" w:rsidP="00471994" w:rsidR="00A34244"/>
    <w:p w:rsidRDefault="00A34244" w:rsidP="00A34244" w:rsidR="00A34244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471994" w:rsidP="00471994" w:rsidR="00471994"/>
    <w:p w:rsidRDefault="00340F7E" w:rsidP="00A73AF6" w:rsidR="00471994">
      <w:pPr>
        <w:jc w:val="center"/>
      </w:pPr>
      <w:r>
        <w:t xml:space="preserve">U Zagrebu </w:t>
      </w:r>
      <w:r w:rsidR="00B2681E">
        <w:t>15</w:t>
      </w:r>
      <w:r w:rsidR="00471994">
        <w:t>.</w:t>
      </w:r>
      <w:r w:rsidR="00B2681E">
        <w:t xml:space="preserve"> ožujka</w:t>
      </w:r>
      <w:r w:rsidR="00471994">
        <w:t xml:space="preserve"> 201</w:t>
      </w:r>
      <w:r w:rsidR="00B2681E">
        <w:t>8</w:t>
      </w:r>
      <w:r w:rsidR="00471994">
        <w:t>.</w:t>
      </w:r>
    </w:p>
    <w:p w:rsidRDefault="00471994" w:rsidP="00471994" w:rsidR="00471994"/>
    <w:p w:rsidRDefault="00162A13" w:rsidP="00E91121" w:rsidR="00162A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62A13" w:rsidP="00E91121" w:rsidR="00162A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62A13" w:rsidP="00E91121" w:rsidR="00162A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62A13" w:rsidP="00E91121" w:rsidR="00162A1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62A13" w:rsidP="00E91121" w:rsidR="00162A1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62A13" w:rsidP="00597BE1" w:rsidR="00162A1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71994" w:rsidP="00A73AF6" w:rsidR="00471994">
      <w:pPr>
        <w:ind w:firstLine="708" w:left="4956"/>
      </w:pPr>
    </w:p>
    <w:p w:rsidRDefault="00471994" w:rsidP="00471994" w:rsidR="00471994"/>
    <w:p w:rsidRDefault="00471994" w:rsidP="00471994" w:rsidR="00471994"/>
    <w:p w:rsidRDefault="00471994" w:rsidP="00471994" w:rsidR="00471994">
      <w:r>
        <w:t>UPUTA O PRAVNOM LIJEKU :</w:t>
      </w:r>
    </w:p>
    <w:p w:rsidRDefault="00471994" w:rsidP="00471994" w:rsidR="00471994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1. i 2. ZPP-a u vezi čl. 66.st. 1</w:t>
      </w:r>
      <w:r w:rsidR="00D44C8B">
        <w:t>5</w:t>
      </w:r>
      <w:r>
        <w:t>. ZFPPN-a).</w:t>
      </w:r>
    </w:p>
    <w:p w:rsidRDefault="00471994" w:rsidP="00471994" w:rsidR="00471994"/>
    <w:p w:rsidRDefault="00162A13" w:rsidP="00471994" w:rsidR="00162A13"/>
    <w:p w:rsidRDefault="00162A13" w:rsidP="00471994" w:rsidR="00162A13"/>
    <w:p w:rsidRDefault="00162A13" w:rsidP="00471994" w:rsidR="00162A13"/>
    <w:p w:rsidRDefault="00162A13" w:rsidP="00471994" w:rsidR="00162A13"/>
    <w:p w:rsidRDefault="00162A13" w:rsidP="00471994" w:rsidR="00162A13"/>
    <w:p w:rsidRDefault="00162A13" w:rsidP="00471994" w:rsidR="00162A13"/>
    <w:p w:rsidRDefault="00162A13" w:rsidP="00471994" w:rsidR="00162A13"/>
    <w:p w:rsidRDefault="00162A13" w:rsidP="00471994" w:rsidR="00162A13"/>
    <w:p w:rsidRDefault="00162A13" w:rsidP="00471994" w:rsidR="00162A13"/>
    <w:sectPr w:rsidR="00162A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162A13"/>
    <w:rsid w:val="002A61CA"/>
    <w:rsid w:val="00340F7E"/>
    <w:rsid w:val="00471994"/>
    <w:rsid w:val="0067259B"/>
    <w:rsid w:val="0076692D"/>
    <w:rsid w:val="008447C7"/>
    <w:rsid w:val="008B0648"/>
    <w:rsid w:val="008B2E48"/>
    <w:rsid w:val="008F0810"/>
    <w:rsid w:val="00965001"/>
    <w:rsid w:val="00A34244"/>
    <w:rsid w:val="00A73AF6"/>
    <w:rsid w:val="00B2681E"/>
    <w:rsid w:val="00C45812"/>
    <w:rsid w:val="00C546C7"/>
    <w:rsid w:val="00CA6296"/>
    <w:rsid w:val="00D44C8B"/>
    <w:rsid w:val="00DA5C01"/>
    <w:rsid w:val="00E30FE1"/>
    <w:rsid w:val="00ED388F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62A1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62A13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CA62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62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2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2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2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2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62A1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62A13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CA62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62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2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2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2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2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6735</izvorni_sadrzaj>
    <derivirana_varijabla naziv="DomainObject.Predmet.Broj_1">6735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St-6735/2016</izvorni_sadrzaj>
    <derivirana_varijabla naziv="DomainObject.Predmet.OznakaBroj_1">St-6735/2016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INTRONIC d.o.o.</izvorni_sadrzaj>
    <derivirana_varijabla naziv="DomainObject.Predmet.ProtustrankaFormated_1">  INTRONIC d.o.o.</derivirana_varijabla>
  </DomainObject.Predmet.ProtustrankaFormated>
  <DomainObject.Predmet.ProtustrankaFormatedOIB>
    <izvorni_sadrzaj>  INTRONIC d.o.o., OIB 91062190069</izvorni_sadrzaj>
    <derivirana_varijabla naziv="DomainObject.Predmet.ProtustrankaFormatedOIB_1">  INTRONIC d.o.o., OIB 91062190069</derivirana_varijabla>
  </DomainObject.Predmet.ProtustrankaFormatedOIB>
  <DomainObject.Predmet.ProtustrankaFormatedWithAdress>
    <izvorni_sadrzaj> INTRONIC d.o.o., Kovinska 28, Zagreb</izvorni_sadrzaj>
    <derivirana_varijabla naziv="DomainObject.Predmet.ProtustrankaFormatedWithAdress_1"> INTRONIC d.o.o., Kovinska 28, Zagreb</derivirana_varijabla>
  </DomainObject.Predmet.ProtustrankaFormatedWithAdress>
  <DomainObject.Predmet.ProtustrankaFormatedWithAdressOIB>
    <izvorni_sadrzaj> INTRONIC d.o.o., OIB 91062190069, Kovinska 28, Zagreb</izvorni_sadrzaj>
    <derivirana_varijabla naziv="DomainObject.Predmet.ProtustrankaFormatedWithAdressOIB_1"> INTRONIC d.o.o., OIB 91062190069, Kovinska 28, Zagreb</derivirana_varijabla>
  </DomainObject.Predmet.ProtustrankaFormatedWithAdressOIB>
  <DomainObject.Predmet.ProtustrankaWithAdress>
    <izvorni_sadrzaj>INTRONIC d.o.o. Kovinska 28, Zagreb</izvorni_sadrzaj>
    <derivirana_varijabla naziv="DomainObject.Predmet.ProtustrankaWithAdress_1">INTRONIC d.o.o. Kovinska 28, Zagreb</derivirana_varijabla>
  </DomainObject.Predmet.ProtustrankaWithAdress>
  <DomainObject.Predmet.ProtustrankaWithAdressOIB>
    <izvorni_sadrzaj>INTRONIC d.o.o., OIB 91062190069, Kovinska 28, Zagreb</izvorni_sadrzaj>
    <derivirana_varijabla naziv="DomainObject.Predmet.ProtustrankaWithAdressOIB_1">INTRONIC d.o.o., OIB 91062190069, Kovinska 28, Zagreb</derivirana_varijabla>
  </DomainObject.Predmet.ProtustrankaWithAdressOIB>
  <DomainObject.Predmet.ProtustrankaNazivFormated>
    <izvorni_sadrzaj>INTRONIC d.o.o.</izvorni_sadrzaj>
    <derivirana_varijabla naziv="DomainObject.Predmet.ProtustrankaNazivFormated_1">INTRONIC d.o.o.</derivirana_varijabla>
  </DomainObject.Predmet.ProtustrankaNazivFormated>
  <DomainObject.Predmet.ProtustrankaNazivFormatedOIB>
    <izvorni_sadrzaj>INTRONIC d.o.o., OIB 91062190069</izvorni_sadrzaj>
    <derivirana_varijabla naziv="DomainObject.Predmet.ProtustrankaNazivFormatedOIB_1">INTRONIC d.o.o., OIB 91062190069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INTRONIC d.o.o.</izvorni_sadrzaj>
    <derivirana_varijabla naziv="DomainObject.Predmet.StrankaFormated_1">  INTRONIC d.o.o.</derivirana_varijabla>
  </DomainObject.Predmet.StrankaFormated>
  <DomainObject.Predmet.StrankaFormatedOIB>
    <izvorni_sadrzaj>  INTRONIC d.o.o., OIB 91062190069</izvorni_sadrzaj>
    <derivirana_varijabla naziv="DomainObject.Predmet.StrankaFormatedOIB_1">  INTRONIC d.o.o., OIB 91062190069</derivirana_varijabla>
  </DomainObject.Predmet.StrankaFormatedOIB>
  <DomainObject.Predmet.StrankaFormatedWithAdress>
    <izvorni_sadrzaj> INTRONIC d.o.o., Kovinska 28, Zagreb</izvorni_sadrzaj>
    <derivirana_varijabla naziv="DomainObject.Predmet.StrankaFormatedWithAdress_1"> INTRONIC d.o.o., Kovinska 28, Zagreb</derivirana_varijabla>
  </DomainObject.Predmet.StrankaFormatedWithAdress>
  <DomainObject.Predmet.StrankaFormatedWithAdressOIB>
    <izvorni_sadrzaj> INTRONIC d.o.o., OIB 91062190069, Kovinska 28, Zagreb</izvorni_sadrzaj>
    <derivirana_varijabla naziv="DomainObject.Predmet.StrankaFormatedWithAdressOIB_1"> INTRONIC d.o.o., OIB 91062190069, Kovinska 28, Zagreb</derivirana_varijabla>
  </DomainObject.Predmet.StrankaFormatedWithAdressOIB>
  <DomainObject.Predmet.StrankaWithAdress>
    <izvorni_sadrzaj>INTRONIC d.o.o. Kovinska 28,Zagreb</izvorni_sadrzaj>
    <derivirana_varijabla naziv="DomainObject.Predmet.StrankaWithAdress_1">INTRONIC d.o.o. Kovinska 28,Zagreb</derivirana_varijabla>
  </DomainObject.Predmet.StrankaWithAdress>
  <DomainObject.Predmet.StrankaWithAdressOIB>
    <izvorni_sadrzaj>INTRONIC d.o.o., OIB 91062190069, Kovinska 28,Zagreb</izvorni_sadrzaj>
    <derivirana_varijabla naziv="DomainObject.Predmet.StrankaWithAdressOIB_1">INTRONIC d.o.o., OIB 91062190069, Kovinska 28,Zagreb</derivirana_varijabla>
  </DomainObject.Predmet.StrankaWithAdressOIB>
  <DomainObject.Predmet.StrankaNazivFormated>
    <izvorni_sadrzaj>INTRONIC d.o.o.</izvorni_sadrzaj>
    <derivirana_varijabla naziv="DomainObject.Predmet.StrankaNazivFormated_1">INTRONIC d.o.o.</derivirana_varijabla>
  </DomainObject.Predmet.StrankaNazivFormated>
  <DomainObject.Predmet.StrankaNazivFormatedOIB>
    <izvorni_sadrzaj>INTRONIC d.o.o., OIB 91062190069</izvorni_sadrzaj>
    <derivirana_varijabla naziv="DomainObject.Predmet.StrankaNazivFormatedOIB_1">INTRONIC d.o.o., OIB 91062190069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INTRONIC d.o.o.</item>
    </izvorni_sadrzaj>
    <derivirana_varijabla naziv="DomainObject.Predmet.StrankaListFormated_1">
      <item>INTRONIC d.o.o.</item>
    </derivirana_varijabla>
  </DomainObject.Predmet.StrankaListFormated>
  <DomainObject.Predmet.StrankaListFormatedOIB>
    <izvorni_sadrzaj>
      <item>INTRONIC d.o.o., OIB 91062190069</item>
    </izvorni_sadrzaj>
    <derivirana_varijabla naziv="DomainObject.Predmet.StrankaListFormatedOIB_1">
      <item>INTRONIC d.o.o., OIB 91062190069</item>
    </derivirana_varijabla>
  </DomainObject.Predmet.StrankaListFormatedOIB>
  <DomainObject.Predmet.StrankaListFormatedWithAdress>
    <izvorni_sadrzaj>
      <item>INTRONIC d.o.o., Kovinska 28, Zagreb</item>
    </izvorni_sadrzaj>
    <derivirana_varijabla naziv="DomainObject.Predmet.StrankaListFormatedWithAdress_1">
      <item>INTRONIC d.o.o., Kovinska 28, Zagreb</item>
    </derivirana_varijabla>
  </DomainObject.Predmet.StrankaListFormatedWithAdress>
  <DomainObject.Predmet.StrankaListFormatedWithAdressOIB>
    <izvorni_sadrzaj>
      <item>INTRONIC d.o.o., OIB 91062190069, Kovinska 28, Zagreb</item>
    </izvorni_sadrzaj>
    <derivirana_varijabla naziv="DomainObject.Predmet.StrankaListFormatedWithAdressOIB_1">
      <item>INTRONIC d.o.o., OIB 91062190069, Kovinska 28, Zagreb</item>
    </derivirana_varijabla>
  </DomainObject.Predmet.StrankaListFormatedWithAdressOIB>
  <DomainObject.Predmet.StrankaListNazivFormated>
    <izvorni_sadrzaj>
      <item>INTRONIC d.o.o.</item>
    </izvorni_sadrzaj>
    <derivirana_varijabla naziv="DomainObject.Predmet.StrankaListNazivFormated_1">
      <item>INTRONIC d.o.o.</item>
    </derivirana_varijabla>
  </DomainObject.Predmet.StrankaListNazivFormated>
  <DomainObject.Predmet.StrankaListNazivFormatedOIB>
    <izvorni_sadrzaj>
      <item>INTRONIC d.o.o., OIB 91062190069</item>
    </izvorni_sadrzaj>
    <derivirana_varijabla naziv="DomainObject.Predmet.StrankaListNazivFormatedOIB_1">
      <item>INTRONIC d.o.o., OIB 91062190069</item>
    </derivirana_varijabla>
  </DomainObject.Predmet.StrankaListNazivFormatedOIB>
  <DomainObject.Predmet.ProtuStrankaListFormated>
    <izvorni_sadrzaj>
      <item>INTRONIC d.o.o.</item>
    </izvorni_sadrzaj>
    <derivirana_varijabla naziv="DomainObject.Predmet.ProtuStrankaListFormated_1">
      <item>INTRONIC d.o.o.</item>
    </derivirana_varijabla>
  </DomainObject.Predmet.ProtuStrankaListFormated>
  <DomainObject.Predmet.ProtuStrankaListFormatedOIB>
    <izvorni_sadrzaj>
      <item>INTRONIC d.o.o., OIB 91062190069</item>
    </izvorni_sadrzaj>
    <derivirana_varijabla naziv="DomainObject.Predmet.ProtuStrankaListFormatedOIB_1">
      <item>INTRONIC d.o.o., OIB 91062190069</item>
    </derivirana_varijabla>
  </DomainObject.Predmet.ProtuStrankaListFormatedOIB>
  <DomainObject.Predmet.ProtuStrankaListFormatedWithAdress>
    <izvorni_sadrzaj>
      <item>INTRONIC d.o.o., Kovinska 28, Zagreb</item>
    </izvorni_sadrzaj>
    <derivirana_varijabla naziv="DomainObject.Predmet.ProtuStrankaListFormatedWithAdress_1">
      <item>INTRONIC d.o.o., Kovinska 28, Zagreb</item>
    </derivirana_varijabla>
  </DomainObject.Predmet.ProtuStrankaListFormatedWithAdress>
  <DomainObject.Predmet.ProtuStrankaListFormatedWithAdressOIB>
    <izvorni_sadrzaj>
      <item>INTRONIC d.o.o., OIB 91062190069, Kovinska 28, Zagreb</item>
    </izvorni_sadrzaj>
    <derivirana_varijabla naziv="DomainObject.Predmet.ProtuStrankaListFormatedWithAdressOIB_1">
      <item>INTRONIC d.o.o., OIB 91062190069, Kovinska 28, Zagreb</item>
    </derivirana_varijabla>
  </DomainObject.Predmet.ProtuStrankaListFormatedWithAdressOIB>
  <DomainObject.Predmet.ProtuStrankaListNazivFormated>
    <izvorni_sadrzaj>
      <item>INTRONIC d.o.o.</item>
    </izvorni_sadrzaj>
    <derivirana_varijabla naziv="DomainObject.Predmet.ProtuStrankaListNazivFormated_1">
      <item>INTRONIC d.o.o.</item>
    </derivirana_varijabla>
  </DomainObject.Predmet.ProtuStrankaListNazivFormated>
  <DomainObject.Predmet.ProtuStrankaListNazivFormatedOIB>
    <izvorni_sadrzaj>
      <item>INTRONIC d.o.o., OIB 91062190069</item>
    </izvorni_sadrzaj>
    <derivirana_varijabla naziv="DomainObject.Predmet.ProtuStrankaListNazivFormatedOIB_1">
      <item>INTRONIC d.o.o., OIB 91062190069</item>
    </derivirana_varijabla>
  </DomainObject.Predmet.ProtuStrankaListNazivFormatedOIB>
  <DomainObject.Predmet.OstaliListFormated>
    <izvorni_sadrzaj>
      <item>Damir Barišić</item>
      <item>HRVATSKA POŠTANSKA BANKA, dioničko društvo</item>
      <item>Financijska agencija</item>
      <item>ŽUPANIJSKO DRŽAVNO ODVJETNIŠTVO U ZAGREBU</item>
    </izvorni_sadrzaj>
    <derivirana_varijabla naziv="DomainObject.Predmet.OstaliListFormated_1">
      <item>Damir Barišić</item>
      <item>HRVATSKA POŠTANSKA BANKA, dioničko društvo</item>
      <item>Financijska agencija</item>
      <item>ŽUPANIJSKO DRŽAVNO ODVJETNIŠTVO U ZAGREBU</item>
    </derivirana_varijabla>
  </DomainObject.Predmet.OstaliListFormated>
  <DomainObject.Predmet.OstaliListFormatedOIB>
    <izvorni_sadrzaj>
      <item>Damir Barišić</item>
      <item>HRVATSKA POŠTANSKA BANKA, dioničko društvo, OIB 87939104217</item>
      <item>Financijska agencija, OIB 85821130368</item>
      <item>ŽUPANIJSKO DRŽAVNO ODVJETNIŠTVO U ZAGREBU, OIB 16488001145</item>
    </izvorni_sadrzaj>
    <derivirana_varijabla naziv="DomainObject.Predmet.OstaliListFormatedOIB_1">
      <item>Damir Barišić</item>
      <item>HRVATSKA POŠTANSKA BANKA, dioničko društvo, OIB 87939104217</item>
      <item>Financijska agencija, OIB 85821130368</item>
      <item>ŽUPANIJSKO DRŽAVNO ODVJETNIŠTVO U ZAGREBU, OIB 16488001145</item>
    </derivirana_varijabla>
  </DomainObject.Predmet.OstaliListFormatedOIB>
  <DomainObject.Predmet.OstaliListFormatedWithAdress>
    <izvorni_sadrzaj>
      <item>Damir Barišić, Basaričekova 27, 48000 Koprivnica</item>
      <item>HRVATSKA POŠTANSKA BANKA, dioničko društvo, Jurišićeva 4, 10000 Zagreb</item>
      <item>Financijska agencija, Ulica grada Vukovara 70, 10000 Zagreb</item>
      <item>ŽUPANIJSKO DRŽAVNO ODVJETNIŠTVO U ZAGREBU, Savska Cesta 41, 10000 Zagreb</item>
    </izvorni_sadrzaj>
    <derivirana_varijabla naziv="DomainObject.Predmet.OstaliListFormatedWithAdress_1">
      <item>Damir Barišić, Basaričekova 27, 48000 Koprivnica</item>
      <item>HRVATSKA POŠTANSKA BANKA, dioničko društvo, Jurišićeva 4, 10000 Zagreb</item>
      <item>Financijska agencija, Ulica grada Vukovara 70,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Damir Barišić, Basaričekova 27, 48000 Koprivnica</item>
      <item>HRVATSKA POŠTANSKA BANKA, dioničko društvo, OIB 87939104217, Jurišićeva 4, 10000 Zagreb</item>
      <item>Financijska agencija, OIB 85821130368, Ulica grada Vukovara 70, 10000 Zagreb</item>
      <item>ŽUPANIJSKO DRŽAVNO ODVJETNIŠTVO U ZAGREBU, OIB 16488001145, Savska Cesta 41, 10000 Zagreb</item>
    </izvorni_sadrzaj>
    <derivirana_varijabla naziv="DomainObject.Predmet.OstaliListFormatedWithAdressOIB_1">
      <item>Damir Barišić, Basaričekova 27, 48000 Koprivnica</item>
      <item>HRVATSKA POŠTANSKA BANKA, dioničko društvo, OIB 87939104217, Jurišićeva 4, 10000 Zagreb</item>
      <item>Financijska agencija, OIB 85821130368, Ulica grada Vukovara 70,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Damir Barišić</item>
      <item>HRVATSKA POŠTANSKA BANKA, dioničko društvo</item>
      <item>Financijska agencija</item>
      <item>ŽUPANIJSKO DRŽAVNO ODVJETNIŠTVO U ZAGREBU</item>
    </izvorni_sadrzaj>
    <derivirana_varijabla naziv="DomainObject.Predmet.OstaliListNazivFormated_1">
      <item>Damir Barišić</item>
      <item>HRVATSKA POŠTANSKA BANKA, dioničko društvo</item>
      <item>Financijska agencija</item>
      <item>ŽUPANIJSKO DRŽAVNO ODVJETNIŠTVO U ZAGREBU</item>
    </derivirana_varijabla>
  </DomainObject.Predmet.OstaliListNazivFormated>
  <DomainObject.Predmet.OstaliListNazivFormatedOIB>
    <izvorni_sadrzaj>
      <item>Damir Barišić</item>
      <item>HRVATSKA POŠTANSKA BANKA, dioničko društvo, OIB 87939104217</item>
      <item>Financijska agencija, OIB 85821130368</item>
      <item>ŽUPANIJSKO DRŽAVNO ODVJETNIŠTVO U ZAGREBU, OIB 16488001145</item>
    </izvorni_sadrzaj>
    <derivirana_varijabla naziv="DomainObject.Predmet.OstaliListNazivFormatedOIB_1">
      <item>Damir Barišić</item>
      <item>HRVATSKA POŠTANSKA BANKA, dioničko društvo, OIB 87939104217</item>
      <item>Financijska agencija, OIB 85821130368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INTRONIC d.o.o.</izvorni_sadrzaj>
    <derivirana_varijabla naziv="DomainObject.Predmet.StrankaIDrugi_1">INTRONIC d.o.o.</derivirana_varijabla>
  </DomainObject.Predmet.StrankaIDrugi>
  <DomainObject.Predmet.ProtustrankaIDrugi>
    <izvorni_sadrzaj>INTRONIC d.o.o.</izvorni_sadrzaj>
    <derivirana_varijabla naziv="DomainObject.Predmet.ProtustrankaIDrugi_1">INTRONIC d.o.o.</derivirana_varijabla>
  </DomainObject.Predmet.ProtustrankaIDrugi>
  <DomainObject.Predmet.StrankaIDrugiAdressOIB>
    <izvorni_sadrzaj>INTRONIC d.o.o., OIB 91062190069, Kovinska 28, Zagreb</izvorni_sadrzaj>
    <derivirana_varijabla naziv="DomainObject.Predmet.StrankaIDrugiAdressOIB_1">INTRONIC d.o.o., OIB 91062190069, Kovinska 28, Zagreb</derivirana_varijabla>
  </DomainObject.Predmet.StrankaIDrugiAdressOIB>
  <DomainObject.Predmet.ProtustrankaIDrugiAdressOIB>
    <izvorni_sadrzaj>INTRONIC d.o.o., OIB 91062190069, Kovinska 28, Zagreb</izvorni_sadrzaj>
    <derivirana_varijabla naziv="DomainObject.Predmet.ProtustrankaIDrugiAdressOIB_1">INTRONIC d.o.o., OIB 91062190069, Kovinska 28,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INTRONIC d.o.o.</item>
      <item>INTRONIC d.o.o.</item>
      <item>Damir Barišić</item>
      <item>HRVATSKA POŠTANSKA BANKA, dioničko društvo</item>
      <item>Financijska agencija</item>
      <item>ŽUPANIJSKO DRŽAVNO ODVJETNIŠTVO U ZAGREBU</item>
    </izvorni_sadrzaj>
    <derivirana_varijabla naziv="DomainObject.Predmet.SudioniciListNaziv_1">
      <item>INTRONIC d.o.o.</item>
      <item>INTRONIC d.o.o.</item>
      <item>Damir Barišić</item>
      <item>HRVATSKA POŠTANSKA BANKA, dioničko društvo</item>
      <item>Financijska agencija</item>
      <item>ŽUPANIJSKO DRŽAVNO ODVJETNIŠTVO U ZAGREBU</item>
    </derivirana_varijabla>
  </DomainObject.Predmet.SudioniciListNaziv>
  <DomainObject.Predmet.SudioniciListAdressOIB>
    <izvorni_sadrzaj>
      <item>INTRONIC d.o.o., OIB 91062190069, Kovinska 28,Zagreb</item>
      <item>INTRONIC d.o.o., OIB 91062190069, Kovinska 28,Zagreb</item>
      <item>Damir Barišić, Basaričekova 27,48000 Koprivnica</item>
      <item>HRVATSKA POŠTANSKA BANKA, dioničko društvo, OIB 87939104217, Jurišićeva 4,10000 Zagreb</item>
      <item>Financijska agencija, OIB 85821130368, Ulica grada Vukovara 70,10000 Zagreb</item>
      <item>ŽUPANIJSKO DRŽAVNO ODVJETNIŠTVO U ZAGREBU, OIB 16488001145, Savska Cesta 41,10000 Zagreb</item>
    </izvorni_sadrzaj>
    <derivirana_varijabla naziv="DomainObject.Predmet.SudioniciListAdressOIB_1">
      <item>INTRONIC d.o.o., OIB 91062190069, Kovinska 28,Zagreb</item>
      <item>INTRONIC d.o.o., OIB 91062190069, Kovinska 28,Zagreb</item>
      <item>Damir Barišić, Basaričekova 27,48000 Koprivnica</item>
      <item>HRVATSKA POŠTANSKA BANKA, dioničko društvo, OIB 87939104217, Jurišićeva 4,10000 Zagreb</item>
      <item>Financijska agencija, OIB 85821130368, Ulica grada Vukovara 70,10000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91062190069</item>
      <item>, OIB 91062190069</item>
      <item>, OIB null</item>
      <item>, OIB 87939104217</item>
      <item>, OIB 85821130368</item>
      <item>, OIB 16488001145</item>
    </izvorni_sadrzaj>
    <derivirana_varijabla naziv="DomainObject.Predmet.SudioniciListNazivOIB_1">
      <item>, OIB 91062190069</item>
      <item>, OIB 91062190069</item>
      <item>, OIB null</item>
      <item>, OIB 87939104217</item>
      <item>, OIB 85821130368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174</properties:Words>
  <properties:Characters>900</properties:Characters>
  <properties:Lines>52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2018-03-15T13:51:00Z</dcterms:created>
  <dc:creator>nribaric</dc:creator>
  <cp:lastModifiedBy>Jadranka Zelić</cp:lastModifiedBy>
  <cp:lastPrinted>2018-03-15T13:50:00Z</cp:lastPrinted>
  <dcterms:modified xmlns:xsi="http://www.w3.org/2001/XMLSchema-instance" xsi:type="dcterms:W3CDTF">2018-03-15T13:52:00Z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zakazivanje ročišta intronik 15.3.2018.docx)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