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0018" w14:paraId="01c0018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1D55A5">
        <w:t>264</w:t>
      </w:r>
      <w:r w:rsidR="00E94D82">
        <w:t>/</w:t>
      </w:r>
      <w:r w:rsidR="00F2638E">
        <w:t>16</w:t>
      </w:r>
      <w:r w:rsidR="00E94D82">
        <w:t>-</w:t>
      </w:r>
      <w:r w:rsidR="001D55A5">
        <w:t>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1D55A5">
        <w:rPr>
          <w:color w:val="000000"/>
        </w:rPr>
        <w:t>SIBIK d.o.o. Gorjani, Kula 49, OIB  56521105170, MBS 030086715</w:t>
      </w:r>
      <w:r w:rsidR="001D55A5">
        <w:rPr>
          <w:bCs/>
        </w:rPr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E21234">
        <w:t>23</w:t>
      </w:r>
      <w:r w:rsidR="00E94D82">
        <w:t xml:space="preserve">. </w:t>
      </w:r>
      <w:r w:rsidR="00E21234">
        <w:t>ožujka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E21234">
        <w:t xml:space="preserve">Marijani Božić iz Osijeka, </w:t>
      </w:r>
      <w:proofErr w:type="spellStart"/>
      <w:r w:rsidR="00E21234">
        <w:t>Sjenjak</w:t>
      </w:r>
      <w:proofErr w:type="spellEnd"/>
      <w:r w:rsidR="00E21234">
        <w:t xml:space="preserve"> 50, OIB 73513875321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06843">
        <w:rPr>
          <w:color w:val="000000"/>
        </w:rPr>
        <w:t>SIBIK d.o.o. Gorjani, Kula 49, OIB  56521105170, MBS 030086715</w:t>
      </w:r>
      <w:r w:rsidR="00906843">
        <w:rPr>
          <w:bCs/>
        </w:rPr>
        <w:t>,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E21234">
        <w:t xml:space="preserve">Marijane Božić iz Osijeka, </w:t>
      </w:r>
      <w:proofErr w:type="spellStart"/>
      <w:r w:rsidR="00E21234">
        <w:t>Sjenjak</w:t>
      </w:r>
      <w:proofErr w:type="spellEnd"/>
      <w:r w:rsidR="00E21234">
        <w:t xml:space="preserve"> 50, OIB 73513875321</w:t>
      </w:r>
      <w:r w:rsidR="00747DCE">
        <w:t xml:space="preserve">, IBAN: </w:t>
      </w:r>
      <w:r w:rsidR="00E21234">
        <w:t>HR0625000093105337582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906843">
        <w:t xml:space="preserve">-kartice predmeta </w:t>
      </w:r>
      <w:r w:rsidR="00747DCE">
        <w:t xml:space="preserve"> broj </w:t>
      </w:r>
      <w:r w:rsidR="00906843">
        <w:t>272-264-2016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DB5B8A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06843">
        <w:rPr>
          <w:bCs/>
        </w:rPr>
        <w:t>264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906843">
        <w:rPr>
          <w:bCs/>
        </w:rPr>
        <w:t>9</w:t>
      </w:r>
      <w:r>
        <w:rPr>
          <w:bCs/>
        </w:rPr>
        <w:t xml:space="preserve"> od </w:t>
      </w:r>
      <w:r w:rsidR="00E21234">
        <w:rPr>
          <w:bCs/>
        </w:rPr>
        <w:t>3</w:t>
      </w:r>
      <w:r>
        <w:rPr>
          <w:bCs/>
        </w:rPr>
        <w:t xml:space="preserve">. </w:t>
      </w:r>
      <w:r w:rsidR="00E21234">
        <w:rPr>
          <w:bCs/>
        </w:rPr>
        <w:t>veljače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906843">
        <w:rPr>
          <w:color w:val="000000"/>
        </w:rPr>
        <w:t>SIBIK d.o.o. Gorjani, Kula 49, OIB  56521105170, MBS 030086715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E21234">
        <w:t>Marijan</w:t>
      </w:r>
      <w:r w:rsidR="00DB5B8A">
        <w:t>a</w:t>
      </w:r>
      <w:r w:rsidR="00E21234">
        <w:t xml:space="preserve"> Božić iz Osijeka, </w:t>
      </w:r>
      <w:proofErr w:type="spellStart"/>
      <w:r w:rsidR="00E21234">
        <w:t>Sjenjak</w:t>
      </w:r>
      <w:proofErr w:type="spellEnd"/>
      <w:r w:rsidR="00E21234">
        <w:t xml:space="preserve"> 50, OIB 73513875321,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1B34" w:rsidP="00DB5B8A" w:rsidR="00E21234" w:rsidRPr="00DB5B8A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lastRenderedPageBreak/>
        <w:t>2</w:t>
      </w:r>
      <w:r w:rsidR="00DB5B8A">
        <w:rPr>
          <w:bCs/>
        </w:rPr>
        <w:t xml:space="preserve"> - </w:t>
      </w:r>
    </w:p>
    <w:p w:rsidRDefault="00E21234" w:rsidP="008F13AE" w:rsidR="00E21234">
      <w:pPr>
        <w:jc w:val="right"/>
      </w:pPr>
    </w:p>
    <w:p w:rsidRDefault="008F13AE" w:rsidP="008F13AE" w:rsidR="008F13AE">
      <w:pPr>
        <w:jc w:val="right"/>
      </w:pPr>
      <w:r>
        <w:t>13 St-</w:t>
      </w:r>
      <w:r w:rsidR="001D55A5">
        <w:t>264</w:t>
      </w:r>
      <w:r>
        <w:t>/16-</w:t>
      </w:r>
      <w:r w:rsidR="001D55A5">
        <w:t>20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B03C6B" w:rsidP="008F13AE" w:rsidR="00916CB5">
      <w:pPr>
        <w:pStyle w:val="Tijeloteksta"/>
        <w:rPr>
          <w:bCs/>
        </w:rPr>
      </w:pPr>
      <w:r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DB1B34">
        <w:rPr>
          <w:bCs/>
        </w:rPr>
        <w:t>16</w:t>
      </w:r>
      <w:r>
        <w:rPr>
          <w:bCs/>
        </w:rPr>
        <w:t xml:space="preserve">. </w:t>
      </w:r>
      <w:r w:rsidR="00E21234">
        <w:rPr>
          <w:bCs/>
        </w:rPr>
        <w:t>ožujka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E21234">
        <w:t>23</w:t>
      </w:r>
      <w:r>
        <w:t xml:space="preserve">. </w:t>
      </w:r>
      <w:r w:rsidR="00E21234">
        <w:t>ožujka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E21234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9BA" w:rsidR="000129BA">
      <w:r>
        <w:separator/>
      </w:r>
    </w:p>
  </w:endnote>
  <w:endnote w:id="0" w:type="continuationSeparator">
    <w:p w:rsidRDefault="000129BA" w:rsidR="00012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9BA" w:rsidR="000129BA">
      <w:r>
        <w:separator/>
      </w:r>
    </w:p>
  </w:footnote>
  <w:footnote w:id="0" w:type="continuationSeparator">
    <w:p w:rsidRDefault="000129BA" w:rsidR="00012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29BA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5A5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179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11BE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6843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13.06. 11,30</izvorni_sadrzaj>
    <derivirana_varijabla naziv="DomainObject.Predmet.PrimjedbaSuca_1">ročište 13.06. 11,30</derivirana_varijabla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159DB-984E-4E4A-A4DC-4010CBE61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2272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2017-03-23T07:19:00Z</dcterms:created>
  <dc:creator>hermanj</dc:creator>
  <cp:lastModifiedBy>Snježana Markotić Jurić</cp:lastModifiedBy>
  <cp:lastPrinted>2017-03-23T07:06:00Z</cp:lastPrinted>
  <dcterms:modified xmlns:xsi="http://www.w3.org/2001/XMLSchema-instance" xsi:type="dcterms:W3CDTF">2017-03-23T07:21:00Z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