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0650" w14:paraId="1140650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75240C">
        <w:t>DONUM d.o.o., Blajburška ulica 37, Imotski, OIB: 48471478830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5240C">
        <w:t xml:space="preserve">DONUM d.o.o., Blajburška ulica 37, Imotski, OIB: 48471478830 </w:t>
      </w:r>
      <w:r w:rsidRPr="00181E23">
        <w:t>na</w:t>
      </w:r>
      <w:r>
        <w:rPr>
          <w:lang w:val="hr-HR"/>
        </w:rPr>
        <w:t xml:space="preserve">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75240C">
        <w:rPr>
          <w:lang w:val="hr-HR"/>
        </w:rPr>
        <w:t>64.294,88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B32977" w:rsidP="00B32977" w:rsidR="005A61D0">
      <w:pPr>
        <w:tabs>
          <w:tab w:pos="6210" w:val="left"/>
        </w:tabs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BA677C" w:rsidR="00592E56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4D4338" w:rsidP="003059DD" w:rsidR="004D4338">
      <w:pPr>
        <w:rPr>
          <w:sz w:val="28"/>
          <w:szCs w:val="28"/>
        </w:rPr>
      </w:pPr>
    </w:p>
    <w:p w:rsidRDefault="00BA677C" w:rsidP="003059DD" w:rsidR="00BA677C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A677C" w:rsidRPr="00BA677C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E0D8F" w:rsidR="00473132">
    <w:pPr>
      <w:pStyle w:val="Zaglavlje"/>
      <w:jc w:val="center"/>
    </w:pPr>
  </w:p>
  <w:p w:rsidRDefault="003E0D8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75240C">
      <w:t>2514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73BAD"/>
    <w:rsid w:val="00181E23"/>
    <w:rsid w:val="001D12C0"/>
    <w:rsid w:val="001F623D"/>
    <w:rsid w:val="00247A1A"/>
    <w:rsid w:val="00291D1D"/>
    <w:rsid w:val="002A2F2F"/>
    <w:rsid w:val="002E06E3"/>
    <w:rsid w:val="003059DD"/>
    <w:rsid w:val="00335C91"/>
    <w:rsid w:val="003421FA"/>
    <w:rsid w:val="003619F8"/>
    <w:rsid w:val="003652A6"/>
    <w:rsid w:val="00394F80"/>
    <w:rsid w:val="003C2F22"/>
    <w:rsid w:val="003E0D8F"/>
    <w:rsid w:val="00405933"/>
    <w:rsid w:val="00417EA6"/>
    <w:rsid w:val="00443416"/>
    <w:rsid w:val="004D4338"/>
    <w:rsid w:val="00511ED2"/>
    <w:rsid w:val="00592E56"/>
    <w:rsid w:val="005A61D0"/>
    <w:rsid w:val="00601A06"/>
    <w:rsid w:val="00605AA6"/>
    <w:rsid w:val="00656D2D"/>
    <w:rsid w:val="00667B63"/>
    <w:rsid w:val="00684A08"/>
    <w:rsid w:val="00693AB7"/>
    <w:rsid w:val="006B60D2"/>
    <w:rsid w:val="0071519E"/>
    <w:rsid w:val="0075240C"/>
    <w:rsid w:val="007B6BDA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9B5291"/>
    <w:rsid w:val="00A51DE9"/>
    <w:rsid w:val="00A62777"/>
    <w:rsid w:val="00B32977"/>
    <w:rsid w:val="00B7506F"/>
    <w:rsid w:val="00BA677C"/>
    <w:rsid w:val="00C25EF9"/>
    <w:rsid w:val="00C3076D"/>
    <w:rsid w:val="00C553FA"/>
    <w:rsid w:val="00D170AD"/>
    <w:rsid w:val="00D54741"/>
    <w:rsid w:val="00DA3487"/>
    <w:rsid w:val="00DD0D50"/>
    <w:rsid w:val="00E126B1"/>
    <w:rsid w:val="00E67493"/>
    <w:rsid w:val="00E76B52"/>
    <w:rsid w:val="00EA4F9E"/>
    <w:rsid w:val="00EB6A52"/>
    <w:rsid w:val="00EC361F"/>
    <w:rsid w:val="00F2599E"/>
    <w:rsid w:val="00F96B56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0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E0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2514</izvorni_sadrzaj>
    <derivirana_varijabla naziv="DomainObject.Predmet.Broj_1">2514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St-2514/2015</izvorni_sadrzaj>
    <derivirana_varijabla naziv="DomainObject.Predmet.OznakaBroj_1">St-2514/2015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društvo s ograničenom odgovornošću za trgovinu i proizvodnju</izvorni_sadrzaj>
    <derivirana_varijabla naziv="DomainObject.Predmet.ProtustrankaFormated_1">  DONUM društvo s ograničenom odgovornošću za trgovinu i proizvodnju</derivirana_varijabla>
  </DomainObject.Predmet.ProtustrankaFormated>
  <DomainObject.Predmet.ProtustrankaFormatedOIB>
    <izvorni_sadrzaj>  DONUM društvo s ograničenom odgovornošću za trgovinu i proizvodnju, OIB 48471478830</izvorni_sadrzaj>
    <derivirana_varijabla naziv="DomainObject.Predmet.ProtustrankaFormatedOIB_1">  DONUM društvo s ograničenom odgovornošću za trgovinu i proizvodnju, OIB 48471478830</derivirana_varijabla>
  </DomainObject.Predmet.ProtustrankaFormatedOIB>
  <DomainObject.Predmet.ProtustrankaFormatedWithAdress>
    <izvorni_sadrzaj> DONUM društvo s ograničenom odgovornošću za trgovinu i proizvodnju, Blajburška Ulica 37, 21260 Imotski</izvorni_sadrzaj>
    <derivirana_varijabla naziv="DomainObject.Predmet.ProtustrankaFormatedWithAdress_1"> DONUM društvo s ograničenom odgovornošću za trgovinu i proizvodnju, Blajburška Ulica 37, 21260 Imotski</derivirana_varijabla>
  </DomainObject.Predmet.ProtustrankaFormatedWithAdress>
  <DomainObject.Predmet.ProtustrankaFormatedWithAdressOIB>
    <izvorni_sadrzaj> DONUM društvo s ograničenom odgovornošću za trgovinu i proizvodnju, OIB 48471478830, Blajburška Ulica 37, 21260 Imotski</izvorni_sadrzaj>
    <derivirana_varijabla naziv="DomainObject.Predmet.ProtustrankaFormatedWithAdressOIB_1"> DONUM društvo s ograničenom odgovornošću za trgovinu i proizvodnju, OIB 48471478830, Blajburška Ulica 37, 21260 Imotski</derivirana_varijabla>
  </DomainObject.Predmet.ProtustrankaFormatedWithAdressOIB>
  <DomainObject.Predmet.ProtustrankaWithAdress>
    <izvorni_sadrzaj>DONUM društvo s ograničenom odgovornošću za trgovinu i proizvodnju Blajburška Ulica 37, 21260 Imotski</izvorni_sadrzaj>
    <derivirana_varijabla naziv="DomainObject.Predmet.ProtustrankaWithAdress_1">DONUM društvo s ograničenom odgovornošću za trgovinu i proizvodnju Blajburška Ulica 37, 21260 Imotski</derivirana_varijabla>
  </DomainObject.Predmet.ProtustrankaWithAdress>
  <DomainObject.Predmet.ProtustrankaWithAdressOIB>
    <izvorni_sadrzaj>DONUM društvo s ograničenom odgovornošću za trgovinu i proizvodnju, OIB 48471478830, Blajburška Ulica 37, 21260 Imotski</izvorni_sadrzaj>
    <derivirana_varijabla naziv="DomainObject.Predmet.ProtustrankaWithAdressOIB_1">DONUM društvo s ograničenom odgovornošću za trgovinu i proizvodnju, OIB 48471478830, Blajburška Ulica 37, 21260 Imotski</derivirana_varijabla>
  </DomainObject.Predmet.ProtustrankaWithAdressOIB>
  <DomainObject.Predmet.ProtustrankaNazivFormated>
    <izvorni_sadrzaj>DONUM društvo s ograničenom odgovornošću za trgovinu i proizvodnju</izvorni_sadrzaj>
    <derivirana_varijabla naziv="DomainObject.Predmet.ProtustrankaNazivFormated_1">DONUM društvo s ograničenom odgovornošću za trgovinu i proizvodnju</derivirana_varijabla>
  </DomainObject.Predmet.ProtustrankaNazivFormated>
  <DomainObject.Predmet.ProtustrankaNazivFormatedOIB>
    <izvorni_sadrzaj>DONUM društvo s ograničenom odgovornošću za trgovinu i proizvodnju, OIB 48471478830</izvorni_sadrzaj>
    <derivirana_varijabla naziv="DomainObject.Predmet.ProtustrankaNazivFormatedOIB_1">DONUM društvo s ograničenom odgovornošću za trgovinu i proizvodnju, OIB 48471478830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64294.88</izvorni_sadrzaj>
    <derivirana_varijabla naziv="DomainObject.Predmet.TrenutnaVrijednost_1">64294.88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DONUM društvo s ograničenom odgovornošću za trgovinu i proizvodnju</item>
    </izvorni_sadrzaj>
    <derivirana_varijabla naziv="DomainObject.Predmet.ProtuStrankaListFormated_1">
      <item>DONUM društvo s ograničenom odgovornošću za trgovinu i proizvodnju</item>
    </derivirana_varijabla>
  </DomainObject.Predmet.ProtuStrankaListFormated>
  <DomainObject.Predmet.ProtuStrankaListFormatedOIB>
    <izvorni_sadrzaj>
      <item>DONUM društvo s ograničenom odgovornošću za trgovinu i proizvodnju, OIB 48471478830</item>
    </izvorni_sadrzaj>
    <derivirana_varijabla naziv="DomainObject.Predmet.ProtuStrankaListFormatedOIB_1">
      <item>DONUM društvo s ograničenom odgovornošću za trgovinu i proizvodnju, OIB 48471478830</item>
    </derivirana_varijabla>
  </DomainObject.Predmet.ProtuStrankaListFormatedOIB>
  <DomainObject.Predmet.ProtuStrankaListFormatedWithAdress>
    <izvorni_sadrzaj>
      <item>DONUM društvo s ograničenom odgovornošću za trgovinu i proizvodnju, Blajburška Ulica 37, 21260 Imotski</item>
    </izvorni_sadrzaj>
    <derivirana_varijabla naziv="DomainObject.Predmet.ProtuStrankaListFormatedWithAdress_1">
      <item>DONUM društvo s ograničenom odgovornošću za trgovinu i proizvodnju, Blajburška Ulica 37, 21260 Imotski</item>
    </derivirana_varijabla>
  </DomainObject.Predmet.ProtuStrankaListFormatedWithAdress>
  <DomainObject.Predmet.ProtuStrankaListFormatedWithAdressOIB>
    <izvorni_sadrzaj>
      <item>DONUM društvo s ograničenom odgovornošću za trgovinu i proizvodnju, OIB 48471478830, Blajburška Ulica 37, 21260 Imotski</item>
    </izvorni_sadrzaj>
    <derivirana_varijabla naziv="DomainObject.Predmet.ProtuStrankaListFormatedWithAdressOIB_1">
      <item>DONUM društvo s ograničenom odgovornošću za trgovinu i proizvodnju, OIB 48471478830, Blajburška Ulica 37, 21260 Imotski</item>
    </derivirana_varijabla>
  </DomainObject.Predmet.ProtuStrankaListFormatedWithAdressOIB>
  <DomainObject.Predmet.ProtuStrankaListNazivFormated>
    <izvorni_sadrzaj>
      <item>DONUM društvo s ograničenom odgovornošću za trgovinu i proizvodnju</item>
    </izvorni_sadrzaj>
    <derivirana_varijabla naziv="DomainObject.Predmet.ProtuStrankaListNazivFormated_1">
      <item>DONUM društvo s ograničenom odgovornošću za trgovinu i proizvodnju</item>
    </derivirana_varijabla>
  </DomainObject.Predmet.ProtuStrankaListNazivFormated>
  <DomainObject.Predmet.ProtuStrankaListNazivFormatedOIB>
    <izvorni_sadrzaj>
      <item>DONUM društvo s ograničenom odgovornošću za trgovinu i proizvodnju, OIB 48471478830</item>
    </izvorni_sadrzaj>
    <derivirana_varijabla naziv="DomainObject.Predmet.ProtuStrankaListNazivFormatedOIB_1">
      <item>DONUM društvo s ograničenom odgovornošću za trgovinu i proizvodnju, OIB 48471478830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DONUM društvo s ograničenom odgovornošću za trgovinu i proizvodnju</izvorni_sadrzaj>
    <derivirana_varijabla naziv="DomainObject.Predmet.ProtustrankaIDrugi_1">DONUM društvo s ograničenom odgovornošću za trgovinu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DONUM društvo s ograničenom odgovornošću za trgovinu i proizvodnju, OIB 48471478830, Blajburška Ulica 37, 21260 Imotski</izvorni_sadrzaj>
    <derivirana_varijabla naziv="DomainObject.Predmet.ProtustrankaIDrugiAdressOIB_1">DONUM društvo s ograničenom odgovornošću za trgovinu i proizvodnju, OIB 48471478830, Blajburška Ulica 37,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DONUM društvo s ograničenom odgovornošću za trgovinu i proizvodnju</item>
      <item>FINANCIJSKA AGENCIJA, RC SPLIT</item>
    </izvorni_sadrzaj>
    <derivirana_varijabla naziv="DomainObject.Predmet.SudioniciListNaziv_1">
      <item>DONUM društvo s ograničenom odgovornošću za trgovinu i proizvodnju</item>
      <item>FINANCIJSKA AGENCIJA, RC SPLIT</item>
    </derivirana_varijabla>
  </DomainObject.Predmet.SudioniciListNaziv>
  <DomainObject.Predmet.SudioniciListAdressOIB>
    <izvorni_sadrzaj>
      <item>DONUM društvo s ograničenom odgovornošću za trgovinu i proizvodnju, OIB 48471478830, Blajburška Ulica 37,21260 Imotski</item>
      <item>FINANCIJSKA AGENCIJA, RC SPLIT, OIB 85821130368, Mažuranićevo šetalište 24 b,21000 Split</item>
    </izvorni_sadrzaj>
    <derivirana_varijabla naziv="DomainObject.Predmet.SudioniciListAdressOIB_1">
      <item>DONUM društvo s ograničenom odgovornošću za trgovinu i proizvodnju, OIB 48471478830, Blajburška Ulica 37,21260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48471478830</item>
      <item>, OIB 85821130368</item>
    </izvorni_sadrzaj>
    <derivirana_varijabla naziv="DomainObject.Predmet.SudioniciListNazivOIB_1">
      <item>, OIB 48471478830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1730</properties:Characters>
  <properties:Lines>45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2016-03-21T10:24:00Z</cp:lastPrinted>
  <dcterms:modified xmlns:xsi="http://www.w3.org/2001/XMLSchema-instance" xsi:type="dcterms:W3CDTF">2016-03-21T10:28:00Z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